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e58f" w14:paraId="50de58f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EC0508">
        <w:t>pojedincu</w:t>
      </w:r>
      <w:r w:rsidR="00636D76">
        <w:t xml:space="preserve"> </w:t>
      </w:r>
      <w:r w:rsidR="000F2934" w:rsidRPr="00EC0508"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780F21">
        <w:rPr>
          <w:rFonts w:hAnsi="Times New Roman" w:ascii="Times New Roman"/>
          <w:szCs w:val="24"/>
        </w:rPr>
        <w:t xml:space="preserve"> JOSIPOVO-PROMET d.o.o. za usluge, trgovinu i uvoz-izvoz, Zaprešić, Kalamirova 7, OIB 79453513019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337C61" w:rsidRPr="00337C61">
        <w:rPr>
          <w:rFonts w:hAnsi="Times New Roman" w:ascii="Times New Roman"/>
          <w:szCs w:val="24"/>
        </w:rPr>
        <w:t>30</w:t>
      </w:r>
      <w:r w:rsidR="000D6FE7" w:rsidRPr="00337C61">
        <w:rPr>
          <w:rFonts w:hAnsi="Times New Roman" w:ascii="Times New Roman"/>
          <w:szCs w:val="24"/>
        </w:rPr>
        <w:t xml:space="preserve">. </w:t>
      </w:r>
      <w:r w:rsidR="007C4194" w:rsidRPr="00337C61">
        <w:rPr>
          <w:rFonts w:hAnsi="Times New Roman" w:ascii="Times New Roman"/>
          <w:szCs w:val="24"/>
        </w:rPr>
        <w:t>lipnja</w:t>
      </w:r>
      <w:r w:rsidR="000D6FE7" w:rsidRPr="00337C61">
        <w:rPr>
          <w:rFonts w:hAnsi="Times New Roman" w:ascii="Times New Roman"/>
          <w:szCs w:val="24"/>
        </w:rPr>
        <w:t xml:space="preserve"> 2017</w:t>
      </w:r>
      <w:r w:rsidR="008B5275" w:rsidRPr="00337C61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80F21">
        <w:rPr>
          <w:rFonts w:hAnsi="Times New Roman" w:ascii="Times New Roman"/>
          <w:szCs w:val="24"/>
        </w:rPr>
        <w:t>JOSIPOVO-PROMET d.o.o. za usluge, trgovinu i uvoz-izvoz, Zaprešić, Kalamirova 7, OIB 79453513019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780F2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DE6D7B" w:rsidRPr="00DE6D7B">
        <w:rPr>
          <w:rFonts w:hAnsi="Times New Roman" w:ascii="Times New Roman"/>
          <w:szCs w:val="24"/>
        </w:rPr>
        <w:t>Đurđa Dragović- Grahek, Kutina, Kneza Trpimira 4/1, OIB 90124243686</w:t>
      </w:r>
      <w:r w:rsidR="00DE6D7B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780F21">
        <w:rPr>
          <w:rFonts w:hAnsi="Times New Roman" w:ascii="Times New Roman"/>
          <w:szCs w:val="24"/>
        </w:rPr>
        <w:t>JOSIPOVO-PROMET d.o.o. za usluge, trgovinu i uvoz-izvoz, Zaprešić, Kalamirova 7, OIB 79453513019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4393" w:rsidR="002043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4393">
        <w:rPr>
          <w:rFonts w:hAnsi="Times New Roman" w:ascii="Times New Roman"/>
          <w:szCs w:val="24"/>
        </w:rPr>
        <w:t>Temeljem prijedloga FINE sukladno odredbi čl. 49. st. 2</w:t>
      </w:r>
      <w:r w:rsidR="00204393">
        <w:t xml:space="preserve"> </w:t>
      </w:r>
      <w:r w:rsidR="00204393">
        <w:rPr>
          <w:rFonts w:hAnsi="Times New Roman" w:ascii="Times New Roman"/>
          <w:szCs w:val="24"/>
        </w:rPr>
        <w:t>Zakona o financijskom poslovanju i predstečajnoj nagodbi (NN 108/12, 144/12, 81/13, 112/13, dalje: ZFPSN), ovaj je sud pokrenuo prethodni postupak radi  utvrđivanja pretpostavki za otvaranjem stečajnog postupka nad gore navedenim dužnikom sukladno odredbi čl. 115. Stečajnog zakona (NN 71/15, dalje SZ),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204393" w:rsidP="00337C61" w:rsidR="002043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 je du</w:t>
      </w:r>
      <w:r w:rsidR="00337C61">
        <w:rPr>
          <w:rFonts w:hAnsi="Times New Roman" w:ascii="Times New Roman"/>
          <w:szCs w:val="24"/>
        </w:rPr>
        <w:t>žnikov račun u blokadi preko 202 dana s iznosom od 48.379,41</w:t>
      </w:r>
      <w:r>
        <w:rPr>
          <w:rFonts w:hAnsi="Times New Roman" w:ascii="Times New Roman"/>
          <w:szCs w:val="24"/>
        </w:rPr>
        <w:t xml:space="preserve"> kn.</w:t>
      </w:r>
    </w:p>
    <w:p w:rsidRDefault="00204393" w:rsidP="00204393" w:rsidR="00204393">
      <w:pPr>
        <w:jc w:val="both"/>
        <w:rPr>
          <w:rFonts w:hAnsi="Times New Roman" w:ascii="Times New Roman"/>
          <w:szCs w:val="24"/>
        </w:rPr>
      </w:pP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Tijekom prethodnog postupka dužnik je udovoljio rješenju i zaključku ovog suda od 29. prosinca 2014. godine, te dostavio  </w:t>
      </w:r>
      <w:r w:rsidR="00337C61">
        <w:rPr>
          <w:rFonts w:hAnsi="Times New Roman" w:ascii="Times New Roman"/>
          <w:szCs w:val="24"/>
        </w:rPr>
        <w:t xml:space="preserve">prokazni popis imovine </w:t>
      </w:r>
      <w:r>
        <w:rPr>
          <w:rFonts w:hAnsi="Times New Roman" w:ascii="Times New Roman"/>
          <w:szCs w:val="24"/>
        </w:rPr>
        <w:t xml:space="preserve">od 12. siječnja 2015. </w:t>
      </w:r>
      <w:r w:rsidR="00337C6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uvidom u koju dokumentaciju je utvrđeno da dužnik nema imovine koja bi činila stečajnu masu.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18. listopada 2016.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4393" w:rsidP="00204393" w:rsidR="00204393" w:rsidRPr="00204393">
      <w:pPr>
        <w:ind w:firstLine="708"/>
        <w:jc w:val="both"/>
        <w:rPr>
          <w:rFonts w:hAnsi="Times New Roman" w:ascii="Times New Roman"/>
          <w:szCs w:val="24"/>
        </w:rPr>
      </w:pPr>
      <w:r w:rsidRPr="00204393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4393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37C61" w:rsidRPr="00337C61">
        <w:rPr>
          <w:rFonts w:hAnsi="Times New Roman" w:ascii="Times New Roman"/>
          <w:szCs w:val="24"/>
        </w:rPr>
        <w:t>30</w:t>
      </w:r>
      <w:r w:rsidR="001F634C" w:rsidRPr="00337C61">
        <w:rPr>
          <w:rFonts w:hAnsi="Times New Roman" w:ascii="Times New Roman"/>
          <w:szCs w:val="24"/>
        </w:rPr>
        <w:t xml:space="preserve">. </w:t>
      </w:r>
      <w:r w:rsidR="007C4194" w:rsidRPr="00337C61">
        <w:rPr>
          <w:rFonts w:hAnsi="Times New Roman" w:ascii="Times New Roman"/>
          <w:szCs w:val="24"/>
        </w:rPr>
        <w:t>lipnja</w:t>
      </w:r>
      <w:r w:rsidR="0092589F" w:rsidRPr="00337C61">
        <w:rPr>
          <w:rFonts w:hAnsi="Times New Roman" w:ascii="Times New Roman"/>
          <w:szCs w:val="24"/>
        </w:rPr>
        <w:t xml:space="preserve"> </w:t>
      </w:r>
      <w:r w:rsidR="007604D9" w:rsidRPr="00337C61">
        <w:rPr>
          <w:rFonts w:hAnsi="Times New Roman" w:ascii="Times New Roman"/>
          <w:szCs w:val="24"/>
        </w:rPr>
        <w:t>201</w:t>
      </w:r>
      <w:r w:rsidR="007C4194" w:rsidRPr="00337C61">
        <w:rPr>
          <w:rFonts w:hAnsi="Times New Roman" w:ascii="Times New Roman"/>
          <w:szCs w:val="24"/>
        </w:rPr>
        <w:t>7</w:t>
      </w:r>
      <w:r w:rsidR="00641162" w:rsidRPr="00337C61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52120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F52120" w:rsidP="00324504" w:rsidR="00F5212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52120" w:rsidP="00324504" w:rsidR="00F5212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52120" w:rsidP="00F52120" w:rsidR="00F52120" w:rsidRPr="00F52120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5212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780F21">
      <w:rPr>
        <w:rFonts w:hAnsi="Times New Roman" w:ascii="Times New Roman"/>
        <w:szCs w:val="24"/>
      </w:rPr>
      <w:t>1118</w:t>
    </w:r>
    <w:r w:rsidR="007C4194">
      <w:rPr>
        <w:rFonts w:hAnsi="Times New Roman" w:ascii="Times New Roman"/>
        <w:szCs w:val="24"/>
      </w:rPr>
      <w:t>/1</w:t>
    </w:r>
    <w:r w:rsidR="00780F21">
      <w:rPr>
        <w:rFonts w:hAnsi="Times New Roman" w:ascii="Times New Roman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80F21">
      <w:rPr>
        <w:rFonts w:hAnsi="Times New Roman" w:ascii="Times New Roman"/>
        <w:szCs w:val="24"/>
      </w:rPr>
      <w:t>1118</w:t>
    </w:r>
    <w:r w:rsidR="007C4194">
      <w:rPr>
        <w:rFonts w:hAnsi="Times New Roman" w:ascii="Times New Roman"/>
        <w:szCs w:val="24"/>
      </w:rPr>
      <w:t>/1</w:t>
    </w:r>
    <w:r w:rsidR="00780F21">
      <w:rPr>
        <w:rFonts w:hAnsi="Times New Roman" w:ascii="Times New Roman"/>
        <w:szCs w:val="24"/>
      </w:rPr>
      <w:t>4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C1AFA52"/>
    <w:lvl w:tplc="BD90CF3E" w:ilvl="0">
      <w:start w:val="1"/>
      <w:numFmt w:val="upperRoman"/>
      <w:lvlText w:val="%1)"/>
      <w:lvlJc w:val="left"/>
      <w:pPr>
        <w:ind w:hanging="720" w:left="1146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393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C61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0F21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5EC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624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E6D7B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378B9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764C"/>
    <w:rsid w:val="00F31EF3"/>
    <w:rsid w:val="00F33E42"/>
    <w:rsid w:val="00F3542F"/>
    <w:rsid w:val="00F35A6E"/>
    <w:rsid w:val="00F369C4"/>
    <w:rsid w:val="00F41FB7"/>
    <w:rsid w:val="00F42934"/>
    <w:rsid w:val="00F52120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1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1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1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1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1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1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1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1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13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St-1118/2014</izvorni_sadrzaj>
    <derivirana_varijabla naziv="DomainObject.Predmet.OznakaBroj_1">St-1118/2014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JOSIPOVO-PROMET, d.o.o. za usluge, trgovinu i uvoz-izvoz zastupanog po punomoćniku Marko Grgić</izvorni_sadrzaj>
    <derivirana_varijabla naziv="DomainObject.Predmet.ProtustrankaFormated_1">  JOSIPOVO-PROMET, d.o.o. za usluge, trgovinu i uvoz-izvoz zastupanog po punomoćniku Marko Grgić</derivirana_varijabla>
  </DomainObject.Predmet.ProtustrankaFormated>
  <DomainObject.Predmet.ProtustrankaFormatedOIB>
    <izvorni_sadrzaj>  JOSIPOVO-PROMET, d.o.o. za usluge, trgovinu i uvoz-izvoz, OIB 79453513019 zastupanog po punomoćniku Marko Grgić</izvorni_sadrzaj>
    <derivirana_varijabla naziv="DomainObject.Predmet.ProtustrankaFormatedOIB_1">  JOSIPOVO-PROMET, d.o.o. za usluge, trgovinu i uvoz-izvoz, OIB 79453513019 zastupanog po punomoćniku Marko Grgić</derivirana_varijabla>
  </DomainObject.Predmet.ProtustrankaFormatedOIB>
  <DomainObject.Predmet.ProtustrankaFormatedWithAdress>
    <izvorni_sadrzaj> JOSIPOVO-PROMET, d.o.o. za usluge, trgovinu i uvoz-izvoz, Kalamirova 7, 10290 Zaprešić zastupanog po punomoćniku Marko Grgić</izvorni_sadrzaj>
    <derivirana_varijabla naziv="DomainObject.Predmet.ProtustrankaFormatedWithAdress_1"> JOSIPOVO-PROMET, d.o.o. za usluge, trgovinu i uvoz-izvoz, Kalamirova 7, 10290 Zaprešić zastupanog po punomoćniku Marko Grgić</derivirana_varijabla>
  </DomainObject.Predmet.ProtustrankaFormatedWithAdress>
  <DomainObject.Predmet.ProtustrankaFormatedWithAdressOIB>
    <izvorni_sadrzaj> JOSIPOVO-PROMET, d.o.o. za usluge, trgovinu i uvoz-izvoz, OIB 79453513019, Kalamirova 7, 10290 Zaprešić zastupanog po punomoćniku Marko Grgić</izvorni_sadrzaj>
    <derivirana_varijabla naziv="DomainObject.Predmet.ProtustrankaFormatedWithAdressOIB_1"> JOSIPOVO-PROMET, d.o.o. za usluge, trgovinu i uvoz-izvoz, OIB 79453513019, Kalamirova 7, 10290 Zaprešić zastupanog po punomoćniku Marko Grgić</derivirana_varijabla>
  </DomainObject.Predmet.ProtustrankaFormatedWithAdressOIB>
  <DomainObject.Predmet.ProtustrankaWithAdress>
    <izvorni_sadrzaj>JOSIPOVO-PROMET, d.o.o. za usluge, trgovinu i uvoz-izvoz Kalamirova 7, 10290 Zaprešić</izvorni_sadrzaj>
    <derivirana_varijabla naziv="DomainObject.Predmet.ProtustrankaWithAdress_1">JOSIPOVO-PROMET, d.o.o. za usluge, trgovinu i uvoz-izvoz Kalamirova 7, 10290 Zaprešić</derivirana_varijabla>
  </DomainObject.Predmet.ProtustrankaWithAdress>
  <DomainObject.Predmet.ProtustrankaWithAdressOIB>
    <izvorni_sadrzaj>JOSIPOVO-PROMET, d.o.o. za usluge, trgovinu i uvoz-izvoz, OIB 79453513019, Kalamirova 7, 10290 Zaprešić</izvorni_sadrzaj>
    <derivirana_varijabla naziv="DomainObject.Predmet.ProtustrankaWithAdressOIB_1">JOSIPOVO-PROMET, d.o.o. za usluge, trgovinu i uvoz-izvoz, OIB 79453513019, Kalamirova 7, 10290 Zaprešić</derivirana_varijabla>
  </DomainObject.Predmet.ProtustrankaWithAdressOIB>
  <DomainObject.Predmet.ProtustrankaNazivFormated>
    <izvorni_sadrzaj>JOSIPOVO-PROMET, d.o.o. za usluge, trgovinu i uvoz-izvoz</izvorni_sadrzaj>
    <derivirana_varijabla naziv="DomainObject.Predmet.ProtustrankaNazivFormated_1">JOSIPOVO-PROMET, d.o.o. za usluge, trgovinu i uvoz-izvoz</derivirana_varijabla>
  </DomainObject.Predmet.ProtustrankaNazivFormated>
  <DomainObject.Predmet.ProtustrankaNazivFormatedOIB>
    <izvorni_sadrzaj>JOSIPOVO-PROMET, d.o.o. za usluge, trgovinu i uvoz-izvoz, OIB 79453513019</izvorni_sadrzaj>
    <derivirana_varijabla naziv="DomainObject.Predmet.ProtustrankaNazivFormatedOIB_1">JOSIPOVO-PROMET, d.o.o. za usluge, trgovinu i uvoz-izvoz, OIB 79453513019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JOSIPOVO-PROMET, d.o.o. za usluge, trgovinu i uvoz-izvoz zastupanog po punomoćniku Marko Grgić</item>
    </izvorni_sadrzaj>
    <derivirana_varijabla naziv="DomainObject.Predmet.ProtuStrankaListFormated_1">
      <item>JOSIPOVO-PROMET, d.o.o. za usluge, trgovinu i uvoz-izvoz zastupanog po punomoćniku Marko Grgić</item>
    </derivirana_varijabla>
  </DomainObject.Predmet.ProtuStrankaListFormated>
  <DomainObject.Predmet.ProtuStrankaListFormatedOIB>
    <izvorni_sadrzaj>
      <item>JOSIPOVO-PROMET, d.o.o. za usluge, trgovinu i uvoz-izvoz, OIB 79453513019 zastupanog po punomoćniku Marko Grgić</item>
    </izvorni_sadrzaj>
    <derivirana_varijabla naziv="DomainObject.Predmet.ProtuStrankaListFormatedOIB_1">
      <item>JOSIPOVO-PROMET, d.o.o. za usluge, trgovinu i uvoz-izvoz, OIB 79453513019 zastupanog po punomoćniku Marko Grgić</item>
    </derivirana_varijabla>
  </DomainObject.Predmet.ProtuStrankaListFormatedOIB>
  <DomainObject.Predmet.ProtuStrankaListFormatedWithAdress>
    <izvorni_sadrzaj>
      <item>JOSIPOVO-PROMET, d.o.o. za usluge, trgovinu i uvoz-izvoz, Kalamirova 7, 10290 Zaprešić zastupanog po punomoćniku Marko Grgić</item>
    </izvorni_sadrzaj>
    <derivirana_varijabla naziv="DomainObject.Predmet.ProtuStrankaListFormatedWithAdress_1">
      <item>JOSIPOVO-PROMET, d.o.o. za usluge, trgovinu i uvoz-izvoz, Kalamirova 7, 10290 Zaprešić zastupanog po punomoćniku Marko Grgić</item>
    </derivirana_varijabla>
  </DomainObject.Predmet.ProtuStrankaListFormatedWithAdress>
  <DomainObject.Predmet.ProtuStrankaListFormatedWithAdressOIB>
    <izvorni_sadrzaj>
      <item>JOSIPOVO-PROMET, d.o.o. za usluge, trgovinu i uvoz-izvoz, OIB 79453513019, Kalamirova 7, 10290 Zaprešić zastupanog po punomoćniku Marko Grgić</item>
    </izvorni_sadrzaj>
    <derivirana_varijabla naziv="DomainObject.Predmet.ProtuStrankaListFormatedWithAdressOIB_1">
      <item>JOSIPOVO-PROMET, d.o.o. za usluge, trgovinu i uvoz-izvoz, OIB 79453513019, Kalamirova 7, 10290 Zaprešić zastupanog po punomoćniku Marko Grgić</item>
    </derivirana_varijabla>
  </DomainObject.Predmet.ProtuStrankaListFormatedWithAdressOIB>
  <DomainObject.Predmet.ProtuStrankaListNazivFormated>
    <izvorni_sadrzaj>
      <item>JOSIPOVO-PROMET, d.o.o. za usluge, trgovinu i uvoz-izvoz</item>
    </izvorni_sadrzaj>
    <derivirana_varijabla naziv="DomainObject.Predmet.ProtuStrankaListNazivFormated_1">
      <item>JOSIPOVO-PROMET, d.o.o. za usluge, trgovinu i uvoz-izvoz</item>
    </derivirana_varijabla>
  </DomainObject.Predmet.ProtuStrankaListNazivFormated>
  <DomainObject.Predmet.ProtuStrankaListNazivFormatedOIB>
    <izvorni_sadrzaj>
      <item>JOSIPOVO-PROMET, d.o.o. za usluge, trgovinu i uvoz-izvoz, OIB 79453513019</item>
    </izvorni_sadrzaj>
    <derivirana_varijabla naziv="DomainObject.Predmet.ProtuStrankaListNazivFormatedOIB_1">
      <item>JOSIPOVO-PROMET, d.o.o. za usluge, trgovinu i uvoz-izvoz, OIB 79453513019</item>
    </derivirana_varijabla>
  </DomainObject.Predmet.ProtuStrankaListNazivFormatedOIB>
  <DomainObject.Predmet.OstaliListFormated>
    <izvorni_sadrzaj>
      <item>Marko Grgić punomoćnik sudionika u postupku JOSIPOVO-PROMET, d.o.o. za usluge, trgovinu i uvoz-izvoz</item>
    </izvorni_sadrzaj>
    <derivirana_varijabla naziv="DomainObject.Predmet.OstaliListFormated_1">
      <item>Marko Grgić punomoćnik sudionika u postupku JOSIPOVO-PROMET, d.o.o. za usluge, trgovinu i uvoz-izvoz</item>
    </derivirana_varijabla>
  </DomainObject.Predmet.OstaliListFormated>
  <DomainObject.Predmet.OstaliListFormatedOIB>
    <izvorni_sadrzaj>
      <item>Marko Grgić, OIB 70316349163 punomoćnik sudionika u postupku JOSIPOVO-PROMET, d.o.o. za usluge, trgovinu i uvoz-izvoz</item>
    </izvorni_sadrzaj>
    <derivirana_varijabla naziv="DomainObject.Predmet.OstaliListFormatedOIB_1">
      <item>Marko Grgić, OIB 70316349163 punomoćnik sudionika u postupku JOSIPOVO-PROMET, d.o.o. za usluge, trgovinu i uvoz-izvoz</item>
    </derivirana_varijabla>
  </DomainObject.Predmet.OstaliListFormatedOIB>
  <DomainObject.Predmet.OstaliListFormatedWithAdress>
    <izvorni_sadrzaj>
      <item>Marko Grgić, Kalamirova 7, 10290 Zaprešić punomoćnik sudionika u postupku JOSIPOVO-PROMET, d.o.o. za usluge, trgovinu i uvoz-izvoz</item>
    </izvorni_sadrzaj>
    <derivirana_varijabla naziv="DomainObject.Predmet.OstaliListFormatedWithAdress_1">
      <item>Marko Grgić, Kalamirova 7, 10290 Zaprešić punomoćnik sudionika u postupku JOSIPOVO-PROMET, d.o.o. za usluge, trgovinu i uvoz-izvoz</item>
    </derivirana_varijabla>
  </DomainObject.Predmet.OstaliListFormatedWithAdress>
  <DomainObject.Predmet.OstaliListFormatedWithAdressOIB>
    <izvorni_sadrzaj>
      <item>Marko Grgić, OIB 70316349163, Kalamirova 7, 10290 Zaprešić punomoćnik sudionika u postupku JOSIPOVO-PROMET, d.o.o. za usluge, trgovinu i uvoz-izvoz</item>
    </izvorni_sadrzaj>
    <derivirana_varijabla naziv="DomainObject.Predmet.OstaliListFormatedWithAdressOIB_1">
      <item>Marko Grgić, OIB 70316349163, Kalamirova 7, 10290 Zaprešić punomoćnik sudionika u postupku JOSIPOVO-PROMET, d.o.o. za usluge, trgovinu i uvoz-izvoz</item>
    </derivirana_varijabla>
  </DomainObject.Predmet.OstaliListFormatedWithAdressOIB>
  <DomainObject.Predmet.OstaliListNazivFormated>
    <izvorni_sadrzaj>
      <item>Marko Grgić</item>
    </izvorni_sadrzaj>
    <derivirana_varijabla naziv="DomainObject.Predmet.OstaliListNazivFormated_1">
      <item>Marko Grgić</item>
    </derivirana_varijabla>
  </DomainObject.Predmet.OstaliListNazivFormated>
  <DomainObject.Predmet.OstaliListNazivFormatedOIB>
    <izvorni_sadrzaj>
      <item>Marko Grgić, OIB 70316349163</item>
    </izvorni_sadrzaj>
    <derivirana_varijabla naziv="DomainObject.Predmet.OstaliListNazivFormatedOIB_1">
      <item>Marko Grgić, OIB 70316349163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JOSIPOVO-PROMET, d.o.o. za usluge, trgovinu i uvoz-izvoz</izvorni_sadrzaj>
    <derivirana_varijabla naziv="DomainObject.Predmet.ProtustrankaIDrugi_1">JOSIPOVO-PROMET, d.o.o. za usluge, trgovinu i uvoz-izvoz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JOSIPOVO-PROMET, d.o.o. za usluge, trgovinu i uvoz-izvoz, OIB 79453513019, Kalamirova 7, 10290 Zaprešić</izvorni_sadrzaj>
    <derivirana_varijabla naziv="DomainObject.Predmet.ProtustrankaIDrugiAdressOIB_1">JOSIPOVO-PROMET, d.o.o. za usluge, trgovinu i uvoz-izvoz, OIB 79453513019, Kalamirova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JOSIPOVO-PROMET, d.o.o. za usluge, trgovinu i uvoz-izvoz</item>
      <item>Marko Grgić</item>
    </izvorni_sadrzaj>
    <derivirana_varijabla naziv="DomainObject.Predmet.SudioniciListNaziv_1">
      <item>FINA Regionalni centar Zagreb</item>
      <item>JOSIPOVO-PROMET, d.o.o. za usluge, trgovinu i uvoz-izvoz</item>
      <item>Marko Grgić</item>
    </derivirana_varijabla>
  </DomainObject.Predmet.SudioniciListNaziv>
  <DomainObject.Predmet.SudioniciListAdressOIB>
    <izvorni_sadrzaj>
      <item>FINA Regionalni centar Zagreb, OIB 85821130368, Ilica 307,10000 Zagreb</item>
      <item>JOSIPOVO-PROMET, d.o.o. za usluge, trgovinu i uvoz-izvoz, OIB 79453513019, Kalamirova 7,10290 Zaprešić</item>
      <item>Marko Grgić, OIB 70316349163, Kalamirova 7,10290 Zaprešić</item>
    </izvorni_sadrzaj>
    <derivirana_varijabla naziv="DomainObject.Predmet.SudioniciListAdressOIB_1">
      <item>FINA Regionalni centar Zagreb, OIB 85821130368, Ilica 307,10000 Zagreb</item>
      <item>JOSIPOVO-PROMET, d.o.o. za usluge, trgovinu i uvoz-izvoz, OIB 79453513019, Kalamirova 7,10290 Zaprešić</item>
      <item>Marko Grgić, OIB 70316349163, Kalamirova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79453513019</item>
      <item>, OIB 70316349163</item>
    </izvorni_sadrzaj>
    <derivirana_varijabla naziv="DomainObject.Predmet.SudioniciListNazivOIB_1">
      <item>, OIB 85821130368</item>
      <item>, OIB 79453513019</item>
      <item>, OIB 70316349163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F360E-CA41-4E4A-B68F-64D61B2D8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3656</properties:Characters>
  <properties:Lines>76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2017-06-10T11:53:00Z</dcterms:created>
  <dc:creator>rsticn</dc:creator>
  <cp:lastModifiedBy>Monika Grbac</cp:lastModifiedBy>
  <cp:lastPrinted>2017-06-30T08:25:00Z</cp:lastPrinted>
  <dcterms:modified xmlns:xsi="http://www.w3.org/2001/XMLSchema-instance" xsi:type="dcterms:W3CDTF">2017-06-30T08:25:00Z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