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d911" w14:paraId="207d911" w:rsidRDefault="003C4A8A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St-485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3C4A8A">
        <w:rPr>
          <w:rFonts w:cs="Times New Roman" w:hAnsi="Times New Roman" w:ascii="Times New Roman"/>
          <w:sz w:val="24"/>
          <w:szCs w:val="24"/>
        </w:rPr>
        <w:t>Privatno poduzeće za trgovinu "METEOR" d.o.o., Šibenik, Bilice bb, OIB: 93930873278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3E6381">
        <w:rPr>
          <w:rFonts w:cs="Times New Roman" w:hAnsi="Times New Roman" w:ascii="Times New Roman"/>
          <w:sz w:val="24"/>
          <w:szCs w:val="24"/>
        </w:rPr>
        <w:t xml:space="preserve">Poduzeće, društvo s ograničenom odgovornošću </w:t>
      </w:r>
      <w:r w:rsidR="003C4A8A">
        <w:rPr>
          <w:rFonts w:cs="Times New Roman" w:hAnsi="Times New Roman" w:ascii="Times New Roman"/>
          <w:sz w:val="24"/>
          <w:szCs w:val="24"/>
        </w:rPr>
        <w:t>"METEOR" d.o.o., Šibenik, Bilice bb, OIB: 93930873278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Splitu pod poslovnim brojem </w:t>
      </w:r>
      <w:r w:rsidR="003C4A8A">
        <w:rPr>
          <w:rFonts w:cs="Times New Roman" w:hAnsi="Times New Roman" w:ascii="Times New Roman"/>
          <w:sz w:val="24"/>
          <w:szCs w:val="24"/>
        </w:rPr>
        <w:t>R</w:t>
      </w:r>
      <w:r w:rsidR="00130F10">
        <w:rPr>
          <w:rFonts w:cs="Times New Roman" w:hAnsi="Times New Roman" w:ascii="Times New Roman"/>
          <w:sz w:val="24"/>
          <w:szCs w:val="24"/>
        </w:rPr>
        <w:t>-</w:t>
      </w:r>
      <w:r w:rsidR="003C4A8A">
        <w:rPr>
          <w:rFonts w:cs="Times New Roman" w:hAnsi="Times New Roman" w:ascii="Times New Roman"/>
          <w:sz w:val="24"/>
          <w:szCs w:val="24"/>
        </w:rPr>
        <w:t>S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3C4A8A">
        <w:rPr>
          <w:rFonts w:cs="Times New Roman" w:hAnsi="Times New Roman" w:ascii="Times New Roman"/>
          <w:sz w:val="24"/>
          <w:szCs w:val="24"/>
        </w:rPr>
        <w:t>79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3C4A8A">
        <w:rPr>
          <w:rFonts w:cs="Times New Roman" w:hAnsi="Times New Roman" w:ascii="Times New Roman"/>
          <w:sz w:val="24"/>
          <w:szCs w:val="24"/>
        </w:rPr>
        <w:t>98-2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3C4A8A">
        <w:rPr>
          <w:rFonts w:cs="Times New Roman" w:hAnsi="Times New Roman" w:ascii="Times New Roman"/>
          <w:sz w:val="24"/>
          <w:szCs w:val="24"/>
        </w:rPr>
        <w:t>12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3C4A8A">
        <w:rPr>
          <w:rFonts w:cs="Times New Roman" w:hAnsi="Times New Roman" w:ascii="Times New Roman"/>
          <w:sz w:val="24"/>
          <w:szCs w:val="24"/>
        </w:rPr>
        <w:t>studenog 1999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82A" w:rsidP="00FC66B4" w:rsidR="0098182A">
      <w:pPr>
        <w:spacing w:lineRule="auto" w:line="240" w:after="0"/>
      </w:pPr>
      <w:r>
        <w:separator/>
      </w:r>
    </w:p>
  </w:endnote>
  <w:endnote w:id="0" w:type="continuationSeparator">
    <w:p w:rsidRDefault="0098182A" w:rsidP="00FC66B4" w:rsidR="009818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82A" w:rsidP="00FC66B4" w:rsidR="0098182A">
      <w:pPr>
        <w:spacing w:lineRule="auto" w:line="240" w:after="0"/>
      </w:pPr>
      <w:r>
        <w:separator/>
      </w:r>
    </w:p>
  </w:footnote>
  <w:footnote w:id="0" w:type="continuationSeparator">
    <w:p w:rsidRDefault="0098182A" w:rsidP="00FC66B4" w:rsidR="009818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6C8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3C4A8A">
          <w:rPr>
            <w:rFonts w:cs="Times New Roman" w:hAnsi="Times New Roman" w:ascii="Times New Roman"/>
            <w:sz w:val="24"/>
            <w:szCs w:val="24"/>
          </w:rPr>
          <w:t>9 St-485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77A47"/>
    <w:rsid w:val="00130F10"/>
    <w:rsid w:val="002958C0"/>
    <w:rsid w:val="0031025E"/>
    <w:rsid w:val="00362E8C"/>
    <w:rsid w:val="003C4A8A"/>
    <w:rsid w:val="003E1F65"/>
    <w:rsid w:val="003E5B38"/>
    <w:rsid w:val="003E6381"/>
    <w:rsid w:val="004A2D98"/>
    <w:rsid w:val="004A4C08"/>
    <w:rsid w:val="004B0742"/>
    <w:rsid w:val="004B5848"/>
    <w:rsid w:val="004B7AF9"/>
    <w:rsid w:val="0081151E"/>
    <w:rsid w:val="00846AD3"/>
    <w:rsid w:val="008C2ADC"/>
    <w:rsid w:val="008C6213"/>
    <w:rsid w:val="0098182A"/>
    <w:rsid w:val="00A427DF"/>
    <w:rsid w:val="00A56C89"/>
    <w:rsid w:val="00AA3AA1"/>
    <w:rsid w:val="00B213A6"/>
    <w:rsid w:val="00B2548B"/>
    <w:rsid w:val="00B70C46"/>
    <w:rsid w:val="00B77702"/>
    <w:rsid w:val="00BA0819"/>
    <w:rsid w:val="00BD06D6"/>
    <w:rsid w:val="00D30321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846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A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AD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A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A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846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A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AD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A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A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St-485/2015</izvorni_sadrzaj>
    <derivirana_varijabla naziv="DomainObject.Predmet.OznakaBroj_1">St-485/2015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PRIVATNO PODUZEĆE ZA TRGOVINU 'METEOR' P.O. ŠIBENIK</izvorni_sadrzaj>
    <derivirana_varijabla naziv="DomainObject.Predmet.ProtustrankaFormated_1">  PRIVATNO PODUZEĆE ZA TRGOVINU 'METEOR' P.O. ŠIBENIK</derivirana_varijabla>
  </DomainObject.Predmet.ProtustrankaFormated>
  <DomainObject.Predmet.ProtustrankaFormatedOIB>
    <izvorni_sadrzaj>  PRIVATNO PODUZEĆE ZA TRGOVINU 'METEOR' P.O. ŠIBENIK, OIB 93930873278</izvorni_sadrzaj>
    <derivirana_varijabla naziv="DomainObject.Predmet.ProtustrankaFormatedOIB_1">  PRIVATNO PODUZEĆE ZA TRGOVINU 'METEOR' P.O. ŠIBENIK, OIB 93930873278</derivirana_varijabla>
  </DomainObject.Predmet.ProtustrankaFormatedOIB>
  <DomainObject.Predmet.ProtustrankaFormatedWithAdress>
    <izvorni_sadrzaj> PRIVATNO PODUZEĆE ZA TRGOVINU 'METEOR' P.O. ŠIBENIK, Bratstva I Jedinstva 102, 22000 Šibenik</izvorni_sadrzaj>
    <derivirana_varijabla naziv="DomainObject.Predmet.ProtustrankaFormatedWithAdress_1"> PRIVATNO PODUZEĆE ZA TRGOVINU 'METEOR' P.O. ŠIBENIK, Bratstva I Jedinstva 102, 22000 Šibenik</derivirana_varijabla>
  </DomainObject.Predmet.ProtustrankaFormatedWithAdress>
  <DomainObject.Predmet.ProtustrankaFormatedWithAdressOIB>
    <izvorni_sadrzaj> PRIVATNO PODUZEĆE ZA TRGOVINU 'METEOR' P.O. ŠIBENIK, OIB 93930873278, Bratstva I Jedinstva 102, 22000 Šibenik</izvorni_sadrzaj>
    <derivirana_varijabla naziv="DomainObject.Predmet.ProtustrankaFormatedWithAdressOIB_1"> PRIVATNO PODUZEĆE ZA TRGOVINU 'METEOR' P.O. ŠIBENIK, OIB 93930873278, Bratstva I Jedinstva 102, 22000 Šibenik</derivirana_varijabla>
  </DomainObject.Predmet.ProtustrankaFormatedWithAdressOIB>
  <DomainObject.Predmet.ProtustrankaWithAdress>
    <izvorni_sadrzaj>PRIVATNO PODUZEĆE ZA TRGOVINU 'METEOR' P.O. ŠIBENIK Bratstva I Jedinstva 102, 22000 Šibenik</izvorni_sadrzaj>
    <derivirana_varijabla naziv="DomainObject.Predmet.ProtustrankaWithAdress_1">PRIVATNO PODUZEĆE ZA TRGOVINU 'METEOR' P.O. ŠIBENIK Bratstva I Jedinstva 102, 22000 Šibenik</derivirana_varijabla>
  </DomainObject.Predmet.ProtustrankaWithAdress>
  <DomainObject.Predmet.ProtustrankaWithAdressOIB>
    <izvorni_sadrzaj>PRIVATNO PODUZEĆE ZA TRGOVINU 'METEOR' P.O. ŠIBENIK, OIB 93930873278, Bratstva I Jedinstva 102, 22000 Šibenik</izvorni_sadrzaj>
    <derivirana_varijabla naziv="DomainObject.Predmet.ProtustrankaWithAdressOIB_1">PRIVATNO PODUZEĆE ZA TRGOVINU 'METEOR' P.O. ŠIBENIK, OIB 93930873278, Bratstva I Jedinstva 102, 22000 Šibenik</derivirana_varijabla>
  </DomainObject.Predmet.ProtustrankaWithAdressOIB>
  <DomainObject.Predmet.ProtustrankaNazivFormated>
    <izvorni_sadrzaj>PRIVATNO PODUZEĆE ZA TRGOVINU 'METEOR' P.O. ŠIBENIK</izvorni_sadrzaj>
    <derivirana_varijabla naziv="DomainObject.Predmet.ProtustrankaNazivFormated_1">PRIVATNO PODUZEĆE ZA TRGOVINU 'METEOR' P.O. ŠIBENIK</derivirana_varijabla>
  </DomainObject.Predmet.ProtustrankaNazivFormated>
  <DomainObject.Predmet.ProtustrankaNazivFormatedOIB>
    <izvorni_sadrzaj>PRIVATNO PODUZEĆE ZA TRGOVINU 'METEOR' P.O. ŠIBENIK, OIB 93930873278</izvorni_sadrzaj>
    <derivirana_varijabla naziv="DomainObject.Predmet.ProtustrankaNazivFormatedOIB_1">PRIVATNO PODUZEĆE ZA TRGOVINU 'METEOR' P.O. ŠIBENIK, OIB 93930873278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PRIVATNO PODUZEĆE ZA TRGOVINU 'METEOR' P.O. ŠIBENIK</item>
    </izvorni_sadrzaj>
    <derivirana_varijabla naziv="DomainObject.Predmet.ProtuStrankaListFormated_1">
      <item>PRIVATNO PODUZEĆE ZA TRGOVINU 'METEOR' P.O. ŠIBENIK</item>
    </derivirana_varijabla>
  </DomainObject.Predmet.ProtuStrankaListFormated>
  <DomainObject.Predmet.ProtuStrankaListFormatedOIB>
    <izvorni_sadrzaj>
      <item>PRIVATNO PODUZEĆE ZA TRGOVINU 'METEOR' P.O. ŠIBENIK, OIB 93930873278</item>
    </izvorni_sadrzaj>
    <derivirana_varijabla naziv="DomainObject.Predmet.ProtuStrankaListFormatedOIB_1">
      <item>PRIVATNO PODUZEĆE ZA TRGOVINU 'METEOR' P.O. ŠIBENIK, OIB 93930873278</item>
    </derivirana_varijabla>
  </DomainObject.Predmet.ProtuStrankaListFormatedOIB>
  <DomainObject.Predmet.ProtuStrankaListFormatedWithAdress>
    <izvorni_sadrzaj>
      <item>PRIVATNO PODUZEĆE ZA TRGOVINU 'METEOR' P.O. ŠIBENIK, Bratstva I Jedinstva 102, 22000 Šibenik</item>
    </izvorni_sadrzaj>
    <derivirana_varijabla naziv="DomainObject.Predmet.ProtuStrankaListFormatedWithAdress_1">
      <item>PRIVATNO PODUZEĆE ZA TRGOVINU 'METEOR' P.O. ŠIBENIK, Bratstva I Jedinstva 102, 22000 Šibenik</item>
    </derivirana_varijabla>
  </DomainObject.Predmet.ProtuStrankaListFormatedWithAdress>
  <DomainObject.Predmet.ProtuStrankaListFormatedWithAdressOIB>
    <izvorni_sadrzaj>
      <item>PRIVATNO PODUZEĆE ZA TRGOVINU 'METEOR' P.O. ŠIBENIK, OIB 93930873278, Bratstva I Jedinstva 102, 22000 Šibenik</item>
    </izvorni_sadrzaj>
    <derivirana_varijabla naziv="DomainObject.Predmet.ProtuStrankaListFormatedWithAdressOIB_1">
      <item>PRIVATNO PODUZEĆE ZA TRGOVINU 'METEOR' P.O. ŠIBENIK, OIB 93930873278, Bratstva I Jedinstva 102, 22000 Šibenik</item>
    </derivirana_varijabla>
  </DomainObject.Predmet.ProtuStrankaListFormatedWithAdressOIB>
  <DomainObject.Predmet.ProtuStrankaListNazivFormated>
    <izvorni_sadrzaj>
      <item>PRIVATNO PODUZEĆE ZA TRGOVINU 'METEOR' P.O. ŠIBENIK</item>
    </izvorni_sadrzaj>
    <derivirana_varijabla naziv="DomainObject.Predmet.ProtuStrankaListNazivFormated_1">
      <item>PRIVATNO PODUZEĆE ZA TRGOVINU 'METEOR' P.O. ŠIBENIK</item>
    </derivirana_varijabla>
  </DomainObject.Predmet.ProtuStrankaListNazivFormated>
  <DomainObject.Predmet.ProtuStrankaListNazivFormatedOIB>
    <izvorni_sadrzaj>
      <item>PRIVATNO PODUZEĆE ZA TRGOVINU 'METEOR' P.O. ŠIBENIK, OIB 93930873278</item>
    </izvorni_sadrzaj>
    <derivirana_varijabla naziv="DomainObject.Predmet.ProtuStrankaListNazivFormatedOIB_1">
      <item>PRIVATNO PODUZEĆE ZA TRGOVINU 'METEOR' P.O. ŠIBENIK, OIB 93930873278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PRIVATNO PODUZEĆE ZA TRGOVINU 'METEOR' P.O. ŠIBENIK</izvorni_sadrzaj>
    <derivirana_varijabla naziv="DomainObject.Predmet.ProtustrankaIDrugi_1">PRIVATNO PODUZEĆE ZA TRGOVINU 'METEOR' P.O.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PRIVATNO PODUZEĆE ZA TRGOVINU 'METEOR' P.O. ŠIBENIK, OIB 93930873278, Bratstva I Jedinstva 102, 22000 Šibenik</izvorni_sadrzaj>
    <derivirana_varijabla naziv="DomainObject.Predmet.ProtustrankaIDrugiAdressOIB_1">PRIVATNO PODUZEĆE ZA TRGOVINU 'METEOR' P.O. ŠIBENIK, OIB 93930873278, Bratstva I Jedinstva 102,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PRIVATNO PODUZEĆE ZA TRGOVINU 'METEOR' P.O. ŠIBENIK</item>
    </izvorni_sadrzaj>
    <derivirana_varijabla naziv="DomainObject.Predmet.SudioniciListNaziv_1">
      <item>FINA - Podružnica Šibenik</item>
      <item>PRIVATNO PODUZEĆE ZA TRGOVINU 'METEOR' P.O. ŠIBENIK</item>
    </derivirana_varijabla>
  </DomainObject.Predmet.SudioniciListNaziv>
  <DomainObject.Predmet.SudioniciListAdressOIB>
    <izvorni_sadrzaj>
      <item>FINA - Podružnica Šibenik, OIB 85821130368, Perivoj L. Marune 1,22000 Šibenik</item>
      <item>PRIVATNO PODUZEĆE ZA TRGOVINU 'METEOR' P.O. ŠIBENIK, OIB 93930873278, Bratstva I Jedinstva 102,22000 Šibenik</item>
    </izvorni_sadrzaj>
    <derivirana_varijabla naziv="DomainObject.Predmet.SudioniciListAdressOIB_1">
      <item>FINA - Podružnica Šibenik, OIB 85821130368, Perivoj L. Marune 1,22000 Šibenik</item>
      <item>PRIVATNO PODUZEĆE ZA TRGOVINU 'METEOR' P.O. ŠIBENIK, OIB 93930873278, Bratstva I Jedinstva 102,22000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93930873278</item>
    </izvorni_sadrzaj>
    <derivirana_varijabla naziv="DomainObject.Predmet.SudioniciListNazivOIB_1">
      <item>, OIB 85821130368</item>
      <item>, OIB 93930873278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2125</properties:Characters>
  <properties:Lines>73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2015-12-01T11:57:00Z</cp:lastPrinted>
  <dcterms:modified xmlns:xsi="http://www.w3.org/2001/XMLSchema-instance" xsi:type="dcterms:W3CDTF">2015-12-01T11:57:00Z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