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b65b" w14:paraId="929b6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E4E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4ED7" w:rsidP="00BE4ED7" w:rsidR="00BE4ED7">
      <w:pPr>
        <w:pStyle w:val="Bezproreda"/>
      </w:pPr>
      <w:r>
        <w:t xml:space="preserve">  1 St-318/2016-2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jc w:val="center"/>
      </w:pPr>
      <w:r>
        <w:t>R E P U B L I K A       H R V A T S K A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jc w:val="center"/>
      </w:pPr>
      <w:r>
        <w:t>R J E Š E N J E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TRGOVAČKI SUD U BJELOVARU, po  sucu Branki Pleskalt,  u predmetu METALNI KROVOVI I KONSTRUKCIJE d.o.o. za proizvodnju, trgovinu i usluge PITOMAČA, Dragutina </w:t>
      </w:r>
      <w:proofErr w:type="spellStart"/>
      <w:r>
        <w:t>Domjanića</w:t>
      </w:r>
      <w:proofErr w:type="spellEnd"/>
      <w:r>
        <w:t xml:space="preserve"> 12, OIB: 81058120342, dana 22. travnja  2016. godine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jc w:val="center"/>
      </w:pPr>
      <w:r>
        <w:t>r i j e š i o     j e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I Pokreće se prethodni postupak radi utvrđenja uvjeta za otvaranje stečajnog postupka nad  dužnikom METALNI KROVOVI I KONSTRUKCIJE d.o.o. za proizvodnju, trgovinu i usluge PITOMAČA, Dragutina </w:t>
      </w:r>
      <w:proofErr w:type="spellStart"/>
      <w:r>
        <w:t>Domjanića</w:t>
      </w:r>
      <w:proofErr w:type="spellEnd"/>
      <w:r>
        <w:t xml:space="preserve"> 12, OIB: 81058120342.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>II Zakazuje se ročište radi izjašnjenja o prijedlogu za dan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jc w:val="center"/>
      </w:pPr>
      <w:r>
        <w:t>16. svibnja  2016. godine u 10,00 sati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BE4ED7" w:rsidP="00BE4ED7" w:rsidR="00BE4ED7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Zdravko Hranilović iz Pitomače, D. </w:t>
      </w:r>
      <w:proofErr w:type="spellStart"/>
      <w:r>
        <w:t>Domjanića</w:t>
      </w:r>
      <w:proofErr w:type="spellEnd"/>
      <w:r>
        <w:t xml:space="preserve"> 12.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  <w:jc w:val="center"/>
      </w:pPr>
      <w:r>
        <w:t>Obrazloženje</w:t>
      </w:r>
    </w:p>
    <w:p w:rsidRDefault="00BE4ED7" w:rsidP="00BE4ED7" w:rsidR="00BE4ED7">
      <w:pPr>
        <w:pStyle w:val="Bezproreda"/>
      </w:pPr>
    </w:p>
    <w:p w:rsidRDefault="00BE4ED7" w:rsidP="00BE4ED7" w:rsidR="00BE4ED7">
      <w:r>
        <w:t xml:space="preserve">Predlagatelj FINA RC Zagreb, Podružnica Bjelovar   je   dana  19.  travnja  2016. godine   podnijela je   prijedlog za otvaranje stečajnog postupka nad  dužnikom METALNI KROVOVI I KONSTRUKCIJE d.o.o. za proizvodnju, trgovinu i usluge PITOMAČA, Dragutina </w:t>
      </w:r>
      <w:proofErr w:type="spellStart"/>
      <w:r>
        <w:t>Domjanića</w:t>
      </w:r>
      <w:proofErr w:type="spellEnd"/>
      <w:r>
        <w:t xml:space="preserve"> 12, OIB: 81058120342.</w:t>
      </w:r>
    </w:p>
    <w:p w:rsidRDefault="00BE4ED7" w:rsidP="00BE4ED7" w:rsidR="00BE4ED7"/>
    <w:p w:rsidRDefault="00BE4ED7" w:rsidP="00BE4ED7" w:rsidR="00BE4ED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METALNI KROVOVI I KONSTRUKCIJE d.o.o. za proizvodnju, trgovinu i usluge PITOMAČA, Dragutina </w:t>
      </w:r>
      <w:proofErr w:type="spellStart"/>
      <w:r>
        <w:t>Domjanića</w:t>
      </w:r>
      <w:proofErr w:type="spellEnd"/>
      <w:r>
        <w:t xml:space="preserve"> 12, OIB: 81058120342, a u skladu s  odredbom članka 115. Stečajnog zakona. 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>Temeljem iznijetog riješeno je kao u izreci.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Bjelovar,   22. travnja  2016.   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</w:p>
    <w:p w:rsidRDefault="00BE4ED7" w:rsidP="00BE4ED7" w:rsidR="00BE4ED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E4ED7" w:rsidP="00BE4ED7" w:rsidR="00BE4ED7">
      <w:pPr>
        <w:pStyle w:val="Bezproreda"/>
      </w:pPr>
      <w:r>
        <w:t>Dna: predlagatelja</w:t>
      </w:r>
    </w:p>
    <w:p w:rsidRDefault="00BE4ED7" w:rsidP="00BE4ED7" w:rsidR="00BE4ED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BE4ED7" w:rsidP="00BE4ED7" w:rsidR="00BE4ED7">
      <w:pPr>
        <w:pStyle w:val="Bezproreda"/>
      </w:pPr>
      <w:r>
        <w:t xml:space="preserve">        ROČ. 16. 05. 2016. u  10,00</w:t>
      </w:r>
    </w:p>
    <w:p w:rsidRDefault="00BE4ED7" w:rsidP="00BE4ED7" w:rsidR="00BE4ED7">
      <w:pPr>
        <w:pStyle w:val="Bezproreda"/>
      </w:pPr>
      <w:r>
        <w:t>Bjelovar, 22. 04.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4ED7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83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St-318/2016-2</izvorni_sadrzaj>
    <derivirana_varijabla naziv="DomainObject.Oznaka_1">St-318/2016-2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METALNI KROVOVI I KONSTRUKCIJE d.o.o. za proizvodnju, trgovinu i usluge, Pitomača</izvorni_sadrzaj>
    <derivirana_varijabla naziv="DomainObject.Predmet.ProtustrankaFormated_1">  METALNI KROVOVI I KONSTRUKCIJE d.o.o. za proizvodnju, trgovinu i usluge, Pitomača</derivirana_varijabla>
  </DomainObject.Predmet.ProtustrankaFormated>
  <DomainObject.Predmet.ProtustrankaFormatedOIB>
    <izvorni_sadrzaj>  METALNI KROVOVI I KONSTRUKCIJE d.o.o. za proizvodnju, trgovinu i usluge, Pitomača, OIB 81058120342</izvorni_sadrzaj>
    <derivirana_varijabla naziv="DomainObject.Predmet.ProtustrankaFormatedOIB_1">  METALNI KROVOVI I KONSTRUKCIJE d.o.o. za proizvodnju, trgovinu i usluge, Pitomača, OIB 81058120342</derivirana_varijabla>
  </DomainObject.Predmet.ProtustrankaFormatedOIB>
  <DomainObject.Predmet.ProtustrankaFormatedWithAdress>
    <izvorni_sadrzaj> METALNI KROVOVI I KONSTRUKCIJE d.o.o. za proizvodnju, trgovinu i usluge, Pitomača, Dragutina Domjanića 12, 33405 Pitomača</izvorni_sadrzaj>
    <derivirana_varijabla naziv="DomainObject.Predmet.ProtustrankaFormatedWithAdress_1"> METALNI KROVOVI I KONSTRUKCIJE d.o.o. za proizvodnju, trgovinu i usluge, Pitomača, Dragutina Domjanića 12, 33405 Pitomača</derivirana_varijabla>
  </DomainObject.Predmet.ProtustrankaFormatedWithAdress>
  <DomainObject.Predmet.ProtustrankaFormatedWithAdressOIB>
    <izvorni_sadrzaj> METALNI KROVOVI I KONSTRUKCIJE d.o.o. za proizvodnju, trgovinu i usluge, Pitomača, OIB 81058120342, Dragutina Domjanića 12, 33405 Pitomača</izvorni_sadrzaj>
    <derivirana_varijabla naziv="DomainObject.Predmet.ProtustrankaFormatedWithAdressOIB_1"> METALNI KROVOVI I KONSTRUKCIJE d.o.o. za proizvodnju, trgovinu i usluge, Pitomača, OIB 81058120342, Dragutina Domjanića 12, 33405 Pitomača</derivirana_varijabla>
  </DomainObject.Predmet.ProtustrankaFormatedWithAdressOIB>
  <DomainObject.Predmet.ProtustrankaWithAdress>
    <izvorni_sadrzaj>METALNI KROVOVI I KONSTRUKCIJE d.o.o. za proizvodnju, trgovinu i usluge, Pitomača Dragutina Domjanića 12, 33405 Pitomača</izvorni_sadrzaj>
    <derivirana_varijabla naziv="DomainObject.Predmet.ProtustrankaWithAdress_1">METALNI KROVOVI I KONSTRUKCIJE d.o.o. za proizvodnju, trgovinu i usluge, Pitomača Dragutina Domjanića 12, 33405 Pitomača</derivirana_varijabla>
  </DomainObject.Predmet.ProtustrankaWithAdress>
  <DomainObject.Predmet.ProtustrankaWithAdressOIB>
    <izvorni_sadrzaj>METALNI KROVOVI I KONSTRUKCIJE d.o.o. za proizvodnju, trgovinu i usluge, Pitomača, OIB 81058120342, Dragutina Domjanića 12, 33405 Pitomača</izvorni_sadrzaj>
    <derivirana_varijabla naziv="DomainObject.Predmet.ProtustrankaWithAdressOIB_1">METALNI KROVOVI I KONSTRUKCIJE d.o.o. za proizvodnju, trgovinu i usluge, Pitomača, OIB 81058120342, Dragutina Domjanića 12, 33405 Pitomača</derivirana_varijabla>
  </DomainObject.Predmet.ProtustrankaWithAdressOIB>
  <DomainObject.Predmet.ProtustrankaNazivFormated>
    <izvorni_sadrzaj>METALNI KROVOVI I KONSTRUKCIJE d.o.o. za proizvodnju, trgovinu i usluge, Pitomača</izvorni_sadrzaj>
    <derivirana_varijabla naziv="DomainObject.Predmet.ProtustrankaNazivFormated_1">METALNI KROVOVI I KONSTRUKCIJE d.o.o. za proizvodnju, trgovinu i usluge, Pitomača</derivirana_varijabla>
  </DomainObject.Predmet.ProtustrankaNazivFormated>
  <DomainObject.Predmet.ProtustrankaNazivFormatedOIB>
    <izvorni_sadrzaj>METALNI KROVOVI I KONSTRUKCIJE d.o.o. za proizvodnju, trgovinu i usluge, Pitomača, OIB 81058120342</izvorni_sadrzaj>
    <derivirana_varijabla naziv="DomainObject.Predmet.ProtustrankaNazivFormatedOIB_1">METALNI KROVOVI I KONSTRUKCIJE d.o.o. za proizvodnju, trgovinu i usluge, Pitomača, OIB 81058120342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METALNI KROVOVI I KONSTRUKCIJE d.o.o. za proizvodnju, trgovinu i usluge, Pitomača</item>
    </izvorni_sadrzaj>
    <derivirana_varijabla naziv="DomainObject.Predmet.ProtuStrankaListFormated_1">
      <item>METALNI KROVOVI I KONSTRUKCIJE d.o.o. za proizvodnju, trgovinu i usluge, Pitomača</item>
    </derivirana_varijabla>
  </DomainObject.Predmet.ProtuStrankaListFormated>
  <DomainObject.Predmet.ProtuStrankaListFormatedOIB>
    <izvorni_sadrzaj>
      <item>METALNI KROVOVI I KONSTRUKCIJE d.o.o. za proizvodnju, trgovinu i usluge, Pitomača, OIB 81058120342</item>
    </izvorni_sadrzaj>
    <derivirana_varijabla naziv="DomainObject.Predmet.ProtuStrankaListFormatedOIB_1">
      <item>METALNI KROVOVI I KONSTRUKCIJE d.o.o. za proizvodnju, trgovinu i usluge, Pitomača, OIB 81058120342</item>
    </derivirana_varijabla>
  </DomainObject.Predmet.ProtuStrankaListFormatedOIB>
  <DomainObject.Predmet.ProtuStrankaListFormatedWithAdress>
    <izvorni_sadrzaj>
      <item>METALNI KROVOVI I KONSTRUKCIJE d.o.o. za proizvodnju, trgovinu i usluge, Pitomača, Dragutina Domjanića 12, 33405 Pitomača</item>
    </izvorni_sadrzaj>
    <derivirana_varijabla naziv="DomainObject.Predmet.ProtuStrankaListFormatedWithAdress_1">
      <item>METALNI KROVOVI I KONSTRUKCIJE d.o.o. za proizvodnju, trgovinu i usluge, Pitomača, Dragutina Domjanića 12, 33405 Pitomača</item>
    </derivirana_varijabla>
  </DomainObject.Predmet.ProtuStrankaListFormatedWithAdress>
  <DomainObject.Predmet.ProtuStrankaListFormatedWithAdressOIB>
    <izvorni_sadrzaj>
      <item>METALNI KROVOVI I KONSTRUKCIJE d.o.o. za proizvodnju, trgovinu i usluge, Pitomača, OIB 81058120342, Dragutina Domjanića 12, 33405 Pitomača</item>
    </izvorni_sadrzaj>
    <derivirana_varijabla naziv="DomainObject.Predmet.ProtuStrankaListFormatedWithAdressOIB_1">
      <item>METALNI KROVOVI I KONSTRUKCIJE d.o.o. za proizvodnju, trgovinu i usluge, Pitomača, OIB 81058120342, Dragutina Domjanića 12, 33405 Pitomača</item>
    </derivirana_varijabla>
  </DomainObject.Predmet.ProtuStrankaListFormatedWithAdressOIB>
  <DomainObject.Predmet.ProtuStrankaListNazivFormated>
    <izvorni_sadrzaj>
      <item>METALNI KROVOVI I KONSTRUKCIJE d.o.o. za proizvodnju, trgovinu i usluge, Pitomača</item>
    </izvorni_sadrzaj>
    <derivirana_varijabla naziv="DomainObject.Predmet.ProtuStrankaListNazivFormated_1">
      <item>METALNI KROVOVI I KONSTRUKCIJE d.o.o. za proizvodnju, trgovinu i usluge, Pitomača</item>
    </derivirana_varijabla>
  </DomainObject.Predmet.ProtuStrankaListNazivFormated>
  <DomainObject.Predmet.ProtuStrankaListNazivFormatedOIB>
    <izvorni_sadrzaj>
      <item>METALNI KROVOVI I KONSTRUKCIJE d.o.o. za proizvodnju, trgovinu i usluge, Pitomača, OIB 81058120342</item>
    </izvorni_sadrzaj>
    <derivirana_varijabla naziv="DomainObject.Predmet.ProtuStrankaListNazivFormatedOIB_1">
      <item>METALNI KROVOVI I KONSTRUKCIJE d.o.o. za proizvodnju, trgovinu i usluge, Pitomača, OIB 81058120342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St-318/2016-2</izvorni_sadrzaj>
    <derivirana_varijabla naziv="DomainObject.PoslovniBrojDokumenta_1">St-318/2016-2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METALNI KROVOVI I KONSTRUKCIJE d.o.o. za proizvodnju, trgovinu i usluge, Pitomača</izvorni_sadrzaj>
    <derivirana_varijabla naziv="DomainObject.Predmet.ProtustrankaIDrugi_1">METALNI KROVOVI I KONSTRUKCIJE d.o.o.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METALNI KROVOVI I KONSTRUKCIJE d.o.o. za proizvodnju, trgovinu i usluge, Pitomača, OIB 81058120342, Dragutina Domjanića 12, 33405 Pitomača</izvorni_sadrzaj>
    <derivirana_varijabla naziv="DomainObject.Predmet.ProtustrankaIDrugiAdressOIB_1">METALNI KROVOVI I KONSTRUKCIJE d.o.o. za proizvodnju, trgovinu i usluge, Pitomača, OIB 81058120342, Dragutina Domjanića 12,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METALNI KROVOVI I KONSTRUKCIJE d.o.o. za proizvodnju, trgovinu i usluge, Pitomača</item>
    </izvorni_sadrzaj>
    <derivirana_varijabla naziv="DomainObject.Predmet.SudioniciListNaziv_1">
      <item>FINA, RC ZAGREB, Podružnica Bjelovar</item>
      <item>METALNI KROVOVI I KONSTRUKCIJE d.o.o. za proizvodnju, trgovinu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METALNI KROVOVI I KONSTRUKCIJE d.o.o. za proizvodnju, trgovinu i usluge, Pitomača, OIB 81058120342, Dragutina Domjanića 12,33405 Pitomača</item>
    </izvorni_sadrzaj>
    <derivirana_varijabla naziv="DomainObject.Predmet.SudioniciListAdressOIB_1">
      <item>FINA, RC ZAGREB, Podružnica Bjelovar, OIB 85821130368, F. Supila 4,43000 Bjelovar</item>
      <item>METALNI KROVOVI I KONSTRUKCIJE d.o.o. za proizvodnju, trgovinu i usluge, Pitomača, OIB 81058120342, Dragutina Domjanića 12,33405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68F25-0309-4670-851A-CDF105928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1962</properties:Characters>
  <properties:Lines>82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2016-04-22T11:39:00Z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