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7645" w14:paraId="7007645" w:rsidRDefault="006D50C1" w:rsidP="00910611" w:rsidR="006D50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0C1" w:rsidP="00910611" w:rsidR="006D50C1">
      <w:r>
        <w:rPr>
          <w:rFonts w:eastAsia="MS Mincho"/>
        </w:rPr>
        <w:t>REPUBLIKA HRVATSKA</w:t>
      </w:r>
    </w:p>
    <w:p w:rsidRDefault="006D50C1" w:rsidP="00910611" w:rsidR="006D50C1">
      <w:r>
        <w:rPr>
          <w:rFonts w:eastAsia="MS Mincho"/>
        </w:rPr>
        <w:t>TRGOVAČKI SUD U RIJECI</w:t>
      </w:r>
    </w:p>
    <w:p w:rsidRDefault="006D50C1" w:rsidR="006D50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CB0CFF" w:rsidP="0005272A" w:rsidR="00CB0CFF">
      <w:pPr>
        <w:jc w:val="both"/>
      </w:pPr>
    </w:p>
    <w:p w:rsidRDefault="00CB0CFF" w:rsidP="00CB0CFF" w:rsidR="00CB0CFF" w:rsidRPr="004919BF">
      <w:pPr>
        <w:jc w:val="both"/>
      </w:pPr>
      <w:r w:rsidRPr="004919BF">
        <w:t xml:space="preserve">Trgovački sud u Rijeci, po sucu Veri Jelenović, kao sucu pojedincu, postupajući po prijedlogu LIMITLESS AIRWAYS d.o.o. za zračni prijevoz Omišalj (Općina Omišalj), Hamec 1, OIB: 19832391108, </w:t>
      </w:r>
      <w:r>
        <w:t xml:space="preserve">kojeg zastupa </w:t>
      </w:r>
      <w:r>
        <w:rPr>
          <w:bCs/>
        </w:rPr>
        <w:t>Branko Lin, odvjetnik u Rijeci, Korzo 22/III,</w:t>
      </w:r>
      <w:r>
        <w:t xml:space="preserve">  za otvaranje stečajnog postupka</w:t>
      </w:r>
      <w:r w:rsidRPr="004919BF">
        <w:t xml:space="preserve"> nad dužnikom LIMITLESS AIRWAYS d.o.o. za zračni prijevoz Omišalj (Općina Omišalj), Hamec 1, OIB: 19832391108, dana </w:t>
      </w:r>
      <w:r>
        <w:t xml:space="preserve">5. lipnja </w:t>
      </w:r>
      <w:r w:rsidRPr="004919BF">
        <w:t>2017. godine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CB0CFF" w:rsidP="0005272A" w:rsidR="0005272A" w:rsidRPr="000100A3">
      <w:pPr>
        <w:ind w:firstLine="1418"/>
        <w:jc w:val="both"/>
      </w:pPr>
      <w:r>
        <w:t xml:space="preserve">I. </w:t>
      </w:r>
      <w:r w:rsidR="0005272A" w:rsidRPr="000100A3">
        <w:t xml:space="preserve">Pokreće se prethodni postupak radi utvrđivanja pretpostavki za otvaranje stečajnog postupka nad dužnikom </w:t>
      </w:r>
      <w:r w:rsidRPr="004919BF">
        <w:t>LIMITLESS AIRWAYS d.o.o. za zračni prijevoz Omišalj (Općina Omišalj), Hamec 1, OIB: 19832391108</w:t>
      </w:r>
      <w:r w:rsidR="0005272A" w:rsidRPr="000100A3">
        <w:t xml:space="preserve">. </w:t>
      </w:r>
    </w:p>
    <w:p w:rsidRDefault="00CB0CFF" w:rsidP="00CB0CFF" w:rsidR="00CB0CFF">
      <w:pPr>
        <w:ind w:firstLine="1418"/>
        <w:jc w:val="both"/>
      </w:pPr>
    </w:p>
    <w:p w:rsidRDefault="00CB0CFF" w:rsidP="00CB0CFF" w:rsidR="00CB0CFF" w:rsidRPr="00290D5B">
      <w:pPr>
        <w:ind w:firstLine="1418"/>
        <w:jc w:val="both"/>
      </w:pPr>
      <w:r w:rsidRPr="00290D5B">
        <w:t xml:space="preserve">II. Za privremenog stečajnog upravitelja imenuje se </w:t>
      </w:r>
      <w:r>
        <w:t>Dušan Crljenko, OIB: 03602703658, Brca 8, Rijeka</w:t>
      </w:r>
      <w:r w:rsidRPr="00290D5B">
        <w:t>.</w:t>
      </w:r>
    </w:p>
    <w:p w:rsidRDefault="00CB0CFF" w:rsidP="00CB0CFF" w:rsidR="00CB0CFF">
      <w:pPr>
        <w:ind w:firstLine="1418"/>
        <w:jc w:val="both"/>
      </w:pPr>
    </w:p>
    <w:p w:rsidRDefault="00CB0CFF" w:rsidP="00CB0CFF" w:rsidR="00CB0CFF" w:rsidRPr="00290D5B">
      <w:pPr>
        <w:ind w:firstLine="1418"/>
        <w:jc w:val="both"/>
      </w:pPr>
      <w:r w:rsidRPr="00290D5B">
        <w:t xml:space="preserve">III.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B0CFF" w:rsidP="00CB0CFF" w:rsidR="00CB0CFF">
      <w:pPr>
        <w:ind w:firstLine="1418"/>
        <w:jc w:val="both"/>
      </w:pPr>
    </w:p>
    <w:p w:rsidRDefault="00CB0CFF" w:rsidP="00CB0CFF" w:rsidR="00CB0CFF" w:rsidRPr="00290D5B">
      <w:pPr>
        <w:ind w:firstLine="1418"/>
        <w:jc w:val="both"/>
      </w:pPr>
      <w:r w:rsidRPr="00290D5B">
        <w:t xml:space="preserve">IV. Pisano izvješće privremeni stečajni upravitelj dužan je predati sudu najkasnije do </w:t>
      </w:r>
      <w:r>
        <w:t>1. listopada</w:t>
      </w:r>
      <w:r w:rsidRPr="00290D5B">
        <w:t xml:space="preserve"> 2017. godine.</w:t>
      </w:r>
    </w:p>
    <w:p w:rsidRDefault="00CB0CFF" w:rsidP="00CB0CFF" w:rsidR="00CB0CFF">
      <w:pPr>
        <w:jc w:val="both"/>
      </w:pPr>
      <w:r>
        <w:tab/>
      </w:r>
      <w:r>
        <w:tab/>
      </w:r>
    </w:p>
    <w:p w:rsidRDefault="00CB0CFF" w:rsidP="00CB0CFF" w:rsidR="0005272A">
      <w:pPr>
        <w:ind w:firstLine="1418"/>
        <w:jc w:val="both"/>
      </w:pPr>
      <w:r>
        <w:t>V. Određuje se ročište radi očitovanja o prijedlogu za otvaranje stečajnog postupka nad dužnikom i raspravi o pretpostavkama za otvaranje stečajnoga postupka za dan</w:t>
      </w:r>
    </w:p>
    <w:p w:rsidRDefault="00593A66" w:rsidP="00CB0CFF" w:rsidR="00593A66">
      <w:pPr>
        <w:ind w:firstLine="1418"/>
        <w:jc w:val="both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865D0F">
        <w:rPr>
          <w:bCs/>
        </w:rPr>
        <w:t>10</w:t>
      </w:r>
      <w:r w:rsidR="00F73CF1">
        <w:rPr>
          <w:bCs/>
        </w:rPr>
        <w:t>,</w:t>
      </w:r>
      <w:r w:rsidR="00CB0CFF">
        <w:rPr>
          <w:bCs/>
        </w:rPr>
        <w:t>0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593A66" w:rsidP="0005272A" w:rsidR="00593A66">
      <w:pPr>
        <w:jc w:val="center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CB0CFF" w:rsidP="0005272A" w:rsidR="00CB0CFF">
      <w:pPr>
        <w:jc w:val="both"/>
      </w:pPr>
      <w:r>
        <w:lastRenderedPageBreak/>
        <w:tab/>
      </w:r>
      <w:r>
        <w:tab/>
        <w:t>V. Na ročištu iz točke V. izreke ovog rješenja pozvane osobe očitovat će se o prijedlogu za otvaranje stečajnog postupka. One se o prijedlogu mogu očitovati i pisano (čl.123. st.2. Stečajnog zakona).</w:t>
      </w:r>
    </w:p>
    <w:p w:rsidRDefault="00CB0CFF" w:rsidP="0005272A" w:rsidR="00CB0CFF">
      <w:pPr>
        <w:tabs>
          <w:tab w:pos="1025" w:val="left"/>
        </w:tabs>
        <w:jc w:val="both"/>
      </w:pP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CB0CFF" w:rsidP="0005272A" w:rsidR="00CB0CFF">
      <w:pPr>
        <w:jc w:val="center"/>
        <w:rPr>
          <w:bCs/>
        </w:rPr>
      </w:pPr>
    </w:p>
    <w:p w:rsidRDefault="0005272A" w:rsidP="0005272A" w:rsidR="0005272A">
      <w:pPr>
        <w:jc w:val="both"/>
      </w:pPr>
      <w:r>
        <w:tab/>
      </w:r>
      <w:r w:rsidR="00CB0CFF">
        <w:t xml:space="preserve">Dužnik </w:t>
      </w:r>
      <w:r w:rsidR="00CB0CFF" w:rsidRPr="004919BF">
        <w:t>LIMITLESS AIRWAYS d.o.o. za zračni prijevoz Omišalj (Općina Omišalj), Hamec 1, OIB: 19832391108</w:t>
      </w:r>
      <w:r w:rsidR="00CB0CFF">
        <w:t xml:space="preserve"> je podnio</w:t>
      </w:r>
      <w:r>
        <w:t xml:space="preserve"> ovome sudu prijedlog za otvaranje stečajnog postupka. </w:t>
      </w:r>
    </w:p>
    <w:p w:rsidRDefault="0005272A" w:rsidP="0005272A" w:rsidR="0005272A">
      <w:pPr>
        <w:jc w:val="both"/>
      </w:pPr>
      <w:r>
        <w:tab/>
      </w:r>
      <w:r w:rsidR="00CB0CFF">
        <w:t xml:space="preserve">U prijedlogu navodi da je prezadužen i nesposoban za plaćanje, o čemu prilaže i potvrdu </w:t>
      </w:r>
      <w:r>
        <w:t>Financijsk</w:t>
      </w:r>
      <w:r w:rsidR="00CB0CFF">
        <w:t>e</w:t>
      </w:r>
      <w:r>
        <w:t xml:space="preserve"> agencij</w:t>
      </w:r>
      <w:r w:rsidR="00CB0CFF">
        <w:t>e</w:t>
      </w:r>
      <w:r>
        <w:t xml:space="preserve"> </w:t>
      </w:r>
      <w:r w:rsidR="00CB0CFF">
        <w:t>od 31. svibnja 2017. godine</w:t>
      </w:r>
      <w:r>
        <w:t xml:space="preserve">. </w:t>
      </w:r>
    </w:p>
    <w:p w:rsidRDefault="0005272A" w:rsidP="0005272A" w:rsidR="0005272A">
      <w:pPr>
        <w:jc w:val="both"/>
      </w:pPr>
      <w:r>
        <w:tab/>
        <w:t xml:space="preserve">Stoga je </w:t>
      </w:r>
      <w:r w:rsidR="00CB0CFF">
        <w:t xml:space="preserve">na </w:t>
      </w:r>
      <w:r>
        <w:t>temelj</w:t>
      </w:r>
      <w:r w:rsidR="00CB0CFF">
        <w:t>u</w:t>
      </w:r>
      <w:r>
        <w:t xml:space="preserve"> odredbe čl.115. st.1. i 2. SZ valjalo donijeti rješenje o pokretanju prethodnog postupka radi utvrđivanja pretpostavki za otvaranje stečajnog postupka nad dužnikom i riješiti kao u izreci rješenja.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5479E1">
        <w:t>5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593A66" w:rsidP="0005272A" w:rsidR="00593A66">
      <w:pPr>
        <w:jc w:val="both"/>
      </w:pPr>
    </w:p>
    <w:p w:rsidRDefault="00593A66" w:rsidP="0005272A" w:rsidR="00593A66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CB0CFF" w:rsidP="0005272A" w:rsidR="00CB0CFF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lastRenderedPageBreak/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5479E1">
        <w:t>RBA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5479E1">
        <w:t>5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029" w:rsidP="0005272A" w:rsidR="007C2029">
      <w:r>
        <w:separator/>
      </w:r>
    </w:p>
  </w:endnote>
  <w:endnote w:id="0" w:type="continuationSeparator">
    <w:p w:rsidRDefault="007C2029" w:rsidP="0005272A" w:rsidR="007C2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9E1" w:rsidR="005479E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0C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9E1" w:rsidR="005479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029" w:rsidP="0005272A" w:rsidR="007C2029">
      <w:r>
        <w:separator/>
      </w:r>
    </w:p>
  </w:footnote>
  <w:footnote w:id="0" w:type="continuationSeparator">
    <w:p w:rsidRDefault="007C2029" w:rsidP="0005272A" w:rsidR="007C20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9E1" w:rsidR="005479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5479E1">
      <w:t>5</w:t>
    </w:r>
    <w:r w:rsidR="00AB6555">
      <w:t>9</w:t>
    </w:r>
    <w:r w:rsidR="00F45D41">
      <w:t>/2017</w:t>
    </w:r>
    <w:r>
      <w:t>-</w:t>
    </w:r>
    <w:r w:rsidR="005479E1">
      <w:t>11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9E1" w:rsidR="005479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27A56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479E1"/>
    <w:rsid w:val="00572A9F"/>
    <w:rsid w:val="00593A66"/>
    <w:rsid w:val="00627E0F"/>
    <w:rsid w:val="006328D9"/>
    <w:rsid w:val="00656565"/>
    <w:rsid w:val="00673040"/>
    <w:rsid w:val="006B7BE8"/>
    <w:rsid w:val="006D50C1"/>
    <w:rsid w:val="006F39A2"/>
    <w:rsid w:val="0076139A"/>
    <w:rsid w:val="007B6D04"/>
    <w:rsid w:val="007C2029"/>
    <w:rsid w:val="007D60F7"/>
    <w:rsid w:val="007F6C17"/>
    <w:rsid w:val="00836506"/>
    <w:rsid w:val="00865D0F"/>
    <w:rsid w:val="008779A7"/>
    <w:rsid w:val="00896FF3"/>
    <w:rsid w:val="008C5374"/>
    <w:rsid w:val="0090521B"/>
    <w:rsid w:val="00942A0F"/>
    <w:rsid w:val="0097691A"/>
    <w:rsid w:val="009937D9"/>
    <w:rsid w:val="009C31BC"/>
    <w:rsid w:val="009D4985"/>
    <w:rsid w:val="009D582A"/>
    <w:rsid w:val="00A15FE5"/>
    <w:rsid w:val="00A90CFE"/>
    <w:rsid w:val="00AA43BC"/>
    <w:rsid w:val="00AB6555"/>
    <w:rsid w:val="00AF0A5D"/>
    <w:rsid w:val="00B7221B"/>
    <w:rsid w:val="00B93FF3"/>
    <w:rsid w:val="00BA3EB5"/>
    <w:rsid w:val="00C17835"/>
    <w:rsid w:val="00C3192E"/>
    <w:rsid w:val="00C81897"/>
    <w:rsid w:val="00CB0CFF"/>
    <w:rsid w:val="00CC147A"/>
    <w:rsid w:val="00D2533C"/>
    <w:rsid w:val="00D634BB"/>
    <w:rsid w:val="00D67E91"/>
    <w:rsid w:val="00DB2BAB"/>
    <w:rsid w:val="00DC675D"/>
    <w:rsid w:val="00E06362"/>
    <w:rsid w:val="00E518D1"/>
    <w:rsid w:val="00EB20F1"/>
    <w:rsid w:val="00ED0D53"/>
    <w:rsid w:val="00EE30C3"/>
    <w:rsid w:val="00F45D41"/>
    <w:rsid w:val="00F531B0"/>
    <w:rsid w:val="00F73CF1"/>
    <w:rsid w:val="00F7591D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0C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0C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0C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0C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5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0C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0C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0C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0C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969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93196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37276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37390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8839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73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552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719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213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264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75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27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1691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8493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608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247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45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52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4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417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440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728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0537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22671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4383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2133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98636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7198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90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19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454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2539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59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4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21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6578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9015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5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21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6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93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59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324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LIMITLESS AIRWAYS d.o.o.</izvorni_sadrzaj>
    <derivirana_varijabla naziv="DomainObject.Predmet.ProtustrankaFormated_1">  LIMITLESS AIRWAYS d.o.o.</derivirana_varijabla>
  </DomainObject.Predmet.ProtustrankaFormated>
  <DomainObject.Predmet.ProtustrankaFormatedOIB>
    <izvorni_sadrzaj>  LIMITLESS AIRWAYS d.o.o., OIB 19832391108</izvorni_sadrzaj>
    <derivirana_varijabla naziv="DomainObject.Predmet.ProtustrankaFormatedOIB_1">  LIMITLESS AIRWAYS d.o.o., OIB 19832391108</derivirana_varijabla>
  </DomainObject.Predmet.ProtustrankaFormatedOIB>
  <DomainObject.Predmet.ProtustrankaFormatedWithAdress>
    <izvorni_sadrzaj> LIMITLESS AIRWAYS d.o.o., Hamec 1, 51513 Omišalj</izvorni_sadrzaj>
    <derivirana_varijabla naziv="DomainObject.Predmet.ProtustrankaFormatedWithAdress_1"> LIMITLESS AIRWAYS d.o.o., Hamec 1, 51513 Omišalj</derivirana_varijabla>
  </DomainObject.Predmet.ProtustrankaFormatedWithAdress>
  <DomainObject.Predmet.ProtustrankaFormatedWithAdressOIB>
    <izvorni_sadrzaj> LIMITLESS AIRWAYS d.o.o., OIB 19832391108, Hamec 1, 51513 Omišalj</izvorni_sadrzaj>
    <derivirana_varijabla naziv="DomainObject.Predmet.ProtustrankaFormatedWithAdressOIB_1"> LIMITLESS AIRWAYS d.o.o., OIB 19832391108, Hamec 1, 51513 Omišalj</derivirana_varijabla>
  </DomainObject.Predmet.ProtustrankaFormatedWithAdressOIB>
  <DomainObject.Predmet.ProtustrankaWithAdress>
    <izvorni_sadrzaj>LIMITLESS AIRWAYS d.o.o. Hamec 1, 51513 Omišalj</izvorni_sadrzaj>
    <derivirana_varijabla naziv="DomainObject.Predmet.ProtustrankaWithAdress_1">LIMITLESS AIRWAYS d.o.o. Hamec 1, 51513 Omišalj</derivirana_varijabla>
  </DomainObject.Predmet.ProtustrankaWithAdress>
  <DomainObject.Predmet.ProtustrankaWithAdressOIB>
    <izvorni_sadrzaj>LIMITLESS AIRWAYS d.o.o., OIB 19832391108, Hamec 1, 51513 Omišalj</izvorni_sadrzaj>
    <derivirana_varijabla naziv="DomainObject.Predmet.ProtustrankaWithAdressOIB_1">LIMITLESS AIRWAYS d.o.o., OIB 19832391108, Hamec 1, 51513 Omišalj</derivirana_varijabla>
  </DomainObject.Predmet.ProtustrankaWithAdressOIB>
  <DomainObject.Predmet.ProtustrankaNazivFormated>
    <izvorni_sadrzaj>LIMITLESS AIRWAYS d.o.o.</izvorni_sadrzaj>
    <derivirana_varijabla naziv="DomainObject.Predmet.ProtustrankaNazivFormated_1">LIMITLESS AIRWAYS d.o.o.</derivirana_varijabla>
  </DomainObject.Predmet.ProtustrankaNazivFormated>
  <DomainObject.Predmet.ProtustrankaNazivFormatedOIB>
    <izvorni_sadrzaj>LIMITLESS AIRWAYS d.o.o., OIB 19832391108</izvorni_sadrzaj>
    <derivirana_varijabla naziv="DomainObject.Predmet.ProtustrankaNazivFormatedOIB_1">LIMITLESS AIRWAYS d.o.o., OIB 19832391108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BERTIL MAGNUSSON</izvorni_sadrzaj>
    <derivirana_varijabla naziv="DomainObject.Predmet.StrankaFormated_1">  ROBERT BERTIL MAGNUSSON</derivirana_varijabla>
  </DomainObject.Predmet.StrankaFormated>
  <DomainObject.Predmet.StrankaFormatedOIB>
    <izvorni_sadrzaj>  ROBERT BERTIL MAGNUSSON, OIB 87911565458</izvorni_sadrzaj>
    <derivirana_varijabla naziv="DomainObject.Predmet.StrankaFormatedOIB_1">  ROBERT BERTIL MAGNUSSON, OIB 87911565458</derivirana_varijabla>
  </DomainObject.Predmet.StrankaFormatedOIB>
  <DomainObject.Predmet.StrankaFormatedWithAdress>
    <izvorni_sadrzaj> ROBERT BERTIL MAGNUSSON, Solstigen 7b, 475 32 Ockero</izvorni_sadrzaj>
    <derivirana_varijabla naziv="DomainObject.Predmet.StrankaFormatedWithAdress_1"> ROBERT BERTIL MAGNUSSON, Solstigen 7b, 475 32 Ockero</derivirana_varijabla>
  </DomainObject.Predmet.StrankaFormatedWithAdress>
  <DomainObject.Predmet.StrankaFormatedWithAdressOIB>
    <izvorni_sadrzaj> ROBERT BERTIL MAGNUSSON, OIB 87911565458, Solstigen 7b, 475 32 Ockero</izvorni_sadrzaj>
    <derivirana_varijabla naziv="DomainObject.Predmet.StrankaFormatedWithAdressOIB_1"> ROBERT BERTIL MAGNUSSON, OIB 87911565458, Solstigen 7b, 475 32 Ockero</derivirana_varijabla>
  </DomainObject.Predmet.StrankaFormatedWithAdressOIB>
  <DomainObject.Predmet.StrankaWithAdress>
    <izvorni_sadrzaj>ROBERT BERTIL MAGNUSSON Solstigen 7b,475 32 Ockero</izvorni_sadrzaj>
    <derivirana_varijabla naziv="DomainObject.Predmet.StrankaWithAdress_1">ROBERT BERTIL MAGNUSSON Solstigen 7b,475 32 Ockero</derivirana_varijabla>
  </DomainObject.Predmet.StrankaWithAdress>
  <DomainObject.Predmet.StrankaWithAdressOIB>
    <izvorni_sadrzaj>ROBERT BERTIL MAGNUSSON, OIB 87911565458, Solstigen 7b,475 32 Ockero</izvorni_sadrzaj>
    <derivirana_varijabla naziv="DomainObject.Predmet.StrankaWithAdressOIB_1">ROBERT BERTIL MAGNUSSON, OIB 87911565458, Solstigen 7b,475 32 Ockero</derivirana_varijabla>
  </DomainObject.Predmet.StrankaWithAdressOIB>
  <DomainObject.Predmet.StrankaNazivFormated>
    <izvorni_sadrzaj>ROBERT BERTIL MAGNUSSON</izvorni_sadrzaj>
    <derivirana_varijabla naziv="DomainObject.Predmet.StrankaNazivFormated_1">ROBERT BERTIL MAGNUSSON</derivirana_varijabla>
  </DomainObject.Predmet.StrankaNazivFormated>
  <DomainObject.Predmet.StrankaNazivFormatedOIB>
    <izvorni_sadrzaj>ROBERT BERTIL MAGNUSSON, OIB 87911565458</izvorni_sadrzaj>
    <derivirana_varijabla naziv="DomainObject.Predmet.StrankaNazivFormatedOIB_1">ROBERT BERTIL MAGNUSSON, OIB 87911565458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ROBERT BERTIL MAGNUSSON</item>
    </izvorni_sadrzaj>
    <derivirana_varijabla naziv="DomainObject.Predmet.StrankaListFormated_1">
      <item>ROBERT BERTIL MAGNUSSON</item>
    </derivirana_varijabla>
  </DomainObject.Predmet.StrankaListFormated>
  <DomainObject.Predmet.StrankaListFormatedOIB>
    <izvorni_sadrzaj>
      <item>ROBERT BERTIL MAGNUSSON, OIB 87911565458</item>
    </izvorni_sadrzaj>
    <derivirana_varijabla naziv="DomainObject.Predmet.StrankaListFormatedOIB_1">
      <item>ROBERT BERTIL MAGNUSSON, OIB 87911565458</item>
    </derivirana_varijabla>
  </DomainObject.Predmet.StrankaListFormatedOIB>
  <DomainObject.Predmet.StrankaListFormatedWithAdress>
    <izvorni_sadrzaj>
      <item>ROBERT BERTIL MAGNUSSON, Solstigen 7b, 475 32 Ockero</item>
    </izvorni_sadrzaj>
    <derivirana_varijabla naziv="DomainObject.Predmet.StrankaListFormatedWithAdress_1">
      <item>ROBERT BERTIL MAGNUSSON, Solstigen 7b, 475 32 Ockero</item>
    </derivirana_varijabla>
  </DomainObject.Predmet.StrankaListFormatedWithAdress>
  <DomainObject.Predmet.StrankaListFormatedWithAdressOIB>
    <izvorni_sadrzaj>
      <item>ROBERT BERTIL MAGNUSSON, OIB 87911565458, Solstigen 7b, 475 32 Ockero</item>
    </izvorni_sadrzaj>
    <derivirana_varijabla naziv="DomainObject.Predmet.StrankaListFormatedWithAdressOIB_1">
      <item>ROBERT BERTIL MAGNUSSON, OIB 87911565458, Solstigen 7b, 475 32 Ockero</item>
    </derivirana_varijabla>
  </DomainObject.Predmet.StrankaListFormatedWithAdressOIB>
  <DomainObject.Predmet.StrankaListNazivFormated>
    <izvorni_sadrzaj>
      <item>ROBERT BERTIL MAGNUSSON</item>
    </izvorni_sadrzaj>
    <derivirana_varijabla naziv="DomainObject.Predmet.StrankaListNazivFormated_1">
      <item>ROBERT BERTIL MAGNUSSON</item>
    </derivirana_varijabla>
  </DomainObject.Predmet.StrankaListNazivFormated>
  <DomainObject.Predmet.StrankaListNazivFormatedOIB>
    <izvorni_sadrzaj>
      <item>ROBERT BERTIL MAGNUSSON, OIB 87911565458</item>
    </izvorni_sadrzaj>
    <derivirana_varijabla naziv="DomainObject.Predmet.StrankaListNazivFormatedOIB_1">
      <item>ROBERT BERTIL MAGNUSSON, OIB 87911565458</item>
    </derivirana_varijabla>
  </DomainObject.Predmet.StrankaListNazivFormatedOIB>
  <DomainObject.Predmet.ProtuStrankaListFormated>
    <izvorni_sadrzaj>
      <item>LIMITLESS AIRWAYS d.o.o.</item>
    </izvorni_sadrzaj>
    <derivirana_varijabla naziv="DomainObject.Predmet.ProtuStrankaListFormated_1">
      <item>LIMITLESS AIRWAYS d.o.o.</item>
    </derivirana_varijabla>
  </DomainObject.Predmet.ProtuStrankaListFormated>
  <DomainObject.Predmet.ProtuStrankaListFormatedOIB>
    <izvorni_sadrzaj>
      <item>LIMITLESS AIRWAYS d.o.o., OIB 19832391108</item>
    </izvorni_sadrzaj>
    <derivirana_varijabla naziv="DomainObject.Predmet.ProtuStrankaListFormatedOIB_1">
      <item>LIMITLESS AIRWAYS d.o.o., OIB 19832391108</item>
    </derivirana_varijabla>
  </DomainObject.Predmet.ProtuStrankaListFormatedOIB>
  <DomainObject.Predmet.ProtuStrankaListFormatedWithAdress>
    <izvorni_sadrzaj>
      <item>LIMITLESS AIRWAYS d.o.o., Hamec 1, 51513 Omišalj</item>
    </izvorni_sadrzaj>
    <derivirana_varijabla naziv="DomainObject.Predmet.ProtuStrankaListFormatedWithAdress_1">
      <item>LIMITLESS AIRWAYS d.o.o., Hamec 1, 51513 Omišalj</item>
    </derivirana_varijabla>
  </DomainObject.Predmet.ProtuStrankaListFormatedWithAdress>
  <DomainObject.Predmet.ProtuStrankaListFormatedWithAdressOIB>
    <izvorni_sadrzaj>
      <item>LIMITLESS AIRWAYS d.o.o., OIB 19832391108, Hamec 1, 51513 Omišalj</item>
    </izvorni_sadrzaj>
    <derivirana_varijabla naziv="DomainObject.Predmet.ProtuStrankaListFormatedWithAdressOIB_1">
      <item>LIMITLESS AIRWAYS d.o.o., OIB 19832391108, Hamec 1, 51513 Omišalj</item>
    </derivirana_varijabla>
  </DomainObject.Predmet.ProtuStrankaListFormatedWithAdressOIB>
  <DomainObject.Predmet.ProtuStrankaListNazivFormated>
    <izvorni_sadrzaj>
      <item>LIMITLESS AIRWAYS d.o.o.</item>
    </izvorni_sadrzaj>
    <derivirana_varijabla naziv="DomainObject.Predmet.ProtuStrankaListNazivFormated_1">
      <item>LIMITLESS AIRWAYS d.o.o.</item>
    </derivirana_varijabla>
  </DomainObject.Predmet.ProtuStrankaListNazivFormated>
  <DomainObject.Predmet.ProtuStrankaListNazivFormatedOIB>
    <izvorni_sadrzaj>
      <item>LIMITLESS AIRWAYS d.o.o., OIB 19832391108</item>
    </izvorni_sadrzaj>
    <derivirana_varijabla naziv="DomainObject.Predmet.ProtuStrankaListNazivFormatedOIB_1">
      <item>LIMITLESS AIRWAYS d.o.o., OIB 19832391108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BERTIL MAGNUSSON</izvorni_sadrzaj>
    <derivirana_varijabla naziv="DomainObject.Predmet.StrankaIDrugi_1">ROBERT BERTIL MAGNUSSON</derivirana_varijabla>
  </DomainObject.Predmet.StrankaIDrugi>
  <DomainObject.Predmet.ProtustrankaIDrugi>
    <izvorni_sadrzaj>LIMITLESS AIRWAYS d.o.o.</izvorni_sadrzaj>
    <derivirana_varijabla naziv="DomainObject.Predmet.ProtustrankaIDrugi_1">LIMITLESS AIRWAYS d.o.o.</derivirana_varijabla>
  </DomainObject.Predmet.ProtustrankaIDrugi>
  <DomainObject.Predmet.StrankaIDrugiAdressOIB>
    <izvorni_sadrzaj>ROBERT BERTIL MAGNUSSON, OIB 87911565458, Solstigen 7b, 475 32 Ockero</izvorni_sadrzaj>
    <derivirana_varijabla naziv="DomainObject.Predmet.StrankaIDrugiAdressOIB_1">ROBERT BERTIL MAGNUSSON, OIB 87911565458, Solstigen 7b, 475 32 Ockero</derivirana_varijabla>
  </DomainObject.Predmet.StrankaIDrugiAdressOIB>
  <DomainObject.Predmet.ProtustrankaIDrugiAdressOIB>
    <izvorni_sadrzaj>LIMITLESS AIRWAYS d.o.o., OIB 19832391108, Hamec 1, 51513 Omišalj</izvorni_sadrzaj>
    <derivirana_varijabla naziv="DomainObject.Predmet.ProtustrankaIDrugiAdressOIB_1">LIMITLESS AIRWAYS d.o.o., OIB 19832391108, Hamec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BERTIL MAGNUSSON</item>
      <item>LIMITLESS AIRWAYS d.o.o.</item>
    </izvorni_sadrzaj>
    <derivirana_varijabla naziv="DomainObject.Predmet.SudioniciListNaziv_1">
      <item>ROBERT BERTIL MAGNUSSON</item>
      <item>LIMITLESS AIRWAYS d.o.o.</item>
    </derivirana_varijabla>
  </DomainObject.Predmet.SudioniciListNaziv>
  <DomainObject.Predmet.SudioniciListAdressOIB>
    <izvorni_sadrzaj>
      <item>ROBERT BERTIL MAGNUSSON, OIB 87911565458, Solstigen 7b,475 32 Ockero</item>
      <item>LIMITLESS AIRWAYS d.o.o., OIB 19832391108, Hamec 1,51513 Omišalj</item>
    </izvorni_sadrzaj>
    <derivirana_varijabla naziv="DomainObject.Predmet.SudioniciListAdressOIB_1">
      <item>ROBERT BERTIL MAGNUSSON, OIB 87911565458, Solstigen 7b,475 32 Ockero</item>
      <item>LIMITLESS AIRWAYS d.o.o., OIB 19832391108, Hamec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87911565458</item>
      <item>, OIB 19832391108</item>
    </izvorni_sadrzaj>
    <derivirana_varijabla naziv="DomainObject.Predmet.SudioniciListNazivOIB_1">
      <item>, OIB 87911565458</item>
      <item>, OIB 19832391108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741A2-0835-42D7-BFAA-E3B57D0B7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2503</properties:Characters>
  <properties:Lines>110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2017-06-05T08:37:00Z</dcterms:created>
  <dc:creator>Vera Jelenović</dc:creator>
  <cp:lastModifiedBy>Danijela Fumić</cp:lastModifiedBy>
  <cp:lastPrinted>2017-06-05T08:37:00Z</cp:lastPrinted>
  <dcterms:modified xmlns:xsi="http://www.w3.org/2001/XMLSchema-instance" xsi:type="dcterms:W3CDTF">2017-06-05T08:38:00Z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