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1a47" w14:paraId="07f1a4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9441BF">
        <w:t>2277</w:t>
      </w:r>
      <w:r w:rsidR="002A10EB">
        <w:t>/1</w:t>
      </w:r>
      <w:r w:rsidR="000F65C8">
        <w:t>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>Trgovački sud u Osijeku, po sucu Dubravki Kuveždić, u stečajnom predmetu povodom za</w:t>
      </w:r>
      <w:r w:rsidR="009441BF">
        <w:t>htjeva FINANCIJSKE AGENCIJE RC RIJEKA</w:t>
      </w:r>
      <w:r w:rsidR="00464B1D">
        <w:t xml:space="preserve"> Podružnica </w:t>
      </w:r>
      <w:r w:rsidR="009441BF">
        <w:t xml:space="preserve">PULA, </w:t>
      </w:r>
      <w:proofErr w:type="spellStart"/>
      <w:r w:rsidR="009441BF">
        <w:t>Giardini</w:t>
      </w:r>
      <w:proofErr w:type="spellEnd"/>
      <w:r w:rsidR="009441BF">
        <w:t xml:space="preserve"> 5,</w:t>
      </w:r>
      <w:r w:rsidR="00464B1D">
        <w:t xml:space="preserve"> OIB 85821130368 za pokretanje skraćenog stečajnog postupka nad dužnikom</w:t>
      </w:r>
      <w:r w:rsidR="009441BF">
        <w:t xml:space="preserve"> EIC-NETWORK d</w:t>
      </w:r>
      <w:r w:rsidR="00F638F3">
        <w:t>ruštvo s ograničenom odgovornošću za trgovinu, promet i usluge</w:t>
      </w:r>
      <w:r w:rsidR="009441BF">
        <w:t xml:space="preserve"> Umag, </w:t>
      </w:r>
      <w:proofErr w:type="spellStart"/>
      <w:r w:rsidR="009441BF">
        <w:t>Špinel</w:t>
      </w:r>
      <w:proofErr w:type="spellEnd"/>
      <w:r w:rsidR="009441BF">
        <w:t xml:space="preserve"> 19, OIB 84382871262, MBS </w:t>
      </w:r>
      <w:r w:rsidR="00F638F3">
        <w:t>040081985</w:t>
      </w:r>
      <w:r w:rsidR="002A10EB">
        <w:t xml:space="preserve">, </w:t>
      </w:r>
      <w:r w:rsidR="00464B1D">
        <w:t>temeljem članka 430. Stečajnog zakona („Narodne novine“ 71/15, dalje SZ-a), dana</w:t>
      </w:r>
      <w:r w:rsidR="00F638F3">
        <w:t xml:space="preserve"> 14. listopada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F638F3">
        <w:t xml:space="preserve">EIC-NETWORK društvo s ograničenom odgovornošću za trgovinu, promet i usluge Umag, </w:t>
      </w:r>
      <w:proofErr w:type="spellStart"/>
      <w:r w:rsidR="00F638F3">
        <w:t>Špinel</w:t>
      </w:r>
      <w:proofErr w:type="spellEnd"/>
      <w:r w:rsidR="00F638F3">
        <w:t xml:space="preserve"> 19, OIB 84382871262, MBS 040081985</w:t>
      </w:r>
      <w:r w:rsidR="00A27B71">
        <w:t xml:space="preserve">, </w:t>
      </w:r>
      <w:r w:rsidR="000F65C8">
        <w:t xml:space="preserve"> </w:t>
      </w:r>
      <w:r w:rsidR="007D569A">
        <w:t>i</w:t>
      </w:r>
      <w:r>
        <w:t>znosi</w:t>
      </w:r>
      <w:r w:rsidR="00723181">
        <w:t xml:space="preserve"> </w:t>
      </w:r>
      <w:r w:rsidR="00F638F3">
        <w:t>51.000,06</w:t>
      </w:r>
      <w:r w:rsidR="008E6F11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9E5173">
        <w:t>2277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9E5173">
        <w:t xml:space="preserve">14. listopada 2016. 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A27B71"/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5055"/>
    <w:rsid w:val="0092680D"/>
    <w:rsid w:val="00927CFC"/>
    <w:rsid w:val="00930B0A"/>
    <w:rsid w:val="00932CC2"/>
    <w:rsid w:val="00936874"/>
    <w:rsid w:val="00937840"/>
    <w:rsid w:val="009441BF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173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38F3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0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0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0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0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0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0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0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0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2277</izvorni_sadrzaj>
    <derivirana_varijabla naziv="DomainObject.Predmet.Broj_1">2277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St-2277/2016</izvorni_sadrzaj>
    <derivirana_varijabla naziv="DomainObject.Predmet.OznakaBroj_1">St-2277/2016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EIC-NETWORK d.o.o. UMAG</izvorni_sadrzaj>
    <derivirana_varijabla naziv="DomainObject.Predmet.ProtustrankaFormated_1">  EIC-NETWORK d.o.o. UMAG</derivirana_varijabla>
  </DomainObject.Predmet.ProtustrankaFormated>
  <DomainObject.Predmet.ProtustrankaFormatedOIB>
    <izvorni_sadrzaj>  EIC-NETWORK d.o.o. UMAG, OIB 84382871262</izvorni_sadrzaj>
    <derivirana_varijabla naziv="DomainObject.Predmet.ProtustrankaFormatedOIB_1">  EIC-NETWORK d.o.o. UMAG, OIB 84382871262</derivirana_varijabla>
  </DomainObject.Predmet.ProtustrankaFormatedOIB>
  <DomainObject.Predmet.ProtustrankaFormatedWithAdress>
    <izvorni_sadrzaj> EIC-NETWORK d.o.o. UMAG, Špinel 19, 52470 Umag</izvorni_sadrzaj>
    <derivirana_varijabla naziv="DomainObject.Predmet.ProtustrankaFormatedWithAdress_1"> EIC-NETWORK d.o.o. UMAG, Špinel 19, 52470 Umag</derivirana_varijabla>
  </DomainObject.Predmet.ProtustrankaFormatedWithAdress>
  <DomainObject.Predmet.ProtustrankaFormatedWithAdressOIB>
    <izvorni_sadrzaj> EIC-NETWORK d.o.o. UMAG, OIB 84382871262, Špinel 19, 52470 Umag</izvorni_sadrzaj>
    <derivirana_varijabla naziv="DomainObject.Predmet.ProtustrankaFormatedWithAdressOIB_1"> EIC-NETWORK d.o.o. UMAG, OIB 84382871262, Špinel 19, 52470 Umag</derivirana_varijabla>
  </DomainObject.Predmet.ProtustrankaFormatedWithAdressOIB>
  <DomainObject.Predmet.ProtustrankaWithAdress>
    <izvorni_sadrzaj>EIC-NETWORK d.o.o. UMAG Špinel 19, 52470 Umag</izvorni_sadrzaj>
    <derivirana_varijabla naziv="DomainObject.Predmet.ProtustrankaWithAdress_1">EIC-NETWORK d.o.o. UMAG Špinel 19, 52470 Umag</derivirana_varijabla>
  </DomainObject.Predmet.ProtustrankaWithAdress>
  <DomainObject.Predmet.ProtustrankaWithAdressOIB>
    <izvorni_sadrzaj>EIC-NETWORK d.o.o. UMAG, OIB 84382871262, Špinel 19, 52470 Umag</izvorni_sadrzaj>
    <derivirana_varijabla naziv="DomainObject.Predmet.ProtustrankaWithAdressOIB_1">EIC-NETWORK d.o.o. UMAG, OIB 84382871262, Špinel 19, 52470 Umag</derivirana_varijabla>
  </DomainObject.Predmet.ProtustrankaWithAdressOIB>
  <DomainObject.Predmet.ProtustrankaNazivFormated>
    <izvorni_sadrzaj>EIC-NETWORK d.o.o. UMAG</izvorni_sadrzaj>
    <derivirana_varijabla naziv="DomainObject.Predmet.ProtustrankaNazivFormated_1">EIC-NETWORK d.o.o. UMAG</derivirana_varijabla>
  </DomainObject.Predmet.ProtustrankaNazivFormated>
  <DomainObject.Predmet.ProtustrankaNazivFormatedOIB>
    <izvorni_sadrzaj>EIC-NETWORK d.o.o. UMAG, OIB 84382871262</izvorni_sadrzaj>
    <derivirana_varijabla naziv="DomainObject.Predmet.ProtustrankaNazivFormatedOIB_1">EIC-NETWORK d.o.o. UMAG, OIB 84382871262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EIC-NETWORK d.o.o. UMAG</item>
    </izvorni_sadrzaj>
    <derivirana_varijabla naziv="DomainObject.Predmet.ProtuStrankaListFormated_1">
      <item>EIC-NETWORK d.o.o. UMAG</item>
    </derivirana_varijabla>
  </DomainObject.Predmet.ProtuStrankaListFormated>
  <DomainObject.Predmet.ProtuStrankaListFormatedOIB>
    <izvorni_sadrzaj>
      <item>EIC-NETWORK d.o.o. UMAG, OIB 84382871262</item>
    </izvorni_sadrzaj>
    <derivirana_varijabla naziv="DomainObject.Predmet.ProtuStrankaListFormatedOIB_1">
      <item>EIC-NETWORK d.o.o. UMAG, OIB 84382871262</item>
    </derivirana_varijabla>
  </DomainObject.Predmet.ProtuStrankaListFormatedOIB>
  <DomainObject.Predmet.ProtuStrankaListFormatedWithAdress>
    <izvorni_sadrzaj>
      <item>EIC-NETWORK d.o.o. UMAG, Špinel 19, 52470 Umag</item>
    </izvorni_sadrzaj>
    <derivirana_varijabla naziv="DomainObject.Predmet.ProtuStrankaListFormatedWithAdress_1">
      <item>EIC-NETWORK d.o.o. UMAG, Špinel 19, 52470 Umag</item>
    </derivirana_varijabla>
  </DomainObject.Predmet.ProtuStrankaListFormatedWithAdress>
  <DomainObject.Predmet.ProtuStrankaListFormatedWithAdressOIB>
    <izvorni_sadrzaj>
      <item>EIC-NETWORK d.o.o. UMAG, OIB 84382871262, Špinel 19, 52470 Umag</item>
    </izvorni_sadrzaj>
    <derivirana_varijabla naziv="DomainObject.Predmet.ProtuStrankaListFormatedWithAdressOIB_1">
      <item>EIC-NETWORK d.o.o. UMAG, OIB 84382871262, Špinel 19, 52470 Umag</item>
    </derivirana_varijabla>
  </DomainObject.Predmet.ProtuStrankaListFormatedWithAdressOIB>
  <DomainObject.Predmet.ProtuStrankaListNazivFormated>
    <izvorni_sadrzaj>
      <item>EIC-NETWORK d.o.o. UMAG</item>
    </izvorni_sadrzaj>
    <derivirana_varijabla naziv="DomainObject.Predmet.ProtuStrankaListNazivFormated_1">
      <item>EIC-NETWORK d.o.o. UMAG</item>
    </derivirana_varijabla>
  </DomainObject.Predmet.ProtuStrankaListNazivFormated>
  <DomainObject.Predmet.ProtuStrankaListNazivFormatedOIB>
    <izvorni_sadrzaj>
      <item>EIC-NETWORK d.o.o. UMAG, OIB 84382871262</item>
    </izvorni_sadrzaj>
    <derivirana_varijabla naziv="DomainObject.Predmet.ProtuStrankaListNazivFormatedOIB_1">
      <item>EIC-NETWORK d.o.o. UMAG, OIB 84382871262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EIC-NETWORK d.o.o. UMAG</izvorni_sadrzaj>
    <derivirana_varijabla naziv="DomainObject.Predmet.ProtustrankaIDrugi_1">EIC-NETWORK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EIC-NETWORK d.o.o. UMAG, OIB 84382871262, Špinel 19, 52470 Umag</izvorni_sadrzaj>
    <derivirana_varijabla naziv="DomainObject.Predmet.ProtustrankaIDrugiAdressOIB_1">EIC-NETWORK d.o.o. UMAG, OIB 84382871262, Špinel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EIC-NETWORK d.o.o. UMAG</item>
    </izvorni_sadrzaj>
    <derivirana_varijabla naziv="DomainObject.Predmet.SudioniciListNaziv_1">
      <item>FINANCIJSKA AGENCIJA, RC RIJEKA, PODRUŽNICA PULA, PULA</item>
      <item>EIC-NETWORK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EIC-NETWORK d.o.o. UMAG, OIB 84382871262, Špinel 19,52470 Umag</item>
    </izvorni_sadrzaj>
    <derivirana_varijabla naziv="DomainObject.Predmet.SudioniciListAdressOIB_1">
      <item>FINANCIJSKA AGENCIJA, RC RIJEKA, PODRUŽNICA PULA, PULA, OIB 85821130368, Giardini 5,52100 Pula</item>
      <item>EIC-NETWORK d.o.o. UMAG, OIB 84382871262, Špinel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84382871262</item>
    </izvorni_sadrzaj>
    <derivirana_varijabla naziv="DomainObject.Predmet.SudioniciListNazivOIB_1">
      <item>, OIB 85821130368</item>
      <item>, OIB 84382871262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C0485-CB5F-4E72-A7BB-552072EDA0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1830</properties:Characters>
  <properties:Lines>45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2016-10-13T06:41:00Z</dcterms:created>
  <dc:creator>Korisnik</dc:creator>
  <cp:lastModifiedBy>Darija Miličević</cp:lastModifiedBy>
  <cp:lastPrinted>2016-10-13T12:51:00Z</cp:lastPrinted>
  <dcterms:modified xmlns:xsi="http://www.w3.org/2001/XMLSchema-instance" xsi:type="dcterms:W3CDTF">2016-10-14T05:49:00Z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