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4a24" w14:paraId="5ad4a24" w:rsidRDefault="00894807" w:rsidP="00894807" w:rsidR="0089480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 w:rsidR="00814F6A">
        <w:rPr>
          <w:szCs w:val="24"/>
        </w:rPr>
        <w:t>14</w:t>
      </w:r>
      <w:r>
        <w:rPr>
          <w:szCs w:val="24"/>
        </w:rPr>
        <w:t>/201</w:t>
      </w:r>
      <w:r w:rsidR="00814F6A">
        <w:rPr>
          <w:szCs w:val="24"/>
        </w:rPr>
        <w:t>6</w:t>
      </w:r>
      <w:r>
        <w:rPr>
          <w:szCs w:val="24"/>
        </w:rPr>
        <w:t>-6</w:t>
      </w:r>
    </w:p>
    <w:p w:rsidRDefault="00894807" w:rsidP="00894807" w:rsidR="008948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94807" w:rsidP="00894807" w:rsidR="008948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94807" w:rsidP="00894807" w:rsidR="008948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94807" w:rsidP="00894807" w:rsidR="0089480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 w:rsidR="00765C0B">
        <w:t>UGOSTITELJSTVO TOMKIĆ d.o.o., sa sjedištem u Ulica braće Radić 18, Varaždin, OIB: 45659985336</w:t>
      </w:r>
      <w:r>
        <w:t>, dana 14. ožujka 2016. godine</w:t>
      </w:r>
    </w:p>
    <w:p w:rsidRDefault="00894807" w:rsidP="00894807" w:rsidR="00894807">
      <w:pPr>
        <w:jc w:val="both"/>
      </w:pPr>
    </w:p>
    <w:p w:rsidRDefault="00894807" w:rsidP="00894807" w:rsidR="0089480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765C0B">
        <w:t>UGOSTITELJSTVO TOMKIĆ d.o.o., sa sjedištem u Ulica braće Radić 18, Varaždin, OIB: 45659985336</w:t>
      </w:r>
      <w:r>
        <w:rPr>
          <w:szCs w:val="24"/>
        </w:rPr>
        <w:t>, s danom 14. ožujka 2016. u 14,00 sati.</w:t>
      </w:r>
    </w:p>
    <w:p w:rsidRDefault="00894807" w:rsidP="00894807" w:rsidR="00894807">
      <w:pPr>
        <w:jc w:val="both"/>
        <w:rPr>
          <w:szCs w:val="24"/>
        </w:rPr>
      </w:pPr>
    </w:p>
    <w:p w:rsidRDefault="00894807" w:rsidP="00894807" w:rsidR="0089480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765C0B">
        <w:t>UGOSTITELJSTVO TOMKIĆ d.o.o., sa sjedištem u Ulica braće Radić 18, Varaždin, OIB: 45659985336</w:t>
      </w:r>
      <w:r>
        <w:t>.</w:t>
      </w:r>
    </w:p>
    <w:p w:rsidRDefault="00894807" w:rsidP="00894807" w:rsidR="00894807">
      <w:pPr>
        <w:jc w:val="both"/>
      </w:pPr>
    </w:p>
    <w:p w:rsidRDefault="00894807" w:rsidP="00894807" w:rsidR="00894807">
      <w:pPr>
        <w:ind w:left="720"/>
      </w:pPr>
      <w:r>
        <w:t xml:space="preserve">III Za stečajnog upravitelja imenuje se Anđelko </w:t>
      </w:r>
      <w:proofErr w:type="spellStart"/>
      <w:r>
        <w:t>Stankus</w:t>
      </w:r>
      <w:proofErr w:type="spellEnd"/>
      <w:r>
        <w:t xml:space="preserve">, Braće Radića 20, </w:t>
      </w:r>
      <w:proofErr w:type="spellStart"/>
      <w:r>
        <w:t>Jalkovec</w:t>
      </w:r>
      <w:proofErr w:type="spellEnd"/>
      <w:r>
        <w:t xml:space="preserve">, </w:t>
      </w:r>
    </w:p>
    <w:p w:rsidRDefault="00894807" w:rsidP="00894807" w:rsidR="00894807" w:rsidRPr="00894807">
      <w:pPr>
        <w:rPr>
          <w:color w:val="FF0000"/>
          <w:szCs w:val="24"/>
        </w:rPr>
      </w:pPr>
      <w:r>
        <w:t>Varaždin</w:t>
      </w:r>
      <w:r>
        <w:rPr>
          <w:color w:val="FF0000"/>
          <w:szCs w:val="24"/>
        </w:rPr>
        <w:t>.</w:t>
      </w:r>
    </w:p>
    <w:p w:rsidRDefault="00894807" w:rsidP="00894807" w:rsidR="00894807">
      <w:pPr>
        <w:jc w:val="both"/>
        <w:rPr>
          <w:color w:val="FF0000"/>
        </w:rPr>
      </w:pP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94807" w:rsidP="00894807" w:rsidR="00894807">
      <w:pPr>
        <w:jc w:val="both"/>
        <w:rPr>
          <w:szCs w:val="24"/>
        </w:rPr>
      </w:pP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765C0B">
        <w:t>UGOSTITELJSTVO TOMKIĆ d.o.o., sa sjedištem u Ulica braće Radić 18, Varaždin, OIB: 45659985336</w:t>
      </w:r>
      <w:r>
        <w:rPr>
          <w:szCs w:val="24"/>
        </w:rPr>
        <w:t>, bit će brisan iz sudskog registra.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765C0B">
        <w:rPr>
          <w:szCs w:val="24"/>
        </w:rPr>
        <w:t>05</w:t>
      </w:r>
      <w:r>
        <w:rPr>
          <w:szCs w:val="24"/>
        </w:rPr>
        <w:t xml:space="preserve">. </w:t>
      </w:r>
      <w:r w:rsidR="00765C0B">
        <w:rPr>
          <w:szCs w:val="24"/>
        </w:rPr>
        <w:t>siječnja</w:t>
      </w:r>
      <w:r>
        <w:rPr>
          <w:szCs w:val="24"/>
        </w:rPr>
        <w:t xml:space="preserve"> 201</w:t>
      </w:r>
      <w:r w:rsidR="00765C0B"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 xml:space="preserve">     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14F6A">
        <w:rPr>
          <w:szCs w:val="24"/>
        </w:rPr>
        <w:t xml:space="preserve"> 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94807" w:rsidP="00894807" w:rsidR="0089480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894807" w:rsidP="00894807" w:rsidR="0089480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  <w:r>
        <w:rPr>
          <w:szCs w:val="24"/>
        </w:rPr>
        <w:t>DNA:</w:t>
      </w:r>
    </w:p>
    <w:p w:rsidRDefault="00894807" w:rsidP="00894807" w:rsidR="0089480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94807" w:rsidP="00894807" w:rsidR="0089480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94807" w:rsidP="00894807" w:rsidR="008948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765C0B">
        <w:t>UGOSTITELJSTVO TOMKIĆ d.o.o., sa sjedištem u Ulica braće Radić 18, Varaždin, OIB: 45659985336</w:t>
      </w:r>
    </w:p>
    <w:p w:rsidRDefault="00894807" w:rsidP="00894807" w:rsidR="0089480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765C0B">
        <w:t xml:space="preserve">Nikolina </w:t>
      </w:r>
      <w:proofErr w:type="spellStart"/>
      <w:r w:rsidR="00765C0B">
        <w:t>Tomkić</w:t>
      </w:r>
      <w:proofErr w:type="spellEnd"/>
      <w:r w:rsidR="00765C0B">
        <w:t>, Varaždin, Braće Radića 18</w:t>
      </w:r>
    </w:p>
    <w:p w:rsidRDefault="00894807" w:rsidP="00894807" w:rsidR="008948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94807" w:rsidP="00894807" w:rsidR="008948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765C0B">
        <w:rPr>
          <w:szCs w:val="24"/>
        </w:rPr>
        <w:t xml:space="preserve">Varaždin, </w:t>
      </w:r>
      <w:proofErr w:type="spellStart"/>
      <w:r w:rsidR="00765C0B">
        <w:rPr>
          <w:szCs w:val="24"/>
        </w:rPr>
        <w:t>Graberje</w:t>
      </w:r>
      <w:proofErr w:type="spellEnd"/>
      <w:r w:rsidR="00765C0B">
        <w:rPr>
          <w:szCs w:val="24"/>
        </w:rPr>
        <w:t xml:space="preserve"> 1</w:t>
      </w:r>
    </w:p>
    <w:p w:rsidRDefault="00894807" w:rsidP="00894807" w:rsidR="0089480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Anđelko </w:t>
      </w:r>
      <w:proofErr w:type="spellStart"/>
      <w:r>
        <w:t>Stankus</w:t>
      </w:r>
      <w:proofErr w:type="spellEnd"/>
      <w:r>
        <w:t xml:space="preserve">, Braće Radića 20, </w:t>
      </w:r>
      <w:proofErr w:type="spellStart"/>
      <w:r>
        <w:t>Jalkovec</w:t>
      </w:r>
      <w:proofErr w:type="spellEnd"/>
      <w:r>
        <w:t>, Varaždin</w:t>
      </w:r>
    </w:p>
    <w:p w:rsidRDefault="00894807" w:rsidP="00894807" w:rsidR="008948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894807" w:rsidP="00894807" w:rsidR="00894807">
      <w:pPr>
        <w:rPr>
          <w:szCs w:val="24"/>
        </w:rPr>
      </w:pPr>
    </w:p>
    <w:p w:rsidRDefault="00DA0242" w:rsidP="00894807" w:rsidR="00DA0242" w:rsidRPr="00894807"/>
    <w:sectPr w:rsidSect="00EB0D4C" w:rsidR="00DA0242" w:rsidRPr="0089480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C0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F6A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807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9480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9480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02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St-14/2016-6</izvorni_sadrzaj>
    <derivirana_varijabla naziv="DomainObject.Oznaka_1">St-14/2016-6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TOMKIĆ društvo s ograničenom odgovornošću za ugostiteljstvo</izvorni_sadrzaj>
    <derivirana_varijabla naziv="DomainObject.Predmet.ProtustrankaFormated_1">  UGOSTITELJSTVO TOMKIĆ društvo s ograničenom odgovornošću za ugostiteljstvo</derivirana_varijabla>
  </DomainObject.Predmet.ProtustrankaFormated>
  <DomainObject.Predmet.ProtustrankaFormatedOIB>
    <izvorni_sadrzaj>  UGOSTITELJSTVO TOMKIĆ društvo s ograničenom odgovornošću za ugostiteljstvo, OIB 45659985336</izvorni_sadrzaj>
    <derivirana_varijabla naziv="DomainObject.Predmet.ProtustrankaFormatedOIB_1">  UGOSTITELJSTVO TOMKIĆ društvo s ograničenom odgovornošću za ugostiteljstvo, OIB 45659985336</derivirana_varijabla>
  </DomainObject.Predmet.ProtustrankaFormatedOIB>
  <DomainObject.Predmet.ProtustrankaFormatedWithAdress>
    <izvorni_sadrzaj> UGOSTITELJSTVO TOMKIĆ društvo s ograničenom odgovornošću za ugostiteljstvo, Ulica braće Radić 18, 42000 Varaždin</izvorni_sadrzaj>
    <derivirana_varijabla naziv="DomainObject.Predmet.ProtustrankaFormatedWithAdress_1"> UGOSTITELJSTVO TOMKIĆ društvo s ograničenom odgovornošću za ugostiteljstvo, Ulica braće Radić 18, 42000 Varaždin</derivirana_varijabla>
  </DomainObject.Predmet.ProtustrankaFormatedWithAdress>
  <DomainObject.Predmet.ProtustrankaFormatedWithAdressOIB>
    <izvorni_sadrzaj> UGOSTITELJSTVO TOMKIĆ društvo s ograničenom odgovornošću za ugostiteljstvo, OIB 45659985336, Ulica braće Radić 18, 42000 Varaždin</izvorni_sadrzaj>
    <derivirana_varijabla naziv="DomainObject.Predmet.ProtustrankaFormatedWithAdressOIB_1"> UGOSTITELJSTVO TOMKIĆ društvo s ograničenom odgovornošću za ugostiteljstvo, OIB 45659985336, Ulica braće Radić 18, 42000 Varaždin</derivirana_varijabla>
  </DomainObject.Predmet.ProtustrankaFormatedWithAdressOIB>
  <DomainObject.Predmet.ProtustrankaWithAdress>
    <izvorni_sadrzaj>UGOSTITELJSTVO TOMKIĆ društvo s ograničenom odgovornošću za ugostiteljstvo Ulica braće Radić 18, 42000 Varaždin</izvorni_sadrzaj>
    <derivirana_varijabla naziv="DomainObject.Predmet.ProtustrankaWithAdress_1">UGOSTITELJSTVO TOMKIĆ društvo s ograničenom odgovornošću za ugostiteljstvo Ulica braće Radić 18, 42000 Varaždin</derivirana_varijabla>
  </DomainObject.Predmet.ProtustrankaWithAdress>
  <DomainObject.Predmet.ProtustrankaWithAdressOIB>
    <izvorni_sadrzaj>UGOSTITELJSTVO TOMKIĆ društvo s ograničenom odgovornošću za ugostiteljstvo, OIB 45659985336, Ulica braće Radić 18, 42000 Varaždin</izvorni_sadrzaj>
    <derivirana_varijabla naziv="DomainObject.Predmet.ProtustrankaWithAdressOIB_1">UGOSTITELJSTVO TOMKIĆ društvo s ograničenom odgovornošću za ugostiteljstvo, OIB 45659985336, Ulica braće Radić 18, 42000 Varaždin</derivirana_varijabla>
  </DomainObject.Predmet.ProtustrankaWithAdressOIB>
  <DomainObject.Predmet.ProtustrankaNazivFormated>
    <izvorni_sadrzaj>UGOSTITELJSTVO TOMKIĆ društvo s ograničenom odgovornošću za ugostiteljstvo</izvorni_sadrzaj>
    <derivirana_varijabla naziv="DomainObject.Predmet.ProtustrankaNazivFormated_1">UGOSTITELJSTVO TOMKIĆ društvo s ograničenom odgovornošću za ugostiteljstvo</derivirana_varijabla>
  </DomainObject.Predmet.ProtustrankaNazivFormated>
  <DomainObject.Predmet.ProtustrankaNazivFormatedOIB>
    <izvorni_sadrzaj>UGOSTITELJSTVO TOMKIĆ društvo s ograničenom odgovornošću za ugostiteljstvo, OIB 45659985336</izvorni_sadrzaj>
    <derivirana_varijabla naziv="DomainObject.Predmet.ProtustrankaNazivFormatedOIB_1">UGOSTITELJSTVO TOMKIĆ društvo s ograničenom odgovornošću za ugostiteljstvo, OIB 45659985336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11859.57</izvorni_sadrzaj>
    <derivirana_varijabla naziv="DomainObject.Predmet.TrenutnaVrijednost_1">11859.57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TOMKIĆ društvo s ograničenom odgovornošću za ugostiteljstvo</item>
    </izvorni_sadrzaj>
    <derivirana_varijabla naziv="DomainObject.Predmet.ProtuStrankaListFormated_1">
      <item>UGOSTITELJSTVO TOMKIĆ društvo s ograničenom odgovornošću za ugostiteljstvo</item>
    </derivirana_varijabla>
  </DomainObject.Predmet.ProtuStrankaListFormated>
  <DomainObject.Predmet.ProtuStrankaListFormatedOIB>
    <izvorni_sadrzaj>
      <item>UGOSTITELJSTVO TOMKIĆ društvo s ograničenom odgovornošću za ugostiteljstvo, OIB 45659985336</item>
    </izvorni_sadrzaj>
    <derivirana_varijabla naziv="DomainObject.Predmet.ProtuStrankaListFormatedOIB_1">
      <item>UGOSTITELJSTVO TOMKIĆ društvo s ograničenom odgovornošću za ugostiteljstvo, OIB 45659985336</item>
    </derivirana_varijabla>
  </DomainObject.Predmet.ProtuStrankaListFormatedOIB>
  <DomainObject.Predmet.ProtuStrankaListFormatedWithAdress>
    <izvorni_sadrzaj>
      <item>UGOSTITELJSTVO TOMKIĆ društvo s ograničenom odgovornošću za ugostiteljstvo, Ulica braće Radić 18, 42000 Varaždin</item>
    </izvorni_sadrzaj>
    <derivirana_varijabla naziv="DomainObject.Predmet.ProtuStrankaListFormatedWithAdress_1">
      <item>UGOSTITELJSTVO TOMKIĆ društvo s ograničenom odgovornošću za ugostiteljstvo, Ulica braće Radić 18, 42000 Varaždin</item>
    </derivirana_varijabla>
  </DomainObject.Predmet.ProtuStrankaListFormatedWithAdress>
  <DomainObject.Predmet.ProtuStrankaListFormatedWithAdressOIB>
    <izvorni_sadrzaj>
      <item>UGOSTITELJSTVO TOMKIĆ društvo s ograničenom odgovornošću za ugostiteljstvo, OIB 45659985336, Ulica braće Radić 18, 42000 Varaždin</item>
    </izvorni_sadrzaj>
    <derivirana_varijabla naziv="DomainObject.Predmet.ProtuStrankaListFormatedWithAdressOIB_1">
      <item>UGOSTITELJSTVO TOMKIĆ društvo s ograničenom odgovornošću za ugostiteljstvo, OIB 45659985336, Ulica braće Radić 18, 42000 Varaždin</item>
    </derivirana_varijabla>
  </DomainObject.Predmet.ProtuStrankaListFormatedWithAdressOIB>
  <DomainObject.Predmet.ProtuStrankaListNazivFormated>
    <izvorni_sadrzaj>
      <item>UGOSTITELJSTVO TOMKIĆ društvo s ograničenom odgovornošću za ugostiteljstvo</item>
    </izvorni_sadrzaj>
    <derivirana_varijabla naziv="DomainObject.Predmet.ProtuStrankaListNazivFormated_1">
      <item>UGOSTITELJSTVO TOMKIĆ društvo s ograničenom odgovornošću za ugostiteljstvo</item>
    </derivirana_varijabla>
  </DomainObject.Predmet.ProtuStrankaListNazivFormated>
  <DomainObject.Predmet.ProtuStrankaListNazivFormatedOIB>
    <izvorni_sadrzaj>
      <item>UGOSTITELJSTVO TOMKIĆ društvo s ograničenom odgovornošću za ugostiteljstvo, OIB 45659985336</item>
    </izvorni_sadrzaj>
    <derivirana_varijabla naziv="DomainObject.Predmet.ProtuStrankaListNazivFormatedOIB_1">
      <item>UGOSTITELJSTVO TOMKIĆ društvo s ograničenom odgovornošću za ugostiteljstvo, OIB 45659985336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St-14/2016-6</izvorni_sadrzaj>
    <derivirana_varijabla naziv="DomainObject.PoslovniBrojDokumenta_1">St-14/2016-6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TOMKIĆ društvo s ograničenom odgovornošću za ugostiteljstvo</izvorni_sadrzaj>
    <derivirana_varijabla naziv="DomainObject.Predmet.ProtustrankaIDrugi_1">UGOSTITELJSTVO TOMKIĆ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TOMKIĆ društvo s ograničenom odgovornošću za ugostiteljstvo, OIB 45659985336, Ulica braće Radić 18, 42000 Varaždin</izvorni_sadrzaj>
    <derivirana_varijabla naziv="DomainObject.Predmet.ProtustrankaIDrugiAdressOIB_1">UGOSTITELJSTVO TOMKIĆ društvo s ograničenom odgovornošću za ugostiteljstvo, OIB 45659985336, Ulica braće Radić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TOMKIĆ društvo s ograničenom odgovornošću za ugostiteljstvo</item>
      <item>Sudski registar</item>
    </izvorni_sadrzaj>
    <derivirana_varijabla naziv="DomainObject.Predmet.SudioniciListNaziv_1">
      <item>Financijska agencija</item>
      <item>UGOSTITELJSTVO TOMKIĆ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UGOSTITELJSTVO TOMKIĆ društvo s ograničenom odgovornošću za ugostiteljstvo, OIB 45659985336, Ulica braće Radić 18,42000 Varaždin</item>
      <item>Sudski registar</item>
    </izvorni_sadrzaj>
    <derivirana_varijabla naziv="DomainObject.Predmet.SudioniciListAdressOIB_1">
      <item>Financijska agencija, OIB 85821130368, Ulica grada Vukovara 70,10000 Zagreb</item>
      <item>UGOSTITELJSTVO TOMKIĆ društvo s ograničenom odgovornošću za ugostiteljstvo, OIB 45659985336, Ulica braće Radić 18,42000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2A5D6-9E1B-4498-A97C-E6DB00F31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2972</properties:Characters>
  <properties:Lines>87</properties:Lines>
  <properties:Paragraphs>34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2016-03-14T10:52:00Z</cp:lastPrinted>
  <dcterms:modified xmlns:xsi="http://www.w3.org/2001/XMLSchema-instance" xsi:type="dcterms:W3CDTF">2016-03-14T10:52:00Z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