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09cd" w14:paraId="d5209cd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1D7548">
        <w:t xml:space="preserve">6 </w:t>
      </w:r>
      <w:r w:rsidR="002D77B4">
        <w:t>St-</w:t>
      </w:r>
      <w:r w:rsidR="00E43FB7">
        <w:t>283</w:t>
      </w:r>
      <w:r w:rsidR="001D7548">
        <w:t>/18-</w:t>
      </w:r>
      <w:r w:rsidR="001B10D0">
        <w:t>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Osijek, za otvaranje stečajnog postupka nad dužnikom: </w:t>
      </w:r>
      <w:r w:rsidR="00E43FB7">
        <w:rPr>
          <w:b/>
        </w:rPr>
        <w:t xml:space="preserve">COLOR-ING PRESLATINCI d.o.o. </w:t>
      </w:r>
      <w:proofErr w:type="spellStart"/>
      <w:r w:rsidR="00E43FB7">
        <w:rPr>
          <w:b/>
        </w:rPr>
        <w:t>Preslatinci</w:t>
      </w:r>
      <w:proofErr w:type="spellEnd"/>
      <w:r w:rsidR="00E43FB7">
        <w:rPr>
          <w:b/>
        </w:rPr>
        <w:t>, Kralja Tomislava 4, OIB: 14258102144, MBS: 030141603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D7548">
        <w:t>7. svibnja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43FB7">
        <w:rPr>
          <w:b/>
        </w:rPr>
        <w:t xml:space="preserve">COLOR-ING PRESLATINCI d.o.o. </w:t>
      </w:r>
      <w:proofErr w:type="spellStart"/>
      <w:r w:rsidR="00E43FB7">
        <w:rPr>
          <w:b/>
        </w:rPr>
        <w:t>Preslatinci</w:t>
      </w:r>
      <w:proofErr w:type="spellEnd"/>
      <w:r w:rsidR="00E43FB7">
        <w:rPr>
          <w:b/>
        </w:rPr>
        <w:t>, Kralja Tomislava 4, OIB: 14258102144, MBS: 030141603</w:t>
      </w:r>
      <w:r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D7548">
        <w:rPr>
          <w:b/>
        </w:rPr>
        <w:t>5. srpnja</w:t>
      </w:r>
      <w:r w:rsidRPr="00914EB4">
        <w:rPr>
          <w:b/>
        </w:rPr>
        <w:t xml:space="preserve"> 2018. u </w:t>
      </w:r>
      <w:r w:rsidR="00E43FB7">
        <w:rPr>
          <w:b/>
        </w:rPr>
        <w:t>11,00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4517C1">
        <w:rPr>
          <w:b/>
        </w:rPr>
        <w:t xml:space="preserve">Sabina Lalić, Osijek, </w:t>
      </w:r>
      <w:proofErr w:type="spellStart"/>
      <w:r w:rsidR="004517C1">
        <w:rPr>
          <w:b/>
        </w:rPr>
        <w:t>Gundulićeva</w:t>
      </w:r>
      <w:proofErr w:type="spellEnd"/>
      <w:r w:rsidR="004517C1">
        <w:rPr>
          <w:b/>
        </w:rPr>
        <w:t xml:space="preserve"> 5, OIB: 09145874795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>FINA RC Osijek</w:t>
      </w:r>
      <w:r w:rsidR="00C75BB5">
        <w:t xml:space="preserve"> je dana </w:t>
      </w:r>
      <w:r w:rsidR="00E43FB7">
        <w:t>4</w:t>
      </w:r>
      <w:r w:rsidR="001B10D0">
        <w:t>. travnja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E43FB7">
        <w:rPr>
          <w:b/>
        </w:rPr>
        <w:t xml:space="preserve">COLOR-ING PRESLATINCI d.o.o. </w:t>
      </w:r>
      <w:proofErr w:type="spellStart"/>
      <w:r w:rsidR="00E43FB7">
        <w:rPr>
          <w:b/>
        </w:rPr>
        <w:t>Preslatinci</w:t>
      </w:r>
      <w:proofErr w:type="spellEnd"/>
      <w:r w:rsidR="00E43FB7">
        <w:rPr>
          <w:b/>
        </w:rPr>
        <w:t>, Kralja Tomislava 4, OIB: 14258102144, MBS: 030141603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E43FB7" w:rsidP="00E43FB7" w:rsidR="00E43FB7">
      <w:pPr>
        <w:jc w:val="right"/>
      </w:pPr>
      <w:r>
        <w:t>Broj: 6 St-283/18-3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E43FB7">
        <w:t>29.3</w:t>
      </w:r>
      <w:r>
        <w:t xml:space="preserve">.2018. g. u Očevidniku redoslijedu osnova za plaćanje ima evidentirane neizvršene osnove za plaćanje u neprekinutom razdoblju od 120 dana u ukupnom iznosu od </w:t>
      </w:r>
      <w:r w:rsidR="00E43FB7">
        <w:t>101.549,84</w:t>
      </w:r>
      <w:r>
        <w:t xml:space="preserve"> kn u koji iznos je uračunata kamata i naknada FINE za provedbu ovrhe na novčanim sredstvima te da dužnik ima </w:t>
      </w:r>
      <w:r w:rsidR="00E43FB7">
        <w:t>3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7548">
        <w:t>7. svibnja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1A3DC6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D7548">
        <w:t>5.7.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CA2" w:rsidR="00BB5CA2">
      <w:r>
        <w:separator/>
      </w:r>
    </w:p>
  </w:endnote>
  <w:endnote w:id="0" w:type="continuationSeparator">
    <w:p w:rsidRDefault="00BB5CA2" w:rsidR="00BB5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CA2" w:rsidR="00BB5CA2">
      <w:r>
        <w:separator/>
      </w:r>
    </w:p>
  </w:footnote>
  <w:footnote w:id="0" w:type="continuationSeparator">
    <w:p w:rsidRDefault="00BB5CA2" w:rsidR="00BB5C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6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25628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123B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B5CA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6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5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6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5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COLOR-ING PRESLATINCI d.o.o. za građevinarstvo i proizvodnju</izvorni_sadrzaj>
    <derivirana_varijabla naziv="DomainObject.Predmet.ProtustrankaFormated_1">  COLOR-ING PRESLATINCI d.o.o. za građevinarstvo i proizvodnju</derivirana_varijabla>
  </DomainObject.Predmet.ProtustrankaFormated>
  <DomainObject.Predmet.ProtustrankaFormatedOIB>
    <izvorni_sadrzaj>  COLOR-ING PRESLATINCI d.o.o. za građevinarstvo i proizvodnju, OIB 14258102144</izvorni_sadrzaj>
    <derivirana_varijabla naziv="DomainObject.Predmet.ProtustrankaFormatedOIB_1">  COLOR-ING PRESLATINCI d.o.o. za građevinarstvo i proizvodnju, OIB 14258102144</derivirana_varijabla>
  </DomainObject.Predmet.ProtustrankaFormatedOIB>
  <DomainObject.Predmet.ProtustrankaFormatedWithAdress>
    <izvorni_sadrzaj> COLOR-ING PRESLATINCI d.o.o. za građevinarstvo i proizvodnju, Kralja Tomislava 4, 31418 Preslatinci</izvorni_sadrzaj>
    <derivirana_varijabla naziv="DomainObject.Predmet.ProtustrankaFormatedWithAdress_1"> COLOR-ING PRESLATINCI d.o.o. za građevinarstvo i proizvodnju, Kralja Tomislava 4, 31418 Preslatinci</derivirana_varijabla>
  </DomainObject.Predmet.ProtustrankaFormatedWithAdress>
  <DomainObject.Predmet.ProtustrankaFormatedWithAdressOIB>
    <izvorni_sadrzaj> COLOR-ING PRESLATINCI d.o.o. za građevinarstvo i proizvodnju, OIB 14258102144, Kralja Tomislava 4, 31418 Preslatinci</izvorni_sadrzaj>
    <derivirana_varijabla naziv="DomainObject.Predmet.ProtustrankaFormatedWithAdressOIB_1"> COLOR-ING PRESLATINCI d.o.o. za građevinarstvo i proizvodnju, OIB 14258102144, Kralja Tomislava 4, 31418 Preslatinci</derivirana_varijabla>
  </DomainObject.Predmet.ProtustrankaFormatedWithAdressOIB>
  <DomainObject.Predmet.ProtustrankaWithAdress>
    <izvorni_sadrzaj>COLOR-ING PRESLATINCI d.o.o. za građevinarstvo i proizvodnju Kralja Tomislava 4, 31418 Preslatinci</izvorni_sadrzaj>
    <derivirana_varijabla naziv="DomainObject.Predmet.ProtustrankaWithAdress_1">COLOR-ING PRESLATINCI d.o.o. za građevinarstvo i proizvodnju Kralja Tomislava 4, 31418 Preslatinci</derivirana_varijabla>
  </DomainObject.Predmet.ProtustrankaWithAdress>
  <DomainObject.Predmet.ProtustrankaWithAdressOIB>
    <izvorni_sadrzaj>COLOR-ING PRESLATINCI d.o.o. za građevinarstvo i proizvodnju, OIB 14258102144, Kralja Tomislava 4, 31418 Preslatinci</izvorni_sadrzaj>
    <derivirana_varijabla naziv="DomainObject.Predmet.ProtustrankaWithAdressOIB_1">COLOR-ING PRESLATINCI d.o.o. za građevinarstvo i proizvodnju, OIB 14258102144, Kralja Tomislava 4, 31418 Preslatinci</derivirana_varijabla>
  </DomainObject.Predmet.ProtustrankaWithAdressOIB>
  <DomainObject.Predmet.ProtustrankaNazivFormated>
    <izvorni_sadrzaj>COLOR-ING PRESLATINCI d.o.o. za građevinarstvo i proizvodnju</izvorni_sadrzaj>
    <derivirana_varijabla naziv="DomainObject.Predmet.ProtustrankaNazivFormated_1">COLOR-ING PRESLATINCI d.o.o. za građevinarstvo i proizvodnju</derivirana_varijabla>
  </DomainObject.Predmet.ProtustrankaNazivFormated>
  <DomainObject.Predmet.ProtustrankaNazivFormatedOIB>
    <izvorni_sadrzaj>COLOR-ING PRESLATINCI d.o.o. za građevinarstvo i proizvodnju, OIB 14258102144</izvorni_sadrzaj>
    <derivirana_varijabla naziv="DomainObject.Predmet.ProtustrankaNazivFormatedOIB_1">COLOR-ING PRESLATINCI d.o.o. za građevinarstvo i proizvodnju, OIB 14258102144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COLOR-ING PRESLATINCI d.o.o. za građevinarstvo i proizvodnju</item>
    </izvorni_sadrzaj>
    <derivirana_varijabla naziv="DomainObject.Predmet.ProtuStrankaListFormated_1">
      <item>COLOR-ING PRESLATINCI d.o.o. za građevinarstvo i proizvodnju</item>
    </derivirana_varijabla>
  </DomainObject.Predmet.ProtuStrankaListFormated>
  <DomainObject.Predmet.ProtuStrankaListFormatedOIB>
    <izvorni_sadrzaj>
      <item>COLOR-ING PRESLATINCI d.o.o. za građevinarstvo i proizvodnju, OIB 14258102144</item>
    </izvorni_sadrzaj>
    <derivirana_varijabla naziv="DomainObject.Predmet.ProtuStrankaListFormatedOIB_1">
      <item>COLOR-ING PRESLATINCI d.o.o. za građevinarstvo i proizvodnju, OIB 14258102144</item>
    </derivirana_varijabla>
  </DomainObject.Predmet.ProtuStrankaListFormatedOIB>
  <DomainObject.Predmet.ProtuStrankaListFormatedWithAdress>
    <izvorni_sadrzaj>
      <item>COLOR-ING PRESLATINCI d.o.o. za građevinarstvo i proizvodnju, Kralja Tomislava 4, 31418 Preslatinci</item>
    </izvorni_sadrzaj>
    <derivirana_varijabla naziv="DomainObject.Predmet.ProtuStrankaListFormatedWithAdress_1">
      <item>COLOR-ING PRESLATINCI d.o.o. za građevinarstvo i proizvodnju, Kralja Tomislava 4, 31418 Preslatinci</item>
    </derivirana_varijabla>
  </DomainObject.Predmet.ProtuStrankaListFormatedWithAdress>
  <DomainObject.Predmet.ProtuStrankaListFormatedWithAdressOIB>
    <izvorni_sadrzaj>
      <item>COLOR-ING PRESLATINCI d.o.o. za građevinarstvo i proizvodnju, OIB 14258102144, Kralja Tomislava 4, 31418 Preslatinci</item>
    </izvorni_sadrzaj>
    <derivirana_varijabla naziv="DomainObject.Predmet.ProtuStrankaListFormatedWithAdressOIB_1">
      <item>COLOR-ING PRESLATINCI d.o.o. za građevinarstvo i proizvodnju, OIB 14258102144, Kralja Tomislava 4, 31418 Preslatinci</item>
    </derivirana_varijabla>
  </DomainObject.Predmet.ProtuStrankaListFormatedWithAdressOIB>
  <DomainObject.Predmet.ProtuStrankaListNazivFormated>
    <izvorni_sadrzaj>
      <item>COLOR-ING PRESLATINCI d.o.o. za građevinarstvo i proizvodnju</item>
    </izvorni_sadrzaj>
    <derivirana_varijabla naziv="DomainObject.Predmet.ProtuStrankaListNazivFormated_1">
      <item>COLOR-ING PRESLATINCI d.o.o. za građevinarstvo i proizvodnju</item>
    </derivirana_varijabla>
  </DomainObject.Predmet.ProtuStrankaListNazivFormated>
  <DomainObject.Predmet.ProtuStrankaListNazivFormatedOIB>
    <izvorni_sadrzaj>
      <item>COLOR-ING PRESLATINCI d.o.o. za građevinarstvo i proizvodnju, OIB 14258102144</item>
    </izvorni_sadrzaj>
    <derivirana_varijabla naziv="DomainObject.Predmet.ProtuStrankaListNazivFormatedOIB_1">
      <item>COLOR-ING PRESLATINCI d.o.o. za građevinarstvo i proizvodnju, OIB 14258102144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COLOR-ING PRESLATINCI d.o.o. za građevinarstvo i proizvodnju</izvorni_sadrzaj>
    <derivirana_varijabla naziv="DomainObject.Predmet.ProtustrankaIDrugi_1">COLOR-ING PRESLATINCI d.o.o. za građevinarstvo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COLOR-ING PRESLATINCI d.o.o. za građevinarstvo i proizvodnju, OIB 14258102144, Kralja Tomislava 4, 31418 Preslatinci</izvorni_sadrzaj>
    <derivirana_varijabla naziv="DomainObject.Predmet.ProtustrankaIDrugiAdressOIB_1">COLOR-ING PRESLATINCI d.o.o. za građevinarstvo i proizvodnju, OIB 14258102144, Kralja Tomislava 4, 31418 Preslatinci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COLOR-ING PRESLATINCI d.o.o. za građevinarstvo i proizvodnju</item>
    </izvorni_sadrzaj>
    <derivirana_varijabla naziv="DomainObject.Predmet.SudioniciListNaziv_1">
      <item>FINA RC OSIJEK</item>
      <item>COLOR-ING PRESLATINCI d.o.o. za građevinarstvo i proizvodnju</item>
    </derivirana_varijabla>
  </DomainObject.Predmet.SudioniciListNaziv>
  <DomainObject.Predmet.SudioniciListAdressOIB>
    <izvorni_sadrzaj>
      <item>FINA RC OSIJEK, OIB 85821130368</item>
      <item>COLOR-ING PRESLATINCI d.o.o. za građevinarstvo i proizvodnju, OIB 14258102144, Kralja Tomislava 4,31418 Preslatinci</item>
    </izvorni_sadrzaj>
    <derivirana_varijabla naziv="DomainObject.Predmet.SudioniciListAdressOIB_1">
      <item>FINA RC OSIJEK, OIB 85821130368</item>
      <item>COLOR-ING PRESLATINCI d.o.o. za građevinarstvo i proizvodnju, OIB 14258102144, Kralja Tomislava 4,31418 Preslatinci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14258102144</item>
    </izvorni_sadrzaj>
    <derivirana_varijabla naziv="DomainObject.Predmet.SudioniciListNazivOIB_1">
      <item>, OIB 85821130368</item>
      <item>, OIB 14258102144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55838-74B4-407A-A5AB-016CBF6DE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456</properties:Words>
  <properties:Characters>2546</properties:Characters>
  <properties:Lines>107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2018-05-07T10:39:00Z</cp:lastPrinted>
  <dcterms:modified xmlns:xsi="http://www.w3.org/2001/XMLSchema-instance" xsi:type="dcterms:W3CDTF">2018-05-07T10:41:00Z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