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0b70" w14:paraId="25c0b70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2C71C8">
        <w:rPr>
          <w:rFonts w:cs="Times New Roman" w:hAnsi="Times New Roman" w:ascii="Times New Roman"/>
        </w:rPr>
        <w:t>6510</w:t>
      </w:r>
      <w:r w:rsidRPr="00A164D7">
        <w:rPr>
          <w:rFonts w:cs="Times New Roman" w:hAnsi="Times New Roman" w:ascii="Times New Roman"/>
        </w:rPr>
        <w:t>/1</w:t>
      </w:r>
      <w:r w:rsidR="003F57DB">
        <w:rPr>
          <w:rFonts w:cs="Times New Roman" w:hAnsi="Times New Roman" w:ascii="Times New Roman"/>
        </w:rPr>
        <w:t>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CD5988">
        <w:rPr>
          <w:rFonts w:cs="Times New Roman" w:hAnsi="Times New Roman" w:ascii="Times New Roman"/>
        </w:rPr>
        <w:t xml:space="preserve">  </w:t>
      </w:r>
      <w:r w:rsidR="002C71C8" w:rsidRPr="002C71C8">
        <w:rPr>
          <w:rFonts w:cs="Times New Roman" w:hAnsi="Times New Roman" w:ascii="Times New Roman"/>
        </w:rPr>
        <w:t>MILJEČKI – RAZUM d.o.o. za prijevoz, graditeljstvo, i trgovinu, Molvice, Dugave 35, OIB: 38231019133</w:t>
      </w:r>
      <w:r w:rsidR="00CD5988">
        <w:rPr>
          <w:rFonts w:hAnsi="Times New Roman" w:ascii="Times New Roman"/>
        </w:rPr>
        <w:t>,</w:t>
      </w:r>
      <w:r w:rsidR="00CD5988">
        <w:rPr>
          <w:rFonts w:cs="Times New Roman" w:hAnsi="Times New Roman" w:ascii="Times New Roman"/>
          <w:b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CD5988">
        <w:rPr>
          <w:rFonts w:cs="Times New Roman" w:hAnsi="Times New Roman" w:ascii="Times New Roman"/>
        </w:rPr>
        <w:t>3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2C71C8" w:rsidRPr="002C71C8">
        <w:rPr>
          <w:rFonts w:cs="Times New Roman" w:hAnsi="Times New Roman" w:ascii="Times New Roman"/>
        </w:rPr>
        <w:t>MILJEČKI – RAZUM d.o.o. za prijevoz, graditeljstvo, i trgovinu, Molvice, Dugave 35, OIB: 38231019133</w:t>
      </w:r>
      <w:r w:rsidR="002C71C8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2C71C8">
        <w:rPr>
          <w:rFonts w:cs="Times New Roman" w:hAnsi="Times New Roman" w:ascii="Times New Roman"/>
        </w:rPr>
        <w:t xml:space="preserve"> Vladimir Razum, Sveti Martin Pod Okićem, Konščica 19, OIB </w:t>
      </w:r>
      <w:r w:rsidR="002C71C8" w:rsidRPr="002C71C8">
        <w:rPr>
          <w:rFonts w:cs="Times New Roman" w:hAnsi="Times New Roman" w:ascii="Times New Roman"/>
        </w:rPr>
        <w:t>98561832981</w:t>
      </w:r>
      <w:r w:rsidR="002C71C8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9F64A1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</w:t>
      </w:r>
      <w:r w:rsidR="00CD5988">
        <w:rPr>
          <w:rFonts w:cs="Times New Roman" w:hAnsi="Times New Roman" w:ascii="Times New Roman"/>
          <w:b/>
        </w:rPr>
        <w:t>8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2C71C8">
        <w:rPr>
          <w:rFonts w:cs="Times New Roman" w:hAnsi="Times New Roman" w:ascii="Times New Roman"/>
          <w:b/>
        </w:rPr>
        <w:t>9,45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2C71C8">
        <w:rPr>
          <w:rFonts w:cs="Times New Roman" w:hAnsi="Times New Roman" w:ascii="Times New Roman"/>
        </w:rPr>
        <w:t xml:space="preserve"> </w:t>
      </w:r>
      <w:r w:rsidR="002C71C8" w:rsidRPr="002C71C8">
        <w:rPr>
          <w:rFonts w:cs="Times New Roman" w:hAnsi="Times New Roman" w:ascii="Times New Roman"/>
        </w:rPr>
        <w:t>MILJEČKI – RAZUM d.o.o. za prijevoz, graditeljstvo, i trgovinu, Molvice, Dugave 35, OIB: 38231019133</w:t>
      </w:r>
      <w:r w:rsidR="00CD5988">
        <w:rPr>
          <w:rFonts w:hAnsi="Times New Roman" w:ascii="Times New Roman"/>
        </w:rPr>
        <w:t>,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CD5988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3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640E6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1640E6" w:rsidP="002152A3" w:rsidR="001640E6" w:rsidRPr="001640E6">
      <w:pPr>
        <w:jc w:val="right"/>
        <w:rPr>
          <w:rFonts w:cs="Times New Roman" w:hAnsi="Times New Roman" w:ascii="Times New Roman"/>
          <w:szCs w:val="20"/>
        </w:rPr>
      </w:pPr>
      <w:r w:rsidRPr="001640E6">
        <w:rPr>
          <w:rFonts w:cs="Times New Roman" w:hAnsi="Times New Roman" w:ascii="Times New Roman"/>
          <w:szCs w:val="20"/>
        </w:rPr>
        <w:t>za točnost otpravka-ovlašteni službenik</w:t>
      </w:r>
    </w:p>
    <w:p w:rsidRDefault="001640E6" w:rsidP="002152A3" w:rsidR="001640E6" w:rsidRPr="001640E6">
      <w:pPr>
        <w:jc w:val="right"/>
        <w:rPr>
          <w:rFonts w:cs="Times New Roman" w:hAnsi="Times New Roman" w:ascii="Times New Roman"/>
          <w:szCs w:val="20"/>
        </w:rPr>
      </w:pPr>
      <w:r w:rsidRPr="001640E6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0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C71C8">
      <w:rPr>
        <w:rFonts w:cs="Times New Roman" w:hAnsi="Times New Roman" w:ascii="Times New Roman"/>
      </w:rPr>
      <w:t>6510</w:t>
    </w:r>
    <w:r w:rsidR="00CD5988">
      <w:rPr>
        <w:rFonts w:cs="Times New Roman" w:hAnsi="Times New Roman" w:ascii="Times New Roman"/>
      </w:rPr>
      <w:t>/1</w:t>
    </w:r>
    <w:r w:rsidR="003F57DB">
      <w:rPr>
        <w:rFonts w:cs="Times New Roman"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640E6"/>
    <w:rsid w:val="00191820"/>
    <w:rsid w:val="001D2C73"/>
    <w:rsid w:val="00245FC5"/>
    <w:rsid w:val="00260847"/>
    <w:rsid w:val="00262376"/>
    <w:rsid w:val="002C71C8"/>
    <w:rsid w:val="00310E11"/>
    <w:rsid w:val="003262E9"/>
    <w:rsid w:val="00342F99"/>
    <w:rsid w:val="0036711B"/>
    <w:rsid w:val="00370790"/>
    <w:rsid w:val="003827FA"/>
    <w:rsid w:val="003F57DB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CD5988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6510</izvorni_sadrzaj>
    <derivirana_varijabla naziv="DomainObject.Predmet.Broj_1">6510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St-6510/2016</izvorni_sadrzaj>
    <derivirana_varijabla naziv="DomainObject.Predmet.OznakaBroj_1">St-6510/2016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MILJEČKI-RAZUM d.o.o. zastupanog po punomoćniku VLADIMIR RAZUM</izvorni_sadrzaj>
    <derivirana_varijabla naziv="DomainObject.Predmet.ProtustrankaFormated_1">  MILJEČKI-RAZUM d.o.o. zastupanog po punomoćniku VLADIMIR RAZUM</derivirana_varijabla>
  </DomainObject.Predmet.ProtustrankaFormated>
  <DomainObject.Predmet.ProtustrankaFormatedOIB>
    <izvorni_sadrzaj>  MILJEČKI-RAZUM d.o.o., OIB 38231019133 zastupanog po punomoćniku VLADIMIR RAZUM</izvorni_sadrzaj>
    <derivirana_varijabla naziv="DomainObject.Predmet.ProtustrankaFormatedOIB_1">  MILJEČKI-RAZUM d.o.o., OIB 38231019133 zastupanog po punomoćniku VLADIMIR RAZUM</derivirana_varijabla>
  </DomainObject.Predmet.ProtustrankaFormatedOIB>
  <DomainObject.Predmet.ProtustrankaFormatedWithAdress>
    <izvorni_sadrzaj> MILJEČKI-RAZUM d.o.o., Dugava 35, 10430 Molvice zastupanog po punomoćniku VLADIMIR RAZUM</izvorni_sadrzaj>
    <derivirana_varijabla naziv="DomainObject.Predmet.ProtustrankaFormatedWithAdress_1"> MILJEČKI-RAZUM d.o.o., Dugava 35, 10430 Molvice zastupanog po punomoćniku VLADIMIR RAZUM</derivirana_varijabla>
  </DomainObject.Predmet.ProtustrankaFormatedWithAdress>
  <DomainObject.Predmet.ProtustrankaFormatedWithAdressOIB>
    <izvorni_sadrzaj> MILJEČKI-RAZUM d.o.o., OIB 38231019133, Dugava 35, 10430 Molvice zastupanog po punomoćniku VLADIMIR RAZUM</izvorni_sadrzaj>
    <derivirana_varijabla naziv="DomainObject.Predmet.ProtustrankaFormatedWithAdressOIB_1"> MILJEČKI-RAZUM d.o.o., OIB 38231019133, Dugava 35, 10430 Molvice zastupanog po punomoćniku VLADIMIR RAZUM</derivirana_varijabla>
  </DomainObject.Predmet.ProtustrankaFormatedWithAdressOIB>
  <DomainObject.Predmet.ProtustrankaWithAdress>
    <izvorni_sadrzaj>MILJEČKI-RAZUM d.o.o. Dugava 35, 10430 Molvice</izvorni_sadrzaj>
    <derivirana_varijabla naziv="DomainObject.Predmet.ProtustrankaWithAdress_1">MILJEČKI-RAZUM d.o.o. Dugava 35, 10430 Molvice</derivirana_varijabla>
  </DomainObject.Predmet.ProtustrankaWithAdress>
  <DomainObject.Predmet.ProtustrankaWithAdressOIB>
    <izvorni_sadrzaj>MILJEČKI-RAZUM d.o.o., OIB 38231019133, Dugava 35, 10430 Molvice</izvorni_sadrzaj>
    <derivirana_varijabla naziv="DomainObject.Predmet.ProtustrankaWithAdressOIB_1">MILJEČKI-RAZUM d.o.o., OIB 38231019133, Dugava 35, 10430 Molvice</derivirana_varijabla>
  </DomainObject.Predmet.ProtustrankaWithAdressOIB>
  <DomainObject.Predmet.ProtustrankaNazivFormated>
    <izvorni_sadrzaj>MILJEČKI-RAZUM d.o.o.</izvorni_sadrzaj>
    <derivirana_varijabla naziv="DomainObject.Predmet.ProtustrankaNazivFormated_1">MILJEČKI-RAZUM d.o.o.</derivirana_varijabla>
  </DomainObject.Predmet.ProtustrankaNazivFormated>
  <DomainObject.Predmet.ProtustrankaNazivFormatedOIB>
    <izvorni_sadrzaj>MILJEČKI-RAZUM d.o.o., OIB 38231019133</izvorni_sadrzaj>
    <derivirana_varijabla naziv="DomainObject.Predmet.ProtustrankaNazivFormatedOIB_1">MILJEČKI-RAZUM d.o.o., OIB 38231019133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MILJEČKI-RAZUM d.o.o. zastupanog po punomoćniku VLADIMIR RAZUM</item>
    </izvorni_sadrzaj>
    <derivirana_varijabla naziv="DomainObject.Predmet.ProtuStrankaListFormated_1">
      <item>MILJEČKI-RAZUM d.o.o. zastupanog po punomoćniku VLADIMIR RAZUM</item>
    </derivirana_varijabla>
  </DomainObject.Predmet.ProtuStrankaListFormated>
  <DomainObject.Predmet.ProtuStrankaListFormatedOIB>
    <izvorni_sadrzaj>
      <item>MILJEČKI-RAZUM d.o.o., OIB 38231019133 zastupanog po punomoćniku VLADIMIR RAZUM</item>
    </izvorni_sadrzaj>
    <derivirana_varijabla naziv="DomainObject.Predmet.ProtuStrankaListFormatedOIB_1">
      <item>MILJEČKI-RAZUM d.o.o., OIB 38231019133 zastupanog po punomoćniku VLADIMIR RAZUM</item>
    </derivirana_varijabla>
  </DomainObject.Predmet.ProtuStrankaListFormatedOIB>
  <DomainObject.Predmet.ProtuStrankaListFormatedWithAdress>
    <izvorni_sadrzaj>
      <item>MILJEČKI-RAZUM d.o.o., Dugava 35, 10430 Molvice zastupanog po punomoćniku VLADIMIR RAZUM</item>
    </izvorni_sadrzaj>
    <derivirana_varijabla naziv="DomainObject.Predmet.ProtuStrankaListFormatedWithAdress_1">
      <item>MILJEČKI-RAZUM d.o.o., Dugava 35, 10430 Molvice zastupanog po punomoćniku VLADIMIR RAZUM</item>
    </derivirana_varijabla>
  </DomainObject.Predmet.ProtuStrankaListFormatedWithAdress>
  <DomainObject.Predmet.ProtuStrankaListFormatedWithAdressOIB>
    <izvorni_sadrzaj>
      <item>MILJEČKI-RAZUM d.o.o., OIB 38231019133, Dugava 35, 10430 Molvice zastupanog po punomoćniku VLADIMIR RAZUM</item>
    </izvorni_sadrzaj>
    <derivirana_varijabla naziv="DomainObject.Predmet.ProtuStrankaListFormatedWithAdressOIB_1">
      <item>MILJEČKI-RAZUM d.o.o., OIB 38231019133, Dugava 35, 10430 Molvice zastupanog po punomoćniku VLADIMIR RAZUM</item>
    </derivirana_varijabla>
  </DomainObject.Predmet.ProtuStrankaListFormatedWithAdressOIB>
  <DomainObject.Predmet.ProtuStrankaListNazivFormated>
    <izvorni_sadrzaj>
      <item>MILJEČKI-RAZUM d.o.o.</item>
    </izvorni_sadrzaj>
    <derivirana_varijabla naziv="DomainObject.Predmet.ProtuStrankaListNazivFormated_1">
      <item>MILJEČKI-RAZUM d.o.o.</item>
    </derivirana_varijabla>
  </DomainObject.Predmet.ProtuStrankaListNazivFormated>
  <DomainObject.Predmet.ProtuStrankaListNazivFormatedOIB>
    <izvorni_sadrzaj>
      <item>MILJEČKI-RAZUM d.o.o., OIB 38231019133</item>
    </izvorni_sadrzaj>
    <derivirana_varijabla naziv="DomainObject.Predmet.ProtuStrankaListNazivFormatedOIB_1">
      <item>MILJEČKI-RAZUM d.o.o., OIB 38231019133</item>
    </derivirana_varijabla>
  </DomainObject.Predmet.ProtuStrankaListNazivFormatedOIB>
  <DomainObject.Predmet.OstaliListFormated>
    <izvorni_sadrzaj>
      <item>VLADIMIR RAZUM punomoćnik sudionika u postupku MILJEČKI-RAZUM d.o.o.</item>
      <item>ŽDO u Velikoj Gorici punomoćnik sudionika u postupku RH MF Porezna uprava Zagreb</item>
    </izvorni_sadrzaj>
    <derivirana_varijabla naziv="DomainObject.Predmet.OstaliListFormated_1">
      <item>VLADIMIR RAZUM punomoćnik sudionika u postupku MILJEČKI-RAZUM d.o.o.</item>
      <item>ŽDO u Velikoj Gorici punomoćnik sudionika u postupku RH MF Porezna uprava Zagreb</item>
    </derivirana_varijabla>
  </DomainObject.Predmet.OstaliListFormated>
  <DomainObject.Predmet.OstaliListFormatedOIB>
    <izvorni_sadrzaj>
      <item>VLADIMIR RAZUM, OIB 98561832981 punomoćnik sudionika u postupku MILJEČKI-RAZUM d.o.o.</item>
      <item>ŽDO u Velikoj Gorici, OIB 96292040276 punomoćnik sudionika u postupku RH MF Porezna uprava Zagreb</item>
    </izvorni_sadrzaj>
    <derivirana_varijabla naziv="DomainObject.Predmet.OstaliListFormatedOIB_1">
      <item>VLADIMIR RAZUM, OIB 98561832981 punomoćnik sudionika u postupku MILJEČKI-RAZUM d.o.o.</item>
      <item>ŽDO u Velikoj Gorici, OIB 96292040276 punomoćnik sudionika u postupku RH MF Porezna uprava Zagreb</item>
    </derivirana_varijabla>
  </DomainObject.Predmet.OstaliListFormatedOIB>
  <DomainObject.Predmet.OstaliListFormatedWithAdress>
    <izvorni_sadrzaj>
      <item>VLADIMIR RAZUM, KONŠČICA 19, 10435 Sveti Martin Pod Okićem punomoćnik sudionika u postupku MILJEČKI-RAZUM d.o.o.</item>
      <item>ŽDO u Velikoj Gorici, Trg kralja Tomislava 36, 10410 Velika Gorica punomoćnik sudionika u postupku RH MF Porezna uprava Zagreb</item>
    </izvorni_sadrzaj>
    <derivirana_varijabla naziv="DomainObject.Predmet.OstaliListFormatedWithAdress_1">
      <item>VLADIMIR RAZUM, KONŠČICA 19, 10435 Sveti Martin Pod Okićem punomoćnik sudionika u postupku MILJEČKI-RAZUM d.o.o.</item>
      <item>ŽDO u Velikoj Gorici, Trg kralja Tomislava 36, 10410 Velika Gorica punomoćnik sudionika u postupku RH MF Porezna uprava Zagreb</item>
    </derivirana_varijabla>
  </DomainObject.Predmet.OstaliListFormatedWithAdress>
  <DomainObject.Predmet.OstaliListFormatedWithAdressOIB>
    <izvorni_sadrzaj>
      <item>VLADIMIR RAZUM, OIB 98561832981, KONŠČICA 19, 10435 Sveti Martin Pod Okićem punomoćnik sudionika u postupku MILJEČKI-RAZUM d.o.o.</item>
      <item>ŽDO u Velikoj Gorici, OIB 96292040276, Trg kralja Tomislava 36, 10410 Velika Gorica punomoćnik sudionika u postupku RH MF Porezna uprava Zagreb</item>
    </izvorni_sadrzaj>
    <derivirana_varijabla naziv="DomainObject.Predmet.OstaliListFormatedWithAdressOIB_1">
      <item>VLADIMIR RAZUM, OIB 98561832981, KONŠČICA 19, 10435 Sveti Martin Pod Okićem punomoćnik sudionika u postupku MILJEČKI-RAZUM d.o.o.</item>
      <item>ŽDO u Velikoj Gorici, OIB 96292040276, Trg kralja Tomislava 36, 10410 Velika Gorica punomoćnik sudionika u postupku RH MF Porezna uprava Zagreb</item>
    </derivirana_varijabla>
  </DomainObject.Predmet.OstaliListFormatedWithAdressOIB>
  <DomainObject.Predmet.OstaliListNazivFormated>
    <izvorni_sadrzaj>
      <item>VLADIMIR RAZUM</item>
      <item>ŽDO u Velikoj Gorici</item>
    </izvorni_sadrzaj>
    <derivirana_varijabla naziv="DomainObject.Predmet.OstaliListNazivFormated_1">
      <item>VLADIMIR RAZUM</item>
      <item>ŽDO u Velikoj Gorici</item>
    </derivirana_varijabla>
  </DomainObject.Predmet.OstaliListNazivFormated>
  <DomainObject.Predmet.OstaliListNazivFormatedOIB>
    <izvorni_sadrzaj>
      <item>VLADIMIR RAZUM, OIB 98561832981</item>
      <item>ŽDO u Velikoj Gorici, OIB 96292040276</item>
    </izvorni_sadrzaj>
    <derivirana_varijabla naziv="DomainObject.Predmet.OstaliListNazivFormatedOIB_1">
      <item>VLADIMIR RAZUM, OIB 98561832981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MILJEČKI-RAZUM d.o.o.</izvorni_sadrzaj>
    <derivirana_varijabla naziv="DomainObject.Predmet.ProtustrankaIDrugi_1">MILJEČKI-RAZUM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MILJEČKI-RAZUM d.o.o., OIB 38231019133, Dugava 35, 10430 Molvice</izvorni_sadrzaj>
    <derivirana_varijabla naziv="DomainObject.Predmet.ProtustrankaIDrugiAdressOIB_1">MILJEČKI-RAZUM d.o.o., OIB 38231019133, Dugava 35,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MILJEČKI-RAZUM d.o.o.</item>
      <item>VLADIMIR RAZUM</item>
      <item>RH MF Porezna uprava Zagreb</item>
      <item>ŽDO u Velikoj Gorici</item>
    </izvorni_sadrzaj>
    <derivirana_varijabla naziv="DomainObject.Predmet.SudioniciListNaziv_1">
      <item>FINA Regionalni centar Zagreb</item>
      <item>MILJEČKI-RAZUM d.o.o.</item>
      <item>VLADIMIR RAZUM</item>
      <item>RH MF Porezna uprava Zagreb</item>
      <item>ŽDO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MILJEČKI-RAZUM d.o.o., OIB 38231019133, Dugava 35,10430 Molvice</item>
      <item>VLADIMIR RAZUM, OIB 98561832981, KONŠČICA 19,10435 Sveti Martin Pod Okićem</item>
      <item>RH MF Porezna uprava Zagreb, OIB 18683136487</item>
      <item>ŽDO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MILJEČKI-RAZUM d.o.o., OIB 38231019133, Dugava 35,10430 Molvice</item>
      <item>VLADIMIR RAZUM, OIB 98561832981, KONŠČICA 19,10435 Sveti Martin Pod Okićem</item>
      <item>RH MF Porezna uprava Zagreb, OIB 18683136487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38231019133</item>
      <item>, OIB 98561832981</item>
      <item>, OIB 18683136487</item>
      <item>, OIB 96292040276</item>
    </izvorni_sadrzaj>
    <derivirana_varijabla naziv="DomainObject.Predmet.SudioniciListNazivOIB_1">
      <item>, OIB 85821130368</item>
      <item>, OIB 38231019133</item>
      <item>, OIB 98561832981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621</properties:Words>
  <properties:Characters>3372</properties:Characters>
  <properties:Lines>87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2017-08-03T08:52:00Z</dcterms:created>
  <dc:creator>vmihalincic</dc:creator>
  <cp:lastModifiedBy>Višnja Svečak</cp:lastModifiedBy>
  <cp:lastPrinted>2017-08-03T08:54:00Z</cp:lastPrinted>
  <dcterms:modified xmlns:xsi="http://www.w3.org/2001/XMLSchema-instance" xsi:type="dcterms:W3CDTF">2017-08-03T08:54:00Z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