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c2af" w14:paraId="dd8c2a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5C4FA6">
        <w:t>-2152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75FDB">
        <w:t>A</w:t>
      </w:r>
      <w:r w:rsidR="005C4FA6">
        <w:t>DMIROR VERIS</w:t>
      </w:r>
      <w:r w:rsidR="004B17E7">
        <w:t xml:space="preserve"> d</w:t>
      </w:r>
      <w:r w:rsidR="005C4FA6">
        <w:t>.o.o., Solin, Ul. Kneza Domagoja 63</w:t>
      </w:r>
      <w:r w:rsidR="006F2571">
        <w:t xml:space="preserve">, </w:t>
      </w:r>
      <w:r w:rsidR="00FB0739">
        <w:t>O</w:t>
      </w:r>
      <w:r w:rsidR="005C4FA6">
        <w:t>IB: 26359347343</w:t>
      </w:r>
      <w:r w:rsidR="00835699">
        <w:t>,</w:t>
      </w:r>
      <w:r w:rsidR="006F2571">
        <w:t xml:space="preserve"> MBS: 060</w:t>
      </w:r>
      <w:r w:rsidR="005C4FA6">
        <w:t>247826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5C4FA6" w:rsidRPr="005C4FA6">
        <w:t>ADMIROR VERIS d.o.o., Solin, Ul. Kneza Domagoja 63, OIB: 26359347343, MBS: 060247826</w:t>
      </w:r>
      <w:r w:rsidR="005C4FA6">
        <w:t xml:space="preserve">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C4FA6">
        <w:t>688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5C4FA6">
        <w:t>d 12.002,29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C4FA6">
        <w:t>3. ST-2152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F0904"/>
    <w:rsid w:val="0043500C"/>
    <w:rsid w:val="00466E36"/>
    <w:rsid w:val="0049070E"/>
    <w:rsid w:val="004A2A86"/>
    <w:rsid w:val="004B17E7"/>
    <w:rsid w:val="004C66C0"/>
    <w:rsid w:val="004D7D95"/>
    <w:rsid w:val="00543777"/>
    <w:rsid w:val="00562349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32107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St-2152/2015</izvorni_sadrzaj>
    <derivirana_varijabla naziv="DomainObject.Predmet.OznakaBroj_1">St-2152/2015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ADMIROR VERIS d.o.o.  za trgovinu i usluge</izvorni_sadrzaj>
    <derivirana_varijabla naziv="DomainObject.Predmet.ProtustrankaFormated_1">  ADMIROR VERIS d.o.o.  za trgovinu i usluge</derivirana_varijabla>
  </DomainObject.Predmet.ProtustrankaFormated>
  <DomainObject.Predmet.ProtustrankaFormatedOIB>
    <izvorni_sadrzaj>  ADMIROR VERIS d.o.o.  za trgovinu i usluge, OIB 26359347343</izvorni_sadrzaj>
    <derivirana_varijabla naziv="DomainObject.Predmet.ProtustrankaFormatedOIB_1">  ADMIROR VERIS d.o.o.  za trgovinu i usluge, OIB 26359347343</derivirana_varijabla>
  </DomainObject.Predmet.ProtustrankaFormatedOIB>
  <DomainObject.Predmet.ProtustrankaFormatedWithAdress>
    <izvorni_sadrzaj> ADMIROR VERIS d.o.o.  za trgovinu i usluge, Ul. Kneza Domagoja 63, 21210 Solin</izvorni_sadrzaj>
    <derivirana_varijabla naziv="DomainObject.Predmet.ProtustrankaFormatedWithAdress_1"> ADMIROR VERIS d.o.o.  za trgovinu i usluge, Ul. Kneza Domagoja 63, 21210 Solin</derivirana_varijabla>
  </DomainObject.Predmet.ProtustrankaFormatedWithAdress>
  <DomainObject.Predmet.ProtustrankaFormatedWithAdressOIB>
    <izvorni_sadrzaj> ADMIROR VERIS d.o.o.  za trgovinu i usluge, OIB 26359347343, Ul. Kneza Domagoja 63, 21210 Solin</izvorni_sadrzaj>
    <derivirana_varijabla naziv="DomainObject.Predmet.ProtustrankaFormatedWithAdressOIB_1"> ADMIROR VERIS d.o.o.  za trgovinu i usluge, OIB 26359347343, Ul. Kneza Domagoja 63, 21210 Solin</derivirana_varijabla>
  </DomainObject.Predmet.ProtustrankaFormatedWithAdressOIB>
  <DomainObject.Predmet.ProtustrankaWithAdress>
    <izvorni_sadrzaj>ADMIROR VERIS d.o.o.  za trgovinu i usluge Ul. Kneza Domagoja 63, 21210 Solin</izvorni_sadrzaj>
    <derivirana_varijabla naziv="DomainObject.Predmet.ProtustrankaWithAdress_1">ADMIROR VERIS d.o.o.  za trgovinu i usluge Ul. Kneza Domagoja 63, 21210 Solin</derivirana_varijabla>
  </DomainObject.Predmet.ProtustrankaWithAdress>
  <DomainObject.Predmet.ProtustrankaWithAdressOIB>
    <izvorni_sadrzaj>ADMIROR VERIS d.o.o.  za trgovinu i usluge, OIB 26359347343, Ul. Kneza Domagoja 63, 21210 Solin</izvorni_sadrzaj>
    <derivirana_varijabla naziv="DomainObject.Predmet.ProtustrankaWithAdressOIB_1">ADMIROR VERIS d.o.o.  za trgovinu i usluge, OIB 26359347343, Ul. Kneza Domagoja 63, 21210 Solin</derivirana_varijabla>
  </DomainObject.Predmet.ProtustrankaWithAdressOIB>
  <DomainObject.Predmet.ProtustrankaNazivFormated>
    <izvorni_sadrzaj>ADMIROR VERIS d.o.o.  za trgovinu i usluge</izvorni_sadrzaj>
    <derivirana_varijabla naziv="DomainObject.Predmet.ProtustrankaNazivFormated_1">ADMIROR VERIS d.o.o.  za trgovinu i usluge</derivirana_varijabla>
  </DomainObject.Predmet.ProtustrankaNazivFormated>
  <DomainObject.Predmet.ProtustrankaNazivFormatedOIB>
    <izvorni_sadrzaj>ADMIROR VERIS d.o.o.  za trgovinu i usluge, OIB 26359347343</izvorni_sadrzaj>
    <derivirana_varijabla naziv="DomainObject.Predmet.ProtustrankaNazivFormatedOIB_1">ADMIROR VERIS d.o.o.  za trgovinu i usluge, OIB 26359347343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12002.29</izvorni_sadrzaj>
    <derivirana_varijabla naziv="DomainObject.Predmet.TrenutnaVrijednost_1">12002.29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ADMIROR VERIS d.o.o.  za trgovinu i usluge</item>
    </izvorni_sadrzaj>
    <derivirana_varijabla naziv="DomainObject.Predmet.ProtuStrankaListFormated_1">
      <item>ADMIROR VERIS d.o.o.  za trgovinu i usluge</item>
    </derivirana_varijabla>
  </DomainObject.Predmet.ProtuStrankaListFormated>
  <DomainObject.Predmet.ProtuStrankaListFormatedOIB>
    <izvorni_sadrzaj>
      <item>ADMIROR VERIS d.o.o.  za trgovinu i usluge, OIB 26359347343</item>
    </izvorni_sadrzaj>
    <derivirana_varijabla naziv="DomainObject.Predmet.ProtuStrankaListFormatedOIB_1">
      <item>ADMIROR VERIS d.o.o.  za trgovinu i usluge, OIB 26359347343</item>
    </derivirana_varijabla>
  </DomainObject.Predmet.ProtuStrankaListFormatedOIB>
  <DomainObject.Predmet.ProtuStrankaListFormatedWithAdress>
    <izvorni_sadrzaj>
      <item>ADMIROR VERIS d.o.o.  za trgovinu i usluge, Ul. Kneza Domagoja 63, 21210 Solin</item>
    </izvorni_sadrzaj>
    <derivirana_varijabla naziv="DomainObject.Predmet.ProtuStrankaListFormatedWithAdress_1">
      <item>ADMIROR VERIS d.o.o.  za trgovinu i usluge, Ul. Kneza Domagoja 63, 21210 Solin</item>
    </derivirana_varijabla>
  </DomainObject.Predmet.ProtuStrankaListFormatedWithAdress>
  <DomainObject.Predmet.ProtuStrankaListFormatedWithAdressOIB>
    <izvorni_sadrzaj>
      <item>ADMIROR VERIS d.o.o.  za trgovinu i usluge, OIB 26359347343, Ul. Kneza Domagoja 63, 21210 Solin</item>
    </izvorni_sadrzaj>
    <derivirana_varijabla naziv="DomainObject.Predmet.ProtuStrankaListFormatedWithAdressOIB_1">
      <item>ADMIROR VERIS d.o.o.  za trgovinu i usluge, OIB 26359347343, Ul. Kneza Domagoja 63, 21210 Solin</item>
    </derivirana_varijabla>
  </DomainObject.Predmet.ProtuStrankaListFormatedWithAdressOIB>
  <DomainObject.Predmet.ProtuStrankaListNazivFormated>
    <izvorni_sadrzaj>
      <item>ADMIROR VERIS d.o.o.  za trgovinu i usluge</item>
    </izvorni_sadrzaj>
    <derivirana_varijabla naziv="DomainObject.Predmet.ProtuStrankaListNazivFormated_1">
      <item>ADMIROR VERIS d.o.o.  za trgovinu i usluge</item>
    </derivirana_varijabla>
  </DomainObject.Predmet.ProtuStrankaListNazivFormated>
  <DomainObject.Predmet.ProtuStrankaListNazivFormatedOIB>
    <izvorni_sadrzaj>
      <item>ADMIROR VERIS d.o.o.  za trgovinu i usluge, OIB 26359347343</item>
    </izvorni_sadrzaj>
    <derivirana_varijabla naziv="DomainObject.Predmet.ProtuStrankaListNazivFormatedOIB_1">
      <item>ADMIROR VERIS d.o.o.  za trgovinu i usluge, OIB 26359347343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ADMIROR VERIS d.o.o.  za trgovinu i usluge</izvorni_sadrzaj>
    <derivirana_varijabla naziv="DomainObject.Predmet.ProtustrankaIDrugi_1">ADMIROR VERIS d.o.o.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ADMIROR VERIS d.o.o.  za trgovinu i usluge, OIB 26359347343, Ul. Kneza Domagoja 63, 21210 Solin</izvorni_sadrzaj>
    <derivirana_varijabla naziv="DomainObject.Predmet.ProtustrankaIDrugiAdressOIB_1">ADMIROR VERIS d.o.o.  za trgovinu i usluge, OIB 26359347343, Ul. Kneza Domagoja 63,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ADMIROR VERIS d.o.o.  za trgovinu i usluge</item>
      <item>FINANCIJSKA AGENCIJA, RC SPLIT</item>
    </izvorni_sadrzaj>
    <derivirana_varijabla naziv="DomainObject.Predmet.SudioniciListNaziv_1">
      <item>ADMIROR VERIS d.o.o.  za trgovinu i usluge</item>
      <item>FINANCIJSKA AGENCIJA, RC SPLIT</item>
    </derivirana_varijabla>
  </DomainObject.Predmet.SudioniciListNaziv>
  <DomainObject.Predmet.SudioniciListAdressOIB>
    <izvorni_sadrzaj>
      <item>ADMIROR VERIS d.o.o.  za trgovinu i usluge, OIB 26359347343, Ul. Kneza Domagoja 63,21210 Solin</item>
      <item>FINANCIJSKA AGENCIJA, RC SPLIT, OIB 85821130368, Mažuranićevo šetalište 24 b,21000 Split</item>
    </izvorni_sadrzaj>
    <derivirana_varijabla naziv="DomainObject.Predmet.SudioniciListAdressOIB_1">
      <item>ADMIROR VERIS d.o.o.  za trgovinu i usluge, OIB 26359347343, Ul. Kneza Domagoja 63,21210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26359347343</item>
      <item>, OIB 85821130368</item>
    </izvorni_sadrzaj>
    <derivirana_varijabla naziv="DomainObject.Predmet.SudioniciListNazivOIB_1">
      <item>, OIB 26359347343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1775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2016-02-24T07:42:00Z</dcterms:created>
  <dc:creator>Lari Glavaš</dc:creator>
  <cp:lastModifiedBy>Lari Glavaš</cp:lastModifiedBy>
  <cp:lastPrinted>2016-02-24T07:42:00Z</cp:lastPrinted>
  <dcterms:modified xmlns:xsi="http://www.w3.org/2001/XMLSchema-instance" xsi:type="dcterms:W3CDTF">2016-02-24T07:43:00Z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