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ac54" w14:paraId="86fac54" w:rsidRDefault="006A21BB" w:rsidP="006A21BB" w:rsidR="006A21BB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A21BB" w:rsidP="006A21BB" w:rsidR="006A21BB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6A21BB" w:rsidP="006A21BB" w:rsidR="006A21BB" w:rsidRPr="00777317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505</w:t>
      </w:r>
      <w:r w:rsidRPr="00897965">
        <w:t>/</w:t>
      </w:r>
      <w:r>
        <w:t>20</w:t>
      </w:r>
      <w:r w:rsidRPr="00777317">
        <w:t>16-</w:t>
      </w:r>
      <w:r w:rsidR="00D64F54" w:rsidRPr="00777317">
        <w:t>36</w:t>
      </w:r>
    </w:p>
    <w:p w:rsidRDefault="006A21BB" w:rsidP="006A21BB" w:rsidR="006A21BB" w:rsidRPr="00777317">
      <w:r w:rsidRPr="00777317">
        <w:t xml:space="preserve">     52000 PAZIN, Dršćevka 1</w:t>
      </w:r>
      <w:r w:rsidRPr="00777317">
        <w:tab/>
      </w:r>
      <w:r w:rsidRPr="00777317">
        <w:tab/>
      </w:r>
      <w:r w:rsidRPr="00777317">
        <w:tab/>
      </w:r>
      <w:r w:rsidRPr="00777317">
        <w:tab/>
        <w:t xml:space="preserve">                  </w:t>
      </w:r>
      <w:r w:rsidRPr="00777317">
        <w:tab/>
        <w:t xml:space="preserve">    </w:t>
      </w:r>
    </w:p>
    <w:p w:rsidRDefault="006A21BB" w:rsidP="006A21BB" w:rsidR="006A21BB" w:rsidRPr="00777317">
      <w:r w:rsidRPr="00777317">
        <w:tab/>
      </w:r>
      <w:r w:rsidRPr="00777317">
        <w:tab/>
      </w:r>
      <w:r w:rsidRPr="00777317">
        <w:tab/>
      </w:r>
      <w:r w:rsidRPr="00777317">
        <w:tab/>
      </w:r>
      <w:r w:rsidRPr="00777317">
        <w:tab/>
      </w:r>
      <w:r w:rsidRPr="00777317">
        <w:tab/>
      </w:r>
      <w:r w:rsidRPr="00777317">
        <w:tab/>
      </w:r>
    </w:p>
    <w:p w:rsidRDefault="006A21BB" w:rsidP="006A21BB" w:rsidR="006A21BB" w:rsidRPr="00777317">
      <w:pPr>
        <w:rPr>
          <w:sz w:val="20"/>
          <w:szCs w:val="20"/>
        </w:rPr>
      </w:pPr>
      <w:r w:rsidRPr="00777317">
        <w:tab/>
      </w:r>
      <w:r w:rsidRPr="00777317">
        <w:tab/>
        <w:t xml:space="preserve">       </w:t>
      </w:r>
    </w:p>
    <w:p w:rsidRDefault="006A21BB" w:rsidP="006A21BB" w:rsidR="006A21BB" w:rsidRPr="00777317">
      <w:pPr>
        <w:jc w:val="center"/>
      </w:pPr>
      <w:r w:rsidRPr="00777317">
        <w:t>U  I M E  R E P U B L I K E  H R V A T S K E</w:t>
      </w:r>
    </w:p>
    <w:p w:rsidRDefault="006A21BB" w:rsidP="006A21BB" w:rsidR="006A21BB" w:rsidRPr="00777317"/>
    <w:p w:rsidRDefault="006A21BB" w:rsidP="006A21BB" w:rsidR="006A21BB" w:rsidRPr="00777317">
      <w:pPr>
        <w:jc w:val="center"/>
      </w:pPr>
      <w:r w:rsidRPr="00777317">
        <w:t>R J E Š E NJ E</w:t>
      </w:r>
    </w:p>
    <w:p w:rsidRDefault="006A21BB" w:rsidP="006A21BB" w:rsidR="006A21BB" w:rsidRPr="00777317">
      <w:pPr>
        <w:jc w:val="both"/>
      </w:pPr>
    </w:p>
    <w:p w:rsidRDefault="006A21BB" w:rsidP="006A21BB" w:rsidR="006A21BB" w:rsidRPr="00777317">
      <w:pPr>
        <w:jc w:val="both"/>
      </w:pPr>
      <w:r w:rsidRPr="00777317">
        <w:tab/>
        <w:t xml:space="preserve">Trgovački sud u Pazinu, po stečajnom sucu Adrijani Labinjan Skok, u stečajnom postupku nad stečajnim dužnikom BE TOURS d.o.o. u stečaju, Nova Vas, Trg Rotonda 5, OIB: 35517742318, 30. studenog 2017., </w:t>
      </w:r>
    </w:p>
    <w:p w:rsidRDefault="006A21BB" w:rsidP="006A21BB" w:rsidR="006A21BB" w:rsidRPr="00777317">
      <w:pPr>
        <w:jc w:val="both"/>
      </w:pPr>
    </w:p>
    <w:p w:rsidRDefault="006A21BB" w:rsidP="006A21BB" w:rsidR="006A21BB" w:rsidRPr="00777317">
      <w:pPr>
        <w:jc w:val="center"/>
        <w:rPr>
          <w:bCs/>
        </w:rPr>
      </w:pPr>
      <w:r w:rsidRPr="00777317">
        <w:rPr>
          <w:bCs/>
        </w:rPr>
        <w:t>r i j e š i o  je</w:t>
      </w:r>
    </w:p>
    <w:p w:rsidRDefault="006A21BB" w:rsidP="006A21BB" w:rsidR="006A21BB" w:rsidRPr="00F100FA">
      <w:pPr>
        <w:jc w:val="center"/>
        <w:rPr>
          <w:bCs/>
        </w:rPr>
      </w:pPr>
    </w:p>
    <w:p w:rsidRDefault="006A21BB" w:rsidP="006A21BB" w:rsidR="006A21BB">
      <w:pPr>
        <w:jc w:val="both"/>
      </w:pPr>
      <w:r>
        <w:tab/>
        <w:t>I.</w:t>
      </w:r>
      <w:r>
        <w:tab/>
        <w:t xml:space="preserve">Zaključuje se stečajni postupak nad </w:t>
      </w:r>
      <w:r w:rsidRPr="00C47E78">
        <w:t>stečajnim dužnikom</w:t>
      </w:r>
      <w:r w:rsidRPr="007C0174">
        <w:t xml:space="preserve"> </w:t>
      </w:r>
      <w:r>
        <w:t>BE TOURS d.o.o. u stečaju, Nova Vas, Trg Rotonda 5, OIB: 355177423</w:t>
      </w:r>
      <w:r w:rsidRPr="00B231DF">
        <w:t>18</w:t>
      </w:r>
      <w:r>
        <w:t>, temeljem odredbe čl. 286. st. 1. Stečajnog zakona (NN 71/15</w:t>
      </w:r>
      <w:r w:rsidR="00777317">
        <w:t>, 104/17</w:t>
      </w:r>
      <w:r>
        <w:t>).</w:t>
      </w:r>
    </w:p>
    <w:p w:rsidRDefault="006A21BB" w:rsidP="006A21BB" w:rsidR="006A21BB">
      <w:pPr>
        <w:jc w:val="both"/>
      </w:pPr>
    </w:p>
    <w:p w:rsidRDefault="006A21BB" w:rsidP="006A21BB" w:rsidR="006A21BB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6A21BB" w:rsidP="006A21BB" w:rsidR="006A21BB">
      <w:pPr>
        <w:jc w:val="both"/>
      </w:pPr>
    </w:p>
    <w:p w:rsidRDefault="006A21BB" w:rsidP="006A21BB" w:rsidR="006A21BB">
      <w:pPr>
        <w:jc w:val="both"/>
      </w:pPr>
      <w:r>
        <w:tab/>
        <w:t>III.</w:t>
      </w:r>
      <w:r>
        <w:tab/>
        <w:t>Nalaže se sudskom registru ovoga suda da po pravomoćnosti ovog rješenja izvrši brisanje stečajnog</w:t>
      </w:r>
      <w:r w:rsidRPr="00C47E78">
        <w:t xml:space="preserve"> dužnik</w:t>
      </w:r>
      <w:r>
        <w:t>a</w:t>
      </w:r>
      <w:r w:rsidRPr="007C0174">
        <w:t xml:space="preserve"> </w:t>
      </w:r>
      <w:r>
        <w:t>BE TOURS d.o.o. u stečaju, Nova Vas, Trg Rotonda 5, OIB: 355177423</w:t>
      </w:r>
      <w:r w:rsidRPr="00B231DF">
        <w:t>18</w:t>
      </w:r>
      <w:r>
        <w:t>, iz sudskog registra.</w:t>
      </w:r>
    </w:p>
    <w:p w:rsidRDefault="006A21BB" w:rsidP="006A21BB" w:rsidR="006A21BB" w:rsidRPr="00F73A20">
      <w:pPr>
        <w:jc w:val="both"/>
      </w:pPr>
    </w:p>
    <w:p w:rsidRDefault="006A21BB" w:rsidP="006A21BB" w:rsidR="006A21BB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6A21BB" w:rsidP="006A21BB" w:rsidR="006A21BB" w:rsidRPr="00C10126">
      <w:pPr>
        <w:jc w:val="center"/>
      </w:pPr>
      <w:r w:rsidRPr="00C10126">
        <w:rPr>
          <w:bCs/>
        </w:rPr>
        <w:t xml:space="preserve"> </w:t>
      </w:r>
      <w:r w:rsidRPr="00C10126">
        <w:rPr>
          <w:bCs/>
        </w:rPr>
        <w:tab/>
      </w:r>
      <w:r w:rsidRPr="00C10126">
        <w:t xml:space="preserve"> </w:t>
      </w:r>
    </w:p>
    <w:p w:rsidRDefault="006A21BB" w:rsidP="006A21BB" w:rsidR="006A21BB" w:rsidRPr="00C10126">
      <w:pPr>
        <w:jc w:val="both"/>
      </w:pPr>
      <w:r w:rsidRPr="00C10126">
        <w:tab/>
        <w:t xml:space="preserve">U predmetu je održano završno ročište </w:t>
      </w:r>
      <w:r>
        <w:t>8. studenog</w:t>
      </w:r>
      <w:r w:rsidRPr="00C10126">
        <w:t xml:space="preserve"> 2017. na kojem se raspravio završni račun stečajnog upravitelja, a prigovora na diobni popis nije bilo.</w:t>
      </w:r>
    </w:p>
    <w:p w:rsidRDefault="00777317" w:rsidP="006A21BB" w:rsidR="00BF28B9" w:rsidRPr="00BF28B9">
      <w:pPr>
        <w:jc w:val="both"/>
      </w:pPr>
      <w:r w:rsidRPr="00777317">
        <w:tab/>
        <w:t>Stečajnom upravitelju dan</w:t>
      </w:r>
      <w:r w:rsidR="006A21BB" w:rsidRPr="00777317">
        <w:t xml:space="preserve">a je suglasnost za završnu diobu, a u podnesku </w:t>
      </w:r>
      <w:r w:rsidR="006A21BB" w:rsidRPr="00BF28B9">
        <w:t xml:space="preserve">zaprimljenom </w:t>
      </w:r>
      <w:r w:rsidRPr="00BF28B9">
        <w:t xml:space="preserve">30. studenog </w:t>
      </w:r>
      <w:r w:rsidR="006A21BB" w:rsidRPr="00BF28B9">
        <w:t xml:space="preserve">2017. izvijestio je sud da </w:t>
      </w:r>
      <w:r w:rsidR="00BF28B9" w:rsidRPr="00BF28B9">
        <w:t>su namirene utvrđene tražbine stečajnih vjerovnika II. višeg isplatnog reda u postotku od 26% odnosno u ukupnom iznosu od 133.434,38 kn, sukladno Završnom računu i Završnom popisu potvrđenom na završnom ročištu.</w:t>
      </w:r>
      <w:r w:rsidR="00BF28B9">
        <w:t xml:space="preserve"> Raspoloživo stanje sredstava na računu nakon namirenja utvrđenih tražbina stečajnih vjerovnika iznosi 6.232,99 kn. Nakon izvršenog arhiviranja i podmirenja ostalih troškova stečajni upravitelj će izvijestiti sud.</w:t>
      </w:r>
    </w:p>
    <w:p w:rsidRDefault="006A21BB" w:rsidP="006A21BB" w:rsidR="006A21BB" w:rsidRPr="00C10126">
      <w:pPr>
        <w:jc w:val="both"/>
      </w:pPr>
      <w:r w:rsidRPr="00C10126">
        <w:tab/>
        <w:t xml:space="preserve">Slijedom navedenog a temeljem odredbe čl. 286. st. 1., 2. i 3. Stečajnog zakona donesena je odluka kao u izreci. </w:t>
      </w:r>
    </w:p>
    <w:p w:rsidRDefault="006A21BB" w:rsidP="006A21BB" w:rsidR="006A21BB">
      <w:pPr>
        <w:jc w:val="both"/>
      </w:pPr>
    </w:p>
    <w:p w:rsidRDefault="004F5DB5" w:rsidP="006A21BB" w:rsidR="004F5DB5" w:rsidRPr="00C10126">
      <w:pPr>
        <w:jc w:val="both"/>
      </w:pPr>
    </w:p>
    <w:p w:rsidRDefault="006A21BB" w:rsidP="006A21BB" w:rsidR="006A21BB" w:rsidRPr="00BF28B9">
      <w:pPr>
        <w:jc w:val="center"/>
      </w:pPr>
      <w:r w:rsidRPr="00C10126">
        <w:t>U Paz</w:t>
      </w:r>
      <w:r w:rsidRPr="00BF28B9">
        <w:t>inu 30. studenog 2017.</w:t>
      </w:r>
    </w:p>
    <w:p w:rsidRDefault="006A21BB" w:rsidP="006A21BB" w:rsidR="006A21BB" w:rsidRPr="00F100FA">
      <w:pPr>
        <w:jc w:val="both"/>
      </w:pPr>
    </w:p>
    <w:p w:rsidRDefault="006A21BB" w:rsidP="006A21BB" w:rsidR="006A21BB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6A21BB" w:rsidP="006A21BB" w:rsidR="006A21BB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6A21BB" w:rsidP="006A21BB" w:rsidR="006A21BB"/>
    <w:p w:rsidRDefault="006A21BB" w:rsidP="006A21BB" w:rsidR="006A21BB" w:rsidRPr="00F100FA"/>
    <w:p w:rsidRDefault="006A21BB" w:rsidP="006A21BB" w:rsidR="006A21BB">
      <w:r>
        <w:t>UPUTA O PRAVNOM LIJEKU:</w:t>
      </w:r>
    </w:p>
    <w:p w:rsidRDefault="006A21BB" w:rsidP="006A21BB" w:rsidR="006A21BB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6A21BB" w:rsidP="006A21BB" w:rsidR="006A21BB" w:rsidRPr="00BB4AC9">
      <w:pPr>
        <w:jc w:val="both"/>
      </w:pPr>
    </w:p>
    <w:p w:rsidRDefault="006A21BB" w:rsidP="006A21BB" w:rsidR="006A21BB" w:rsidRPr="00ED09FA">
      <w:r w:rsidRPr="00ED09FA">
        <w:t>DNA:</w:t>
      </w:r>
    </w:p>
    <w:p w:rsidRDefault="006A21BB" w:rsidP="006A21BB" w:rsidR="006A21BB" w:rsidRPr="00ED09FA">
      <w:r w:rsidRPr="00ED09FA">
        <w:t xml:space="preserve">- stečajni upravitelj </w:t>
      </w:r>
      <w:r>
        <w:t>Zinko Grgurić</w:t>
      </w:r>
      <w:r w:rsidRPr="00F90A60">
        <w:t>, Kastav, Ćikovići 126</w:t>
      </w:r>
    </w:p>
    <w:p w:rsidRDefault="006A21BB" w:rsidP="006A21BB" w:rsidR="006A21BB" w:rsidRPr="00ED09FA">
      <w:pPr>
        <w:jc w:val="both"/>
      </w:pPr>
      <w:r w:rsidRPr="00ED09FA">
        <w:t>- ŽDO Pula, Pula, Rovinjska ul. 2</w:t>
      </w:r>
    </w:p>
    <w:p w:rsidRDefault="006A21BB" w:rsidP="006A21BB" w:rsidR="006A21BB" w:rsidRPr="00ED09FA">
      <w:pPr>
        <w:jc w:val="both"/>
      </w:pPr>
      <w:r w:rsidRPr="00ED09FA">
        <w:t>- FINA, Regionalni centar Rijeka, Rijeka, F. Kurelca 8</w:t>
      </w:r>
    </w:p>
    <w:p w:rsidRDefault="006A21BB" w:rsidP="006A21BB" w:rsidR="006A21BB" w:rsidRPr="00ED09FA">
      <w:pPr>
        <w:jc w:val="both"/>
      </w:pPr>
      <w:r w:rsidRPr="00ED09FA">
        <w:t xml:space="preserve">- Porezna uprava – Područni ured Istra, Primorje, Lika, Pazin, M. B. Rašana 2/4, p.p. 60  </w:t>
      </w:r>
    </w:p>
    <w:p w:rsidRDefault="006A21BB" w:rsidP="006A21BB" w:rsidR="006A21BB">
      <w:r w:rsidRPr="00ED09FA">
        <w:t>- e-Oglasna ploča 8 dana</w:t>
      </w:r>
    </w:p>
    <w:p w:rsidRDefault="006A21BB" w:rsidP="006A21BB" w:rsidR="006A21BB" w:rsidRPr="00ED09FA"/>
    <w:p w:rsidRDefault="006A21BB" w:rsidP="006A21BB" w:rsidR="006A21BB" w:rsidRPr="00ED09FA">
      <w:pPr>
        <w:jc w:val="both"/>
      </w:pPr>
      <w:r w:rsidRPr="00ED09FA">
        <w:t>Po pravomoćnosti:</w:t>
      </w:r>
    </w:p>
    <w:p w:rsidRDefault="006A21BB" w:rsidP="006A21BB" w:rsidR="006A21BB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6A21BB" w:rsidP="006A21BB" w:rsidR="006A21BB" w:rsidRPr="00F100FA"/>
    <w:p w:rsidRDefault="006A21BB" w:rsidP="006A21BB" w:rsidR="006A21BB" w:rsidRPr="00F100FA"/>
    <w:p w:rsidRDefault="006A21BB" w:rsidP="006A21BB" w:rsidR="006A21BB" w:rsidRPr="00F100FA"/>
    <w:p w:rsidRDefault="006A21BB" w:rsidP="006A21BB" w:rsidR="006A21BB" w:rsidRPr="00F100FA"/>
    <w:p w:rsidRDefault="006A21BB" w:rsidP="006A21BB" w:rsidR="006A21BB"/>
    <w:p w:rsidRDefault="006A21BB" w:rsidP="006A21BB" w:rsidR="006A21BB"/>
    <w:p w:rsidRDefault="006A21BB" w:rsidP="006A21BB" w:rsidR="006A21BB"/>
    <w:p w:rsidRDefault="006A21BB" w:rsidP="006A21BB" w:rsidR="006A21BB"/>
    <w:p w:rsidRDefault="006A21BB" w:rsidP="006A21BB" w:rsidR="006A21BB"/>
    <w:p w:rsidRDefault="006A21BB" w:rsidP="006A21BB" w:rsidR="006A21BB"/>
    <w:p w:rsidRDefault="006A21BB" w:rsidP="006A21BB" w:rsidR="006A21BB"/>
    <w:p w:rsidRDefault="006A21BB" w:rsidP="006A21BB" w:rsidR="006A21BB"/>
    <w:p w:rsidRDefault="00150C45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BB" w:rsidP="006A21BB" w:rsidR="006A21BB">
      <w:r>
        <w:separator/>
      </w:r>
    </w:p>
  </w:endnote>
  <w:endnote w:id="0" w:type="continuationSeparator">
    <w:p w:rsidRDefault="006A21BB" w:rsidP="006A21BB" w:rsidR="006A2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BB" w:rsidP="006A21BB" w:rsidR="006A21BB">
      <w:r>
        <w:separator/>
      </w:r>
    </w:p>
  </w:footnote>
  <w:footnote w:id="0" w:type="continuationSeparator">
    <w:p w:rsidRDefault="006A21BB" w:rsidP="006A21BB" w:rsidR="006A21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DB5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0C45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DB5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C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5DB5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6A21BB">
      <w:t xml:space="preserve"> </w:t>
    </w:r>
    <w:r w:rsidR="006A21BB">
      <w:tab/>
      <w:t xml:space="preserve">     2</w:t>
    </w:r>
    <w:r w:rsidR="006A21BB" w:rsidRPr="00F83270">
      <w:t xml:space="preserve"> St-</w:t>
    </w:r>
    <w:r w:rsidR="006A21BB">
      <w:t>505</w:t>
    </w:r>
    <w:r w:rsidR="006A21BB" w:rsidRPr="00897965">
      <w:t>/</w:t>
    </w:r>
    <w:r w:rsidR="006A21BB" w:rsidRPr="00BF28B9">
      <w:t>2016-</w:t>
    </w:r>
    <w:r w:rsidR="00D64F54" w:rsidRPr="00BF28B9">
      <w:t>36</w:t>
    </w:r>
  </w:p>
  <w:p w:rsidRDefault="00150C45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1BB"/>
    <w:rsid w:val="00150C45"/>
    <w:rsid w:val="004F5DB5"/>
    <w:rsid w:val="00554328"/>
    <w:rsid w:val="006A21BB"/>
    <w:rsid w:val="00777317"/>
    <w:rsid w:val="00985388"/>
    <w:rsid w:val="00BF28B9"/>
    <w:rsid w:val="00D6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21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A21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21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A21BB"/>
  </w:style>
  <w:style w:styleId="Tekstbalonia" w:type="paragraph">
    <w:name w:val="Balloon Text"/>
    <w:basedOn w:val="Normal"/>
    <w:link w:val="TekstbaloniaChar"/>
    <w:uiPriority w:val="99"/>
    <w:semiHidden/>
    <w:unhideWhenUsed/>
    <w:rsid w:val="006A21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1B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21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21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C4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C4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C4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C4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21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A21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21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A21BB"/>
  </w:style>
  <w:style w:styleId="Tekstbalonia" w:type="paragraph">
    <w:name w:val="Balloon Text"/>
    <w:basedOn w:val="Normal"/>
    <w:link w:val="TekstbaloniaChar"/>
    <w:uiPriority w:val="99"/>
    <w:semiHidden/>
    <w:unhideWhenUsed/>
    <w:rsid w:val="006A21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1B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21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21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C4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C4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C4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C4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2124</properties:Characters>
  <properties:Lines>76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2017-11-30T13:16:00Z</dcterms:created>
  <dc:creator>Jasmina Matika</dc:creator>
  <cp:lastModifiedBy>Jasmina Matika</cp:lastModifiedBy>
  <dcterms:modified xmlns:xsi="http://www.w3.org/2001/XMLSchema-instance" xsi:type="dcterms:W3CDTF">2017-11-30T13:59:00Z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