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a8bf" w14:paraId="019a8bf" w:rsidRDefault="00FC1E52" w:rsidP="00E62B36" w:rsidR="00CB0A79">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83F7A" w:rsidP="00E62B36" w:rsidR="00E83F7A"/>
    <w:p w:rsidRDefault="00E62B36" w:rsidP="00E62B36" w:rsidR="00E62B36">
      <w:r>
        <w:t>REPUBLIKA HRVATSKA</w:t>
      </w:r>
    </w:p>
    <w:p w:rsidRDefault="00E62B36" w:rsidP="00E62B36" w:rsidR="00E62B36">
      <w:r>
        <w:t xml:space="preserve">TRGOVAČKI SUD U SPLITU                                        </w:t>
      </w:r>
      <w:r w:rsidR="00420F48">
        <w:t xml:space="preserve">                               </w:t>
      </w:r>
    </w:p>
    <w:p w:rsidRDefault="00E62B36" w:rsidP="00E62B36" w:rsidR="00E62B36">
      <w:r>
        <w:t>Split, Sukoišanska 6</w:t>
      </w:r>
    </w:p>
    <w:p w:rsidRDefault="00E62B36" w:rsidP="00E62B36" w:rsidR="00E62B36"/>
    <w:p w:rsidRDefault="00E83F7A" w:rsidP="00420F48" w:rsidR="00E83F7A">
      <w:pPr>
        <w:jc w:val="center"/>
      </w:pPr>
    </w:p>
    <w:p w:rsidRDefault="00E62B36" w:rsidP="00420F48" w:rsidR="00E62B36">
      <w:pPr>
        <w:jc w:val="center"/>
      </w:pPr>
      <w:r>
        <w:t>U   I M E  R E P U B L I K E   H R V A T S K E</w:t>
      </w:r>
    </w:p>
    <w:p w:rsidRDefault="00E62B36" w:rsidP="00420F48" w:rsidR="00E62B36">
      <w:pPr>
        <w:jc w:val="center"/>
      </w:pPr>
    </w:p>
    <w:p w:rsidRDefault="00E62B36" w:rsidP="00420F48" w:rsidR="00E62B36">
      <w:pPr>
        <w:jc w:val="center"/>
      </w:pPr>
      <w:r>
        <w:t>R J E Š E N J E</w:t>
      </w:r>
    </w:p>
    <w:p w:rsidRDefault="00E83F7A" w:rsidP="00420F48" w:rsidR="00E83F7A">
      <w:pPr>
        <w:jc w:val="center"/>
      </w:pPr>
    </w:p>
    <w:p w:rsidRDefault="00E62B36" w:rsidP="00E62B36" w:rsidR="00E62B36"/>
    <w:p w:rsidRDefault="00E62B36" w:rsidP="00CE7751" w:rsidR="00E62B36">
      <w:pPr>
        <w:jc w:val="both"/>
      </w:pPr>
      <w:r>
        <w:t xml:space="preserve">               Trgovački sud u Splitu, po sucu </w:t>
      </w:r>
      <w:r w:rsidR="00420F48">
        <w:t>Katarini Mikulić</w:t>
      </w:r>
      <w:r>
        <w:t xml:space="preserve">, kao stečajnom sucu,  </w:t>
      </w:r>
      <w:r w:rsidR="00FC1E52">
        <w:t xml:space="preserve">u stečajnom postupku nad stečajnim dužnikom  </w:t>
      </w:r>
      <w:r w:rsidR="00E83F7A">
        <w:t>TEHNOSPOJ, d.o.o., "u stečaju", Split, Ulica fra Bone Razmilovića 1, OIB: 01665083803</w:t>
      </w:r>
      <w:r>
        <w:t xml:space="preserve">,  </w:t>
      </w:r>
      <w:r w:rsidR="00AD3E49">
        <w:t>17</w:t>
      </w:r>
      <w:r w:rsidR="00E83F7A">
        <w:t>. veljače</w:t>
      </w:r>
      <w:r w:rsidR="008F1A26">
        <w:t xml:space="preserve"> 2017</w:t>
      </w:r>
      <w:r w:rsidR="00420F48">
        <w:t xml:space="preserve">. godine </w:t>
      </w:r>
      <w:r>
        <w:t xml:space="preserve"> </w:t>
      </w:r>
    </w:p>
    <w:p w:rsidRDefault="00E62B36" w:rsidP="00E62B36" w:rsidR="00E62B36"/>
    <w:p w:rsidRDefault="00E83F7A" w:rsidP="00420F48" w:rsidR="00E83F7A">
      <w:pPr>
        <w:jc w:val="center"/>
      </w:pPr>
    </w:p>
    <w:p w:rsidRDefault="00E62B36" w:rsidP="00420F48" w:rsidR="00E62B36">
      <w:pPr>
        <w:jc w:val="center"/>
      </w:pPr>
      <w:r>
        <w:t>r i j e š i o     j e</w:t>
      </w:r>
    </w:p>
    <w:p w:rsidRDefault="00E62B36" w:rsidP="00E62B36" w:rsidR="00E62B36"/>
    <w:p w:rsidRDefault="00E83F7A" w:rsidP="00E62B36" w:rsidR="00E83F7A"/>
    <w:p w:rsidRDefault="00E62B36" w:rsidP="00420F48" w:rsidR="00E62B36">
      <w:pPr>
        <w:pStyle w:val="Odlomakpopisa"/>
        <w:numPr>
          <w:ilvl w:val="0"/>
          <w:numId w:val="1"/>
        </w:numPr>
        <w:jc w:val="both"/>
      </w:pPr>
      <w:r>
        <w:t xml:space="preserve">Zaključuje se stečajni postupak nad stečajnim dužnikom </w:t>
      </w:r>
      <w:r w:rsidR="00E83F7A">
        <w:t>TEHNOSPOJ, d.o.o., "u stečaju", Split, Ulica fra Bone Razmilovića 1, OIB: 01665083803</w:t>
      </w:r>
      <w:r w:rsidR="00420F48">
        <w:t>.</w:t>
      </w:r>
    </w:p>
    <w:p w:rsidRDefault="00E62B36" w:rsidP="00420F48" w:rsidR="00E62B36">
      <w:pPr>
        <w:pStyle w:val="Odlomakpopisa"/>
        <w:numPr>
          <w:ilvl w:val="0"/>
          <w:numId w:val="1"/>
        </w:numPr>
        <w:jc w:val="both"/>
      </w:pPr>
      <w:r>
        <w:t>Registarski odjel ovog suda nakon pravomoćnosti ovog rješenje izvršit će brisanje stečajnog dužnika iz sudskog registra.</w:t>
      </w:r>
    </w:p>
    <w:p w:rsidRDefault="00D7081E" w:rsidP="00D7081E" w:rsidR="00D7081E">
      <w:pPr>
        <w:pStyle w:val="Odlomakpopisa"/>
        <w:numPr>
          <w:ilvl w:val="0"/>
          <w:numId w:val="1"/>
        </w:numPr>
        <w:jc w:val="both"/>
      </w:pPr>
      <w:r>
        <w:t xml:space="preserve">Stečajni upravitelj </w:t>
      </w:r>
      <w:r w:rsidR="00E83F7A" w:rsidRPr="00D4735C">
        <w:rPr>
          <w:szCs w:val="24"/>
        </w:rPr>
        <w:t>Ivan Grbić, dipl. oec iz Splita, Žnjanska 2, OIB :88634166495</w:t>
      </w:r>
      <w:r w:rsidR="00E83F7A">
        <w:rPr>
          <w:szCs w:val="24"/>
        </w:rPr>
        <w:t xml:space="preserve"> </w:t>
      </w:r>
      <w:r>
        <w:t xml:space="preserve">može i nakon zaključenja stečajnog postupka  u ime  i za račun stečajne mase stečajnog dužnika </w:t>
      </w:r>
      <w:r w:rsidR="00E83F7A">
        <w:t xml:space="preserve">TEHNOSPOJ, d.o.o., "u stečaju", Split, Ulica fra Bone Razmilovića 1, OIB: 01665083803, </w:t>
      </w:r>
      <w:r>
        <w:t>unovčiti preostalu imov</w:t>
      </w:r>
      <w:r w:rsidR="00AC76BA">
        <w:t>i</w:t>
      </w:r>
      <w:r>
        <w:t xml:space="preserve">nu dužnika koja predstavlja stečajnu masu, nastaviti  postupke  radi ostvarivanja i naplate  tražbina  stečajnog dužnika prema trećim osobama </w:t>
      </w:r>
      <w:r w:rsidR="00AC76BA">
        <w:t xml:space="preserve">u onim slučajevima u kojima se </w:t>
      </w:r>
      <w:r>
        <w:t>osnovano može pretpostaviti da će vođenjem tih postupaka biti ostvarena imovinska korist za stečajnu masu stečajnog dužnika,</w:t>
      </w:r>
      <w:r w:rsidR="00AC76BA">
        <w:t xml:space="preserve"> te u ime i za račun stečajne mase voditi sporove radi prikupljanja imovine koja u nju ulazi,</w:t>
      </w:r>
      <w:r>
        <w:t xml:space="preserve"> te o obavlj</w:t>
      </w:r>
      <w:r w:rsidR="00AC76BA">
        <w:t>enim radnjama</w:t>
      </w:r>
      <w:r>
        <w:t xml:space="preserve"> podnositi izvješća  stečajnom sucu. </w:t>
      </w:r>
    </w:p>
    <w:p w:rsidRDefault="00E62B36" w:rsidP="00E62B36" w:rsidR="00E62B36">
      <w:pPr>
        <w:pStyle w:val="Odlomakpopisa"/>
        <w:numPr>
          <w:ilvl w:val="0"/>
          <w:numId w:val="1"/>
        </w:numPr>
        <w:jc w:val="both"/>
      </w:pPr>
      <w:r>
        <w:t xml:space="preserve">Ovo rješenje bit će objavljeno </w:t>
      </w:r>
      <w:r w:rsidR="00FC1E52">
        <w:t>na mrežnoj stranici e-oglasna ploča Trgovačkog suda u Splitu</w:t>
      </w:r>
      <w:r>
        <w:t xml:space="preserve">. </w:t>
      </w:r>
    </w:p>
    <w:p w:rsidRDefault="00F012AC" w:rsidP="00E62B36" w:rsidR="00E62B36">
      <w:r>
        <w:t xml:space="preserve"> </w:t>
      </w:r>
    </w:p>
    <w:p w:rsidRDefault="00E62B36" w:rsidP="00420F48" w:rsidR="00E62B36">
      <w:pPr>
        <w:jc w:val="center"/>
      </w:pPr>
      <w:r>
        <w:t>Obrazloženje</w:t>
      </w:r>
    </w:p>
    <w:p w:rsidRDefault="00E83F7A" w:rsidP="00420F48" w:rsidR="00E83F7A">
      <w:pPr>
        <w:jc w:val="center"/>
      </w:pPr>
    </w:p>
    <w:p w:rsidRDefault="00E62B36" w:rsidP="00E62B36" w:rsidR="00E62B36"/>
    <w:p w:rsidRDefault="00E83F7A" w:rsidP="00E83F7A" w:rsidR="00E83F7A">
      <w:pPr>
        <w:ind w:firstLine="708"/>
        <w:jc w:val="both"/>
      </w:pPr>
      <w:r>
        <w:t xml:space="preserve">Rješenjem ovog suda br. St-147/2013 od 17. srpnja 2013. godine otvoren je stečajni postupak nad stečajnim dužnikom </w:t>
      </w:r>
      <w:r w:rsidRPr="00D4735C">
        <w:t>TEHNOSPOJ, d.o.o., "u stečaju"</w:t>
      </w:r>
      <w:r>
        <w:t>, Split, Ulica fra Bone Razmilovića 1, OIB: 01665083803.</w:t>
      </w:r>
    </w:p>
    <w:p w:rsidRDefault="00E83F7A" w:rsidP="00E83F7A" w:rsidR="00E83F7A">
      <w:pPr>
        <w:pStyle w:val="Tijeloteksta-uvlaka3"/>
        <w:tabs>
          <w:tab w:pos="1080" w:val="left"/>
        </w:tabs>
        <w:ind w:firstLine="180" w:left="360"/>
      </w:pPr>
    </w:p>
    <w:p w:rsidRDefault="00E83F7A" w:rsidP="00E83F7A" w:rsidR="00E83F7A">
      <w:pPr>
        <w:pStyle w:val="Tijeloteksta-uvlaka3"/>
        <w:ind w:firstLine="708" w:left="0"/>
        <w:jc w:val="both"/>
      </w:pPr>
      <w:r w:rsidRPr="00D4735C">
        <w:t>Istim rješenjem za stečajnog upravitelja imenovan je Ivan Grbić, dipl. oec iz Splita, Žnjanska 2, OIB :88634166495.</w:t>
      </w:r>
    </w:p>
    <w:p w:rsidRDefault="00F012AC" w:rsidP="00F012AC" w:rsidR="00F012AC">
      <w:pPr>
        <w:pStyle w:val="Tijeloteksta"/>
        <w:spacing w:after="0"/>
        <w:ind w:firstLine="709"/>
        <w:jc w:val="both"/>
      </w:pPr>
    </w:p>
    <w:p w:rsidRDefault="00E62B36" w:rsidP="00E83F7A" w:rsidR="008B596A">
      <w:pPr>
        <w:ind w:firstLine="708"/>
        <w:jc w:val="both"/>
      </w:pPr>
      <w:r>
        <w:t>U naprijed navedenom stečajnom postupku ispitane su prijave tražbina stečajnih vjerovnika, unovčen</w:t>
      </w:r>
      <w:r w:rsidR="008B596A">
        <w:t>a</w:t>
      </w:r>
      <w:r>
        <w:t xml:space="preserve"> je imovin</w:t>
      </w:r>
      <w:r w:rsidR="008B596A">
        <w:t>a</w:t>
      </w:r>
      <w:r>
        <w:t xml:space="preserve"> stečajnog dužnika koj</w:t>
      </w:r>
      <w:r w:rsidR="008B596A">
        <w:t>a</w:t>
      </w:r>
      <w:r>
        <w:t xml:space="preserve"> je predstavlja</w:t>
      </w:r>
      <w:r w:rsidR="008B596A">
        <w:t xml:space="preserve">la stečajnu masu </w:t>
      </w:r>
      <w:r>
        <w:t xml:space="preserve">te </w:t>
      </w:r>
      <w:r w:rsidR="00E83F7A">
        <w:t>su je vjerovniku I višeg isplatnog reda biti isplaćen ukupno iznos od 12.709,64</w:t>
      </w:r>
      <w:r w:rsidR="00E83F7A" w:rsidRPr="000E5A36">
        <w:t xml:space="preserve"> kuna, </w:t>
      </w:r>
      <w:r w:rsidR="00E83F7A">
        <w:t>8,22</w:t>
      </w:r>
      <w:r w:rsidR="00E83F7A" w:rsidRPr="000E5A36">
        <w:t>% od utvrđenog iznosa tražbine, i to stečajnom vjerovniku REPUBLIKA HRVATSKA, MINISTARSTVO FINANCIJA-POREZNA UPRAVA, OIB: 18683136487</w:t>
      </w:r>
      <w:r w:rsidR="008B596A">
        <w:t>.</w:t>
      </w:r>
    </w:p>
    <w:p w:rsidRDefault="008B596A" w:rsidP="00420F48" w:rsidR="008B596A">
      <w:pPr>
        <w:ind w:firstLine="708"/>
        <w:jc w:val="both"/>
      </w:pPr>
    </w:p>
    <w:p w:rsidRDefault="00E62B36" w:rsidP="00420F48" w:rsidR="00E62B36">
      <w:pPr>
        <w:ind w:firstLine="708"/>
        <w:jc w:val="both"/>
      </w:pPr>
      <w:r>
        <w:t>Stečajn</w:t>
      </w:r>
      <w:r w:rsidR="003B6852">
        <w:t>i upravitelj</w:t>
      </w:r>
      <w:r>
        <w:t xml:space="preserve"> </w:t>
      </w:r>
      <w:r w:rsidR="003B6852">
        <w:t>dostavio</w:t>
      </w:r>
      <w:r>
        <w:t xml:space="preserve"> </w:t>
      </w:r>
      <w:r w:rsidR="00AC76BA">
        <w:t xml:space="preserve">je </w:t>
      </w:r>
      <w:r>
        <w:t xml:space="preserve">sudu </w:t>
      </w:r>
      <w:r w:rsidR="008B596A">
        <w:t>završno izvješće uz</w:t>
      </w:r>
      <w:r>
        <w:t xml:space="preserve"> završni račun. </w:t>
      </w:r>
    </w:p>
    <w:p w:rsidRDefault="00E62B36" w:rsidP="00420F48" w:rsidR="00E62B36">
      <w:pPr>
        <w:jc w:val="both"/>
      </w:pPr>
    </w:p>
    <w:p w:rsidRDefault="00E62B36" w:rsidP="00F012AC" w:rsidR="00E83F7A">
      <w:pPr>
        <w:ind w:firstLine="708"/>
        <w:jc w:val="both"/>
      </w:pPr>
      <w:r>
        <w:t xml:space="preserve">Rješenjem ovog suda </w:t>
      </w:r>
      <w:r w:rsidR="008B596A">
        <w:t xml:space="preserve">pod gornjim poslovnim brojem od </w:t>
      </w:r>
      <w:r w:rsidR="00E83F7A">
        <w:t>16. siječnja 2017</w:t>
      </w:r>
      <w:r w:rsidR="008B596A">
        <w:t xml:space="preserve">. godine određeno je </w:t>
      </w:r>
      <w:r>
        <w:t xml:space="preserve">završno ročište vjerovnika za dan  </w:t>
      </w:r>
      <w:r w:rsidR="00E83F7A">
        <w:t>16. veljače 2017</w:t>
      </w:r>
      <w:r>
        <w:t xml:space="preserve">. godine, radi </w:t>
      </w:r>
      <w:r w:rsidR="00F012AC">
        <w:t>raspravljanja o završnom izvješću i završnom računu stečajnog upravitelja i podnošenja prigovora na završni diobeni popis</w:t>
      </w:r>
      <w:r w:rsidR="00E83F7A">
        <w:t>.</w:t>
      </w:r>
    </w:p>
    <w:p w:rsidRDefault="00E83F7A" w:rsidP="00F012AC" w:rsidR="00E83F7A">
      <w:pPr>
        <w:ind w:firstLine="708"/>
        <w:jc w:val="both"/>
      </w:pPr>
    </w:p>
    <w:p w:rsidRDefault="00E83F7A" w:rsidP="00E83F7A" w:rsidR="00E83F7A">
      <w:pPr>
        <w:ind w:firstLine="708"/>
        <w:jc w:val="both"/>
      </w:pPr>
      <w:r>
        <w:t xml:space="preserve">Dana 02. veljače 2017. godine u spis je zaprimljen prigovor na završni diobeni popis u ovom stečajnom postupku od strane vjerovnika POSOJILNICA BANK eGen po punomoćnicima navodeći da je u međuvremenu došlo do statusne promjene na strani vjerovnika, jer se isti pripojio društvu Zveza Bank reg.z.z.o.j. nakon čega je navedeno društvo promijenilo tvrtku pa sad posluje kao Posojilnica Bank eGen. Nadalje navodi da je vjerovnik  osobni vjerovnik stečajnog dužnika temeljem ugovora o kreditu. Isto tako, vjerovnik  je na ispitnom ročištu od 24.09.2013. utvrđen kao vjerovnik  II višeg isplatnog reda. Vjerovnik  je uz prijavu tražbine dostavio i obavijest o razlučnom pravu za nekretnine upisane u zk.ul. 16230 K.O. Split, etaže 25. i 241. Međutim, predmetne nekretnine su nakon toga izašle iz stečajne mase stečajnog dužnika jer su vlasništvo nad njima (prije otvaranja stečaja) stekle druge osobe. Prema tome, vjerovnik  da nije više razlučni vjerovnik jer nema pravo odvojenog namirenja na predmetu stečajne mase. Na predmetnim nekretninama još je uvijek hipoteka u korist vjerovnika pa je jasno da on nije namirio niti dio prijavljene tražbine. Slijedom navedenog ističe da nije bilo uvjeta da se vjerovnika razvrsta među uvjetno utvrđene tražbine jer isti ima bezuvjetnu tražbinu prema stečajnom dužniku te mora biti razvrstan u popisu u skladu sa zakonom. </w:t>
      </w:r>
    </w:p>
    <w:p w:rsidRDefault="00E83F7A" w:rsidP="00E83F7A" w:rsidR="00E83F7A">
      <w:pPr>
        <w:jc w:val="both"/>
      </w:pPr>
    </w:p>
    <w:p w:rsidRDefault="00E83F7A" w:rsidP="00E83F7A" w:rsidR="00E83F7A">
      <w:pPr>
        <w:ind w:firstLine="708"/>
        <w:jc w:val="both"/>
      </w:pPr>
      <w:r>
        <w:t xml:space="preserve">Dopisom od 02. veljače 2017. godine sud je isti prigovor dostavio stečajnom upravitelju na očitovanje. Isti se očitovao, te dana 03. veljače 2017. godine u spis dostavio ispravljenu tablicu za završni (diobni) popis te je isti ispravljeni popis objavljen na mrežnoj stranici e-oglasna ploča Trgovačkog suda u Splitu dana 03. veljače 2017. godine. </w:t>
      </w:r>
    </w:p>
    <w:p w:rsidRDefault="00E83F7A" w:rsidP="00E83F7A" w:rsidR="00E83F7A">
      <w:pPr>
        <w:jc w:val="both"/>
      </w:pPr>
    </w:p>
    <w:p w:rsidRDefault="00E83F7A" w:rsidP="00E83F7A" w:rsidR="009A01C2" w:rsidRPr="003B6852">
      <w:pPr>
        <w:ind w:firstLine="708"/>
        <w:jc w:val="both"/>
      </w:pPr>
      <w:r>
        <w:t xml:space="preserve">Na ročištu 16. veljače 2017. godine prisutni </w:t>
      </w:r>
      <w:r w:rsidR="009A01C2">
        <w:t xml:space="preserve">vjerovnici nisu imali prigovora na završni račun </w:t>
      </w:r>
      <w:r w:rsidR="009A01C2" w:rsidRPr="003B6852">
        <w:t>i završni popis.</w:t>
      </w:r>
    </w:p>
    <w:p w:rsidRDefault="00E62B36" w:rsidP="00420F48" w:rsidR="00E62B36">
      <w:pPr>
        <w:jc w:val="both"/>
      </w:pPr>
    </w:p>
    <w:p w:rsidRDefault="008F1A26" w:rsidP="008F1A26" w:rsidR="008F1A26">
      <w:pPr>
        <w:ind w:firstLine="708"/>
        <w:jc w:val="both"/>
        <w:rPr>
          <w:szCs w:val="24"/>
        </w:rPr>
      </w:pPr>
      <w:r>
        <w:rPr>
          <w:szCs w:val="24"/>
        </w:rPr>
        <w:t>Sukladno odredbama čl. 25. st. 1. točka 13. i čl. 196. Stečajnog zakona ("</w:t>
      </w:r>
      <w:r w:rsidRPr="00B91B71">
        <w:rPr>
          <w:szCs w:val="24"/>
        </w:rPr>
        <w:t xml:space="preserve">Narodne novine" broj </w:t>
      </w:r>
      <w:hyperlink r:id="rId11" w:history="true">
        <w:r w:rsidRPr="00B91B71">
          <w:rPr>
            <w:bCs/>
            <w:szCs w:val="24"/>
          </w:rPr>
          <w:t>44/96</w:t>
        </w:r>
      </w:hyperlink>
      <w:r w:rsidRPr="00B91B71">
        <w:rPr>
          <w:szCs w:val="24"/>
        </w:rPr>
        <w:t xml:space="preserve">, </w:t>
      </w:r>
      <w:hyperlink r:id="rId12" w:history="true">
        <w:r w:rsidRPr="00B91B71">
          <w:rPr>
            <w:bCs/>
            <w:szCs w:val="24"/>
          </w:rPr>
          <w:t>29/99</w:t>
        </w:r>
      </w:hyperlink>
      <w:r w:rsidRPr="00B91B71">
        <w:rPr>
          <w:szCs w:val="24"/>
        </w:rPr>
        <w:t xml:space="preserve">, </w:t>
      </w:r>
      <w:hyperlink r:id="rId13" w:history="true">
        <w:r w:rsidRPr="00B91B71">
          <w:rPr>
            <w:bCs/>
            <w:szCs w:val="24"/>
          </w:rPr>
          <w:t>129/00</w:t>
        </w:r>
      </w:hyperlink>
      <w:r w:rsidRPr="00B91B71">
        <w:rPr>
          <w:szCs w:val="24"/>
        </w:rPr>
        <w:t xml:space="preserve">, </w:t>
      </w:r>
      <w:hyperlink r:id="rId14" w:history="true">
        <w:r w:rsidRPr="00B91B71">
          <w:rPr>
            <w:bCs/>
            <w:szCs w:val="24"/>
          </w:rPr>
          <w:t>123/03</w:t>
        </w:r>
      </w:hyperlink>
      <w:r w:rsidRPr="00B91B71">
        <w:rPr>
          <w:szCs w:val="24"/>
        </w:rPr>
        <w:t xml:space="preserve">, </w:t>
      </w:r>
      <w:hyperlink r:id="rId15" w:history="true">
        <w:r w:rsidRPr="00B91B71">
          <w:rPr>
            <w:bCs/>
            <w:szCs w:val="24"/>
          </w:rPr>
          <w:t>82/06</w:t>
        </w:r>
      </w:hyperlink>
      <w:r w:rsidRPr="00B91B71">
        <w:rPr>
          <w:szCs w:val="24"/>
        </w:rPr>
        <w:t xml:space="preserve">, </w:t>
      </w:r>
      <w:hyperlink r:id="rId16" w:history="true">
        <w:r w:rsidRPr="00B91B71">
          <w:rPr>
            <w:bCs/>
            <w:szCs w:val="24"/>
          </w:rPr>
          <w:t>116/10</w:t>
        </w:r>
      </w:hyperlink>
      <w:r w:rsidRPr="00B91B71">
        <w:rPr>
          <w:szCs w:val="24"/>
        </w:rPr>
        <w:t xml:space="preserve">, </w:t>
      </w:r>
      <w:hyperlink r:id="rId17" w:history="true">
        <w:r w:rsidRPr="00B91B71">
          <w:rPr>
            <w:bCs/>
            <w:szCs w:val="24"/>
          </w:rPr>
          <w:t>25/12</w:t>
        </w:r>
      </w:hyperlink>
      <w:r w:rsidRPr="00B91B71">
        <w:rPr>
          <w:szCs w:val="24"/>
        </w:rPr>
        <w:t xml:space="preserve">, </w:t>
      </w:r>
      <w:hyperlink r:id="rId18" w:history="true">
        <w:r w:rsidRPr="00B91B71">
          <w:rPr>
            <w:bCs/>
            <w:szCs w:val="24"/>
          </w:rPr>
          <w:t>133/12</w:t>
        </w:r>
      </w:hyperlink>
      <w:r w:rsidRPr="00B91B71">
        <w:rPr>
          <w:szCs w:val="24"/>
        </w:rPr>
        <w:t xml:space="preserve">, </w:t>
      </w:r>
      <w:hyperlink r:id="rId19" w:history="true">
        <w:r w:rsidRPr="00B91B71">
          <w:rPr>
            <w:bCs/>
            <w:szCs w:val="24"/>
          </w:rPr>
          <w:t>45/13</w:t>
        </w:r>
      </w:hyperlink>
      <w:r w:rsidRPr="00B91B71">
        <w:rPr>
          <w:szCs w:val="24"/>
        </w:rPr>
        <w:t>)</w:t>
      </w:r>
      <w:r>
        <w:rPr>
          <w:szCs w:val="24"/>
        </w:rPr>
        <w:t xml:space="preserve"> i ostalim odredbama Stečajnog zakona, 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pod točkom III. izreke ovog rješenja. </w:t>
      </w:r>
    </w:p>
    <w:p w:rsidRDefault="008F1A26" w:rsidP="008F1A26" w:rsidR="008F1A26">
      <w:pPr>
        <w:jc w:val="both"/>
      </w:pPr>
    </w:p>
    <w:p w:rsidRDefault="008F1A26" w:rsidP="008F1A26" w:rsidR="008F1A26" w:rsidRPr="00A96D59">
      <w:pPr>
        <w:ind w:firstLine="708"/>
        <w:jc w:val="both"/>
      </w:pPr>
      <w:r>
        <w:lastRenderedPageBreak/>
        <w:t>Slijedom  prednjeg, temeljem odredbi čl.  196  i  čl.  25  st.  1  toč. 13.  SZ</w:t>
      </w:r>
      <w:r w:rsidRPr="00A96D59">
        <w:rPr>
          <w:bCs/>
        </w:rPr>
        <w:t xml:space="preserve"> </w:t>
      </w:r>
      <w:r w:rsidRPr="00A96D59">
        <w:t xml:space="preserve">trebalo je donijeti ovo rješenje. </w:t>
      </w:r>
    </w:p>
    <w:p w:rsidRDefault="00E62B36" w:rsidP="00E62B36" w:rsidR="00E62B36"/>
    <w:p w:rsidRDefault="00E62B36" w:rsidP="00420F48" w:rsidR="00E62B36">
      <w:pPr>
        <w:jc w:val="center"/>
      </w:pPr>
      <w:r>
        <w:t xml:space="preserve">U  Splitu, </w:t>
      </w:r>
      <w:r w:rsidR="00AD3E49">
        <w:t>17</w:t>
      </w:r>
      <w:r w:rsidR="00E83F7A">
        <w:t>. veljače</w:t>
      </w:r>
      <w:r w:rsidR="008F1A26">
        <w:t xml:space="preserve"> 2017</w:t>
      </w:r>
      <w:r w:rsidR="00420F48">
        <w:t xml:space="preserve">. godine </w:t>
      </w:r>
    </w:p>
    <w:p w:rsidRDefault="00E62B36" w:rsidP="00E62B36" w:rsidR="00E62B36"/>
    <w:p w:rsidRDefault="00D7663B" w:rsidP="00D7663B" w:rsidR="00E62B36">
      <w:pPr>
        <w:ind w:firstLine="708" w:left="7080"/>
        <w:jc w:val="center"/>
      </w:pPr>
      <w:r>
        <w:t>SUDAC</w:t>
      </w:r>
    </w:p>
    <w:p w:rsidRDefault="00E62B36" w:rsidP="00420F48" w:rsidR="00E62B36">
      <w:pPr>
        <w:jc w:val="right"/>
      </w:pPr>
    </w:p>
    <w:p w:rsidRDefault="00E62B36" w:rsidP="00420F48" w:rsidR="00E62B36">
      <w:pPr>
        <w:jc w:val="right"/>
      </w:pPr>
    </w:p>
    <w:p w:rsidRDefault="00420F48" w:rsidP="00420F48" w:rsidR="00E62B36">
      <w:pPr>
        <w:jc w:val="right"/>
      </w:pPr>
      <w:r>
        <w:t xml:space="preserve">Katarina Mikulić </w:t>
      </w:r>
    </w:p>
    <w:p w:rsidRDefault="00E62B36" w:rsidP="00E62B36" w:rsidR="00E62B36"/>
    <w:p w:rsidRDefault="00420F48" w:rsidP="00E62B36" w:rsidR="00420F48"/>
    <w:p w:rsidRDefault="00E62B36" w:rsidP="00420F48" w:rsidR="00E62B36">
      <w:pPr>
        <w:jc w:val="both"/>
      </w:pPr>
      <w:r>
        <w:t>PRAVNA POUKA: Protiv ovog rješenja dopuštena je žalba Visokom trgovačkom sudu Republike Hrvatske u Zagrebu. Žalba se podnosi putem ovog suda u 2 primjerka, u roku od 8 dana od dana dostave rješenja.</w:t>
      </w:r>
    </w:p>
    <w:p w:rsidRDefault="00E62B36" w:rsidP="00E62B36" w:rsidR="00E62B36"/>
    <w:p w:rsidRDefault="00E62B36" w:rsidP="00E62B36" w:rsidR="00E62B36">
      <w:r>
        <w:t>DNA:</w:t>
      </w:r>
    </w:p>
    <w:p w:rsidRDefault="00E62B36" w:rsidP="00E62B36" w:rsidR="00D7663B">
      <w:r>
        <w:t>1.Stečajn</w:t>
      </w:r>
      <w:r w:rsidR="003B6852">
        <w:t>i upravitelj</w:t>
      </w:r>
      <w:r>
        <w:t xml:space="preserve"> </w:t>
      </w:r>
    </w:p>
    <w:p w:rsidRDefault="00E62B36" w:rsidP="00E62B36" w:rsidR="00E62B36">
      <w:r>
        <w:t>2.FINA Split</w:t>
      </w:r>
    </w:p>
    <w:p w:rsidRDefault="00E62B36" w:rsidP="00E62B36" w:rsidR="00E62B36">
      <w:r>
        <w:t>3.Porezna uprava, Područni ured Split</w:t>
      </w:r>
      <w:r w:rsidR="0051370E">
        <w:t xml:space="preserve"> </w:t>
      </w:r>
    </w:p>
    <w:p w:rsidRDefault="00E62B36" w:rsidP="00E62B36" w:rsidR="00E62B36">
      <w:r>
        <w:t>4.ŽDO Građansko upravni odjel Split</w:t>
      </w:r>
    </w:p>
    <w:p w:rsidRDefault="00E62B36" w:rsidP="00E62B36" w:rsidR="00E62B36">
      <w:r>
        <w:t xml:space="preserve">5.Općinskom sudu u Splitu, Zemljišno knjižni odjel </w:t>
      </w:r>
    </w:p>
    <w:p w:rsidRDefault="00E62B36" w:rsidP="00E62B36" w:rsidR="00E62B36">
      <w:r>
        <w:t xml:space="preserve">6.Ovršnom odjelu ovog suda </w:t>
      </w:r>
    </w:p>
    <w:p w:rsidRDefault="00E62B36" w:rsidP="00E62B36" w:rsidR="00E62B36">
      <w:r>
        <w:t>7.</w:t>
      </w:r>
      <w:r w:rsidR="00D7663B">
        <w:t xml:space="preserve">sudsko stečajna pisarnica </w:t>
      </w:r>
      <w:r>
        <w:t xml:space="preserve"> </w:t>
      </w:r>
    </w:p>
    <w:p w:rsidRDefault="00E62B36" w:rsidP="00E62B36" w:rsidR="00E62B36">
      <w:r>
        <w:t>8.Registru  ovog suda  – nakon pravomoćnosti rješenja</w:t>
      </w:r>
    </w:p>
    <w:p w:rsidRDefault="00CB0A79" w:rsidP="00E62B36" w:rsidR="00CB0A79">
      <w:r>
        <w:t xml:space="preserve">9. </w:t>
      </w:r>
      <w:r w:rsidR="00D7663B">
        <w:t>e-</w:t>
      </w:r>
      <w:r>
        <w:t xml:space="preserve">oglasna ploča </w:t>
      </w:r>
    </w:p>
    <w:p w:rsidRDefault="00CB0A79" w:rsidP="00E62B36" w:rsidR="00CB0A79">
      <w:r>
        <w:t xml:space="preserve">10. </w:t>
      </w:r>
      <w:r w:rsidR="00D7663B">
        <w:t>spis</w:t>
      </w:r>
      <w:r>
        <w:t xml:space="preserve"> </w:t>
      </w:r>
    </w:p>
    <w:p w:rsidRDefault="00E62B36" w:rsidP="00E62B36" w:rsidR="00E62B36"/>
    <w:p w:rsidRDefault="00853B3E" w:rsidP="00E62B36" w:rsidR="00853B3E"/>
    <w:sectPr w:rsidSect="00FC1E52" w:rsidR="00853B3E">
      <w:headerReference w:type="default" r:id="rId20"/>
      <w:footerReference w:type="default" r:id="rId21"/>
      <w:headerReference w:type="first" r:id="rId2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1A3" w:rsidP="00420F48" w:rsidR="00C511A3">
      <w:r>
        <w:separator/>
      </w:r>
    </w:p>
  </w:endnote>
  <w:endnote w:id="0" w:type="continuationSeparator">
    <w:p w:rsidRDefault="00C511A3" w:rsidP="00420F48" w:rsidR="00C511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9129914"/>
      <w:docPartObj>
        <w:docPartGallery w:val="Page Numbers (Bottom of Page)"/>
        <w:docPartUnique/>
      </w:docPartObj>
    </w:sdtPr>
    <w:sdtEndPr/>
    <w:sdtContent>
      <w:p w:rsidRDefault="00FC1E52" w:rsidR="00FC1E52">
        <w:pPr>
          <w:pStyle w:val="Podnoje"/>
          <w:jc w:val="center"/>
        </w:pPr>
        <w:r>
          <w:fldChar w:fldCharType="begin"/>
        </w:r>
        <w:r>
          <w:instrText>PAGE   \* MERGEFORMAT</w:instrText>
        </w:r>
        <w:r>
          <w:fldChar w:fldCharType="separate"/>
        </w:r>
        <w:r w:rsidR="00D940B4">
          <w:rPr>
            <w:noProof/>
          </w:rPr>
          <w:t>3</w:t>
        </w:r>
        <w:r>
          <w:fldChar w:fldCharType="end"/>
        </w:r>
      </w:p>
    </w:sdtContent>
  </w:sdt>
  <w:p w:rsidRDefault="00FC1E52" w:rsidR="00FC1E5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1A3" w:rsidP="00420F48" w:rsidR="00C511A3">
      <w:r>
        <w:separator/>
      </w:r>
    </w:p>
  </w:footnote>
  <w:footnote w:id="0" w:type="continuationSeparator">
    <w:p w:rsidRDefault="00C511A3" w:rsidP="00420F48" w:rsidR="00C511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420F48" w:rsidR="00420F48">
    <w:pPr>
      <w:pStyle w:val="Zaglavlje"/>
      <w:jc w:val="right"/>
    </w:pPr>
    <w:r>
      <w:t>4.</w:t>
    </w:r>
    <w:r w:rsidR="00420F48">
      <w:t>St-</w:t>
    </w:r>
    <w:r w:rsidR="00E83F7A">
      <w:t>147/2013</w:t>
    </w:r>
  </w:p>
  <w:p w:rsidRDefault="00420F48" w:rsidR="00420F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FC1E52" w:rsidR="00FC1E52">
    <w:pPr>
      <w:pStyle w:val="Zaglavlje"/>
      <w:jc w:val="right"/>
    </w:pPr>
    <w:r>
      <w:t>4.St-</w:t>
    </w:r>
    <w:r w:rsidR="00E83F7A">
      <w:t>147/2013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B36"/>
    <w:rsid w:val="002332F0"/>
    <w:rsid w:val="00356831"/>
    <w:rsid w:val="003B6852"/>
    <w:rsid w:val="003C2F22"/>
    <w:rsid w:val="00417EA6"/>
    <w:rsid w:val="00420F48"/>
    <w:rsid w:val="0051370E"/>
    <w:rsid w:val="005F36BE"/>
    <w:rsid w:val="00632489"/>
    <w:rsid w:val="007F7A84"/>
    <w:rsid w:val="00814EDB"/>
    <w:rsid w:val="00815142"/>
    <w:rsid w:val="00853B3E"/>
    <w:rsid w:val="008A69D4"/>
    <w:rsid w:val="008B596A"/>
    <w:rsid w:val="008F1A26"/>
    <w:rsid w:val="00981D37"/>
    <w:rsid w:val="009A01C2"/>
    <w:rsid w:val="00A50464"/>
    <w:rsid w:val="00AC76BA"/>
    <w:rsid w:val="00AD3E49"/>
    <w:rsid w:val="00B102E0"/>
    <w:rsid w:val="00BE4A98"/>
    <w:rsid w:val="00C511A3"/>
    <w:rsid w:val="00CB0A79"/>
    <w:rsid w:val="00CE7751"/>
    <w:rsid w:val="00CF5106"/>
    <w:rsid w:val="00D7081E"/>
    <w:rsid w:val="00D7663B"/>
    <w:rsid w:val="00D940B4"/>
    <w:rsid w:val="00DD0D50"/>
    <w:rsid w:val="00E62B36"/>
    <w:rsid w:val="00E83F7A"/>
    <w:rsid w:val="00ED66FD"/>
    <w:rsid w:val="00F012AC"/>
    <w:rsid w:val="00FA3B85"/>
    <w:rsid w:val="00FC1E52"/>
    <w:rsid w:val="00FE21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true"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true"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0F48"/>
    <w:rPr>
      <w:rFonts w:cs="Tahoma" w:hAnsi="Tahoma" w:asci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hAnsiTheme="minorHAnsi" w:asci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true"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D940B4"/>
    <w:rPr>
      <w:color w:val="808080"/>
      <w:bdr w:space="0" w:sz="0" w:color="auto" w:val="none"/>
      <w:shd w:fill="auto" w:color="auto" w:val="clear"/>
    </w:rPr>
  </w:style>
  <w:style w:customStyle="true" w:styleId="eSPISCCParagraphDefaultFont" w:type="character">
    <w:name w:val="eSPIS_CC_Paragraph Default Font"/>
    <w:basedOn w:val="Zadanifontodlomka"/>
    <w:rsid w:val="00D940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40B4"/>
    <w:rPr>
      <w:bdr w:space="0" w:sz="0" w:color="auto" w:val="none"/>
      <w:shd w:fill="FFFFCC" w:color="auto" w:val="clear"/>
      <w:lang w:val="hr-HR"/>
    </w:rPr>
  </w:style>
  <w:style w:customStyle="true" w:styleId="PozadinaSvijetloCrvena" w:type="character">
    <w:name w:val="Pozadina_SvijetloCrvena"/>
    <w:basedOn w:val="eSPISCCParagraphDefaultFont"/>
    <w:rsid w:val="00D940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40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1"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1"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ascii="Tahoma" w:cs="Tahoma" w:hAnsi="Tahoma"/>
      <w:sz w:val="16"/>
      <w:szCs w:val="16"/>
    </w:rPr>
  </w:style>
  <w:style w:customStyle="1" w:styleId="TekstbaloniaChar" w:type="character">
    <w:name w:val="Tekst balončića Char"/>
    <w:basedOn w:val="Zadanifontodlomka"/>
    <w:link w:val="Tekstbalonia"/>
    <w:uiPriority w:val="99"/>
    <w:semiHidden/>
    <w:rsid w:val="00420F48"/>
    <w:rPr>
      <w:rFonts w:ascii="Tahoma" w:cs="Tahoma" w:hAns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asciiTheme="minorHAnsi" w:hAns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1"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1"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D940B4"/>
    <w:rPr>
      <w:color w:val="808080"/>
      <w:bdr w:color="auto" w:space="0" w:sz="0" w:val="none"/>
      <w:shd w:color="auto" w:fill="auto" w:val="clear"/>
    </w:rPr>
  </w:style>
  <w:style w:customStyle="1" w:styleId="eSPISCCParagraphDefaultFont" w:type="character">
    <w:name w:val="eSPIS_CC_Paragraph Default Font"/>
    <w:basedOn w:val="Zadanifontodlomka"/>
    <w:rsid w:val="00D940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40B4"/>
    <w:rPr>
      <w:bdr w:color="auto" w:space="0" w:sz="0" w:val="none"/>
      <w:shd w:color="auto" w:fill="FFFFCC" w:val="clear"/>
      <w:lang w:val="hr-HR"/>
    </w:rPr>
  </w:style>
  <w:style w:customStyle="1" w:styleId="PozadinaSvijetloCrvena" w:type="character">
    <w:name w:val="Pozadina_SvijetloCrvena"/>
    <w:basedOn w:val="eSPISCCParagraphDefaultFont"/>
    <w:rsid w:val="00D940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40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TEHNOSPOJ, d.o.o. za trgovinu i usluge, "u stečaju"</izvorni_sadrzaj>
    <derivirana_varijabla naziv="DomainObject.Predmet.ProtustrankaFormated_1">  TEHNOSPOJ, d.o.o. za trgovinu i usluge, "u stečaju"</derivirana_varijabla>
  </DomainObject.Predmet.ProtustrankaFormated>
  <DomainObject.Predmet.ProtustrankaFormatedOIB>
    <izvorni_sadrzaj>  TEHNOSPOJ, d.o.o. za trgovinu i usluge, "u stečaju", OIB 01665083803</izvorni_sadrzaj>
    <derivirana_varijabla naziv="DomainObject.Predmet.ProtustrankaFormatedOIB_1">  TEHNOSPOJ, d.o.o. za trgovinu i usluge, "u stečaju", OIB 01665083803</derivirana_varijabla>
  </DomainObject.Predmet.ProtustrankaFormatedOIB>
  <DomainObject.Predmet.ProtustrankaFormatedWithAdress>
    <izvorni_sadrzaj> TEHNOSPOJ, d.o.o. za trgovinu i usluge, "u stečaju", Ulica Fra Bone Razmilovića 1, 21000 Split</izvorni_sadrzaj>
    <derivirana_varijabla naziv="DomainObject.Predmet.ProtustrankaFormatedWithAdress_1"> TEHNOSPOJ, d.o.o. za trgovinu i usluge, "u stečaju", Ulica Fra Bone Razmilovića 1, 21000 Split</derivirana_varijabla>
  </DomainObject.Predmet.ProtustrankaFormatedWithAdress>
  <DomainObject.Predmet.ProtustrankaFormatedWithAdressOIB>
    <izvorni_sadrzaj> TEHNOSPOJ, d.o.o. za trgovinu i usluge, "u stečaju", OIB 01665083803, Ulica Fra Bone Razmilovića 1, 21000 Split</izvorni_sadrzaj>
    <derivirana_varijabla naziv="DomainObject.Predmet.ProtustrankaFormatedWithAdressOIB_1"> TEHNOSPOJ, d.o.o. za trgovinu i usluge, "u stečaju", OIB 01665083803, Ulica Fra Bone Razmilovića 1, 21000 Split</derivirana_varijabla>
  </DomainObject.Predmet.ProtustrankaFormatedWithAdressOIB>
  <DomainObject.Predmet.ProtustrankaWithAdress>
    <izvorni_sadrzaj>TEHNOSPOJ, d.o.o. za trgovinu i usluge, "u stečaju" Ulica Fra Bone Razmilovića 1, 21000 Split</izvorni_sadrzaj>
    <derivirana_varijabla naziv="DomainObject.Predmet.ProtustrankaWithAdress_1">TEHNOSPOJ, d.o.o. za trgovinu i usluge, "u stečaju" Ulica Fra Bone Razmilovića 1, 21000 Split</derivirana_varijabla>
  </DomainObject.Predmet.ProtustrankaWithAdress>
  <DomainObject.Predmet.ProtustrankaWithAdressOIB>
    <izvorni_sadrzaj>TEHNOSPOJ, d.o.o. za trgovinu i usluge, "u stečaju", OIB 01665083803, Ulica Fra Bone Razmilovića 1, 21000 Split</izvorni_sadrzaj>
    <derivirana_varijabla naziv="DomainObject.Predmet.ProtustrankaWithAdressOIB_1">TEHNOSPOJ, d.o.o. za trgovinu i usluge, "u stečaju", OIB 01665083803, Ulica Fra Bone Razmilovića 1, 21000 Split</derivirana_varijabla>
  </DomainObject.Predmet.ProtustrankaWithAdressOIB>
  <DomainObject.Predmet.ProtustrankaNazivFormated>
    <izvorni_sadrzaj>TEHNOSPOJ, d.o.o. za trgovinu i usluge, "u stečaju"</izvorni_sadrzaj>
    <derivirana_varijabla naziv="DomainObject.Predmet.ProtustrankaNazivFormated_1">TEHNOSPOJ, d.o.o. za trgovinu i usluge, "u stečaju"</derivirana_varijabla>
  </DomainObject.Predmet.ProtustrankaNazivFormated>
  <DomainObject.Predmet.ProtustrankaNazivFormatedOIB>
    <izvorni_sadrzaj>TEHNOSPOJ, d.o.o. za trgovinu i usluge, "u stečaju", OIB 01665083803</izvorni_sadrzaj>
    <derivirana_varijabla naziv="DomainObject.Predmet.ProtustrankaNazivFormatedOIB_1">TEHNOSPOJ, d.o.o. za trgovinu i usluge, "u stečaju", OIB 01665083803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Tanasija Marković; BRODOMERKUR; PORSCHE LEASING d.o.o. zastupanog po punomoćniku SEBASTIJAN MIŠE; CAPRICORNO d.o.o.; REHAU d.o.o. zastupanog po punomoćniku ODVJETNIČKO DRUŠTVO ANIĆ I PARTNERI; Grad Split; RHEA d.o.o. zastupanog po punomoćniku ODVJETNIČKO DRUŠTVO MIHOČEVIĆ&amp;BAJS društvo s ograničenom odgovornošću; Financijska agencija Split; HRVATSKE ŠUME d.o.o. zastupanog po punomoćniku Zoran Tomić; HRVATSKE VODE; Ankica Luetić; DUJMOVAČA društvo za trgovinu, d.o.o. zastupanog po punomoćniku ZAJEDNIČKI ODVJETNIČKI URED BORO RAJIĆ I TOMISLAV KASALO; HEP-Operator distribucijskog sustava d.o.o. za distribuciju i opskrbu električne energije; MINISTARSTVO FINANCIJA zastupanog po punomoćniku ŽUPANIJSKO DRŽAVNO ODVJETNIŠTVO U SPLITU; HYPO ALPE-ADRIA-BANK dioničko društvo; SLOBODNA DALMACIJA izdavačka i tiskarska djelatnost, dioničko društvo; GRAD SOLIN; SOCIETE GENERALE-SPLITSKA BANKA dioničko društvo; POSOJILNICA-BANK zastupanog po punomoćniku OD BUTERIN&amp;POSAVEC; IMS-5 društvo s ograničenom odgovornošću za trgovinu i usluge zastupanog po punomoćniku Ivica Stjepić; FAB s.r.l. zastupanog po punomoćniku Matej Klaričić</izvorni_sadrzaj>
    <derivirana_varijabla naziv="DomainObject.Predmet.StrankaFormated_1">  Tanasija Marković; BRODOMERKUR; PORSCHE LEASING d.o.o. zastupanog po punomoćniku SEBASTIJAN MIŠE; CAPRICORNO d.o.o.; REHAU d.o.o. zastupanog po punomoćniku ODVJETNIČKO DRUŠTVO ANIĆ I PARTNERI; Grad Split; RHEA d.o.o. zastupanog po punomoćniku ODVJETNIČKO DRUŠTVO MIHOČEVIĆ&amp;BAJS društvo s ograničenom odgovornošću; Financijska agencija Split; HRVATSKE ŠUME d.o.o. zastupanog po punomoćniku Zoran Tomić; HRVATSKE VODE; Ankica Luetić; DUJMOVAČA društvo za trgovinu, d.o.o. zastupanog po punomoćniku ZAJEDNIČKI ODVJETNIČKI URED BORO RAJIĆ I TOMISLAV KASALO; HEP-Operator distribucijskog sustava d.o.o. za distribuciju i opskrbu električne energije; MINISTARSTVO FINANCIJA zastupanog po punomoćniku ŽUPANIJSKO DRŽAVNO ODVJETNIŠTVO U SPLITU; HYPO ALPE-ADRIA-BANK dioničko društvo; SLOBODNA DALMACIJA izdavačka i tiskarska djelatnost, dioničko društvo; GRAD SOLIN; SOCIETE GENERALE-SPLITSKA BANKA dioničko društvo; POSOJILNICA-BANK zastupanog po punomoćniku OD BUTERIN&amp;POSAVEC; IMS-5 društvo s ograničenom odgovornošću za trgovinu i usluge zastupanog po punomoćniku Ivica Stjepić; FAB s.r.l. zastupanog po punomoćniku Matej Klaričić</derivirana_varijabla>
  </DomainObject.Predmet.StrankaFormated>
  <DomainObject.Predmet.StrankaFormatedOIB>
    <izvorni_sadrzaj>  Tanasija Marković, OIB 15362271646; BRODOMERKUR, OIB 33956120458; PORSCHE LEASING d.o.o., OIB 90275854576 zastupanog po punomoćniku SEBASTIJAN MIŠE; CAPRICORNO d.o.o., OIB 09517317411; REHAU d.o.o., OIB 39268025266 zastupanog po punomoćniku ODVJETNIČKO DRUŠTVO ANIĆ I PARTNERI; Grad Split, OIB 78755598868; RHEA d.o.o., OIB 43354566311 zastupanog po punomoćniku ODVJETNIČKO DRUŠTVO MIHOČEVIĆ&amp;BAJS društvo s ograničenom odgovornošću; Financijska agencija Split, OIB 85821130368; HRVATSKE ŠUME d.o.o., OIB 69693144506 zastupanog po punomoćniku Zoran Tomić; HRVATSKE VODE, OIB 28921383001; Ankica Luetić, OIB 79709758602; DUJMOVAČA društvo za trgovinu, d.o.o., OIB 71377021534 zastupanog po punomoćniku ZAJEDNIČKI ODVJETNIČKI URED BORO RAJIĆ I TOMISLAV KASALO; HEP-Operator distribucijskog sustava d.o.o. za distribuciju i opskrbu električne energije, OIB 46830600751; MINISTARSTVO FINANCIJA, OIB 18683136487 zastupanog po punomoćniku ŽUPANIJSKO DRŽAVNO ODVJETNIŠTVO U SPLITU; HYPO ALPE-ADRIA-BANK dioničko društvo, OIB 14036333877; SLOBODNA DALMACIJA izdavačka i tiskarska djelatnost, dioničko društvo, OIB 35075764438; GRAD SOLIN, OIB 40642464411; SOCIETE GENERALE-SPLITSKA BANKA dioničko društvo, OIB 69326397242; POSOJILNICA-BANK, OIB 69427775688 zastupanog po punomoćniku OD BUTERIN&amp;POSAVEC; IMS-5 društvo s ograničenom odgovornošću za trgovinu i usluge, OIB 21399583704 zastupanog po punomoćniku Ivica Stjepić; FAB s.r.l. zastupanog po punomoćniku Matej Klaričić</izvorni_sadrzaj>
    <derivirana_varijabla naziv="DomainObject.Predmet.StrankaFormatedOIB_1">  Tanasija Marković, OIB 15362271646; BRODOMERKUR, OIB 33956120458; PORSCHE LEASING d.o.o., OIB 90275854576 zastupanog po punomoćniku SEBASTIJAN MIŠE; CAPRICORNO d.o.o., OIB 09517317411; REHAU d.o.o., OIB 39268025266 zastupanog po punomoćniku ODVJETNIČKO DRUŠTVO ANIĆ I PARTNERI; Grad Split, OIB 78755598868; RHEA d.o.o., OIB 43354566311 zastupanog po punomoćniku ODVJETNIČKO DRUŠTVO MIHOČEVIĆ&amp;BAJS društvo s ograničenom odgovornošću; Financijska agencija Split, OIB 85821130368; HRVATSKE ŠUME d.o.o., OIB 69693144506 zastupanog po punomoćniku Zoran Tomić; HRVATSKE VODE, OIB 28921383001; Ankica Luetić, OIB 79709758602; DUJMOVAČA društvo za trgovinu, d.o.o., OIB 71377021534 zastupanog po punomoćniku ZAJEDNIČKI ODVJETNIČKI URED BORO RAJIĆ I TOMISLAV KASALO; HEP-Operator distribucijskog sustava d.o.o. za distribuciju i opskrbu električne energije, OIB 46830600751; MINISTARSTVO FINANCIJA, OIB 18683136487 zastupanog po punomoćniku ŽUPANIJSKO DRŽAVNO ODVJETNIŠTVO U SPLITU; HYPO ALPE-ADRIA-BANK dioničko društvo, OIB 14036333877; SLOBODNA DALMACIJA izdavačka i tiskarska djelatnost, dioničko društvo, OIB 35075764438; GRAD SOLIN, OIB 40642464411; SOCIETE GENERALE-SPLITSKA BANKA dioničko društvo, OIB 69326397242; POSOJILNICA-BANK, OIB 69427775688 zastupanog po punomoćniku OD BUTERIN&amp;POSAVEC; IMS-5 društvo s ograničenom odgovornošću za trgovinu i usluge, OIB 21399583704 zastupanog po punomoćniku Ivica Stjepić; FAB s.r.l. zastupanog po punomoćniku Matej Klaričić</derivirana_varijabla>
  </DomainObject.Predmet.StrankaFormatedOIB>
  <DomainObject.Predmet.StrankaFormatedWithAdress>
    <izvorni_sadrzaj> Tanasija Marković, Vrbovačka  cesta 44, 43500 Daruvar; BRODOMERKUR, POLJIČKA CESTA 35, Split; PORSCHE LEASING d.o.o., Velimira Škorpika 21, 10000 Zagreb zastupanog po punomoćniku SEBASTIJAN MIŠE; CAPRICORNO d.o.o., Hercegovačka 57/A, 21000 Split; REHAU d.o.o., Franje Lučića 34, 10000 Zagreb zastupanog po punomoćniku ODVJETNIČKO DRUŠTVO ANIĆ I PARTNERI; Grad Split, OBALAK.BRANIMIRA 14, 21000 Split; RHEA d.o.o., Buzinski prilaz 36/a, 10000 Zagreb zastupanog po punomoćniku ODVJETNIČKO DRUŠTVO MIHOČEVIĆ&amp;BAJS društvo s ograničenom odgovornošću; Financijska agencija Split, Mažuranić. šetalište 24 b, 21000 Split; HRVATSKE ŠUME d.o.o., Ljudevita Farkaša Vukotinovića 2, 10000 Zagreb zastupanog po punomoćniku Zoran Tomić; HRVATSKE VODE, Ulica grada Vukovara 220, 10000 Zagreb; Ankica Luetić, Priora Petra 7/I, 21000 Split; DUJMOVAČA društvo za trgovinu, d.o.o., Solinska 45, 21000 Split zastupanog po punomoćniku ZAJEDNIČKI ODVJETNIČKI URED BORO RAJIĆ I TOMISLAV KASALO; HEP-Operator distribucijskog sustava d.o.o. za distribuciju i opskrbu električne energije, Poljička cesta bb, 21000 Split; MINISTARSTVO FINANCIJA zastupanog po punomoćniku ŽUPANIJSKO DRŽAVNO ODVJETNIŠTVO U SPLITU; HYPO ALPE-ADRIA-BANK dioničko društvo, Slavonska avenija 6, 10000 Zagreb; SLOBODNA DALMACIJA izdavačka i tiskarska djelatnost, dioničko društvo, Ulica Hrvatske Mornarice 4, 21000 Split; GRAD SOLIN, Stjepana Radića 42, 21210 Solin; SOCIETE GENERALE-SPLITSKA BANKA dioničko društvo, Ruđera Boškovića 16, 21000 Split; POSOJILNICA-BANK, Hauptplatz 16, 9170 BOROVLJE/FERLACH zastupanog po punomoćniku OD BUTERIN&amp;POSAVEC; IMS-5 društvo s ograničenom odgovornošću za trgovinu i usluge, Šetalište kalafata/b.b., 21000 Split zastupanog po punomoćniku Ivica Stjepić; FAB s.r.l., Via Milano 3/4/5/6/7, 61020 GALLO DI PETRIANO (PU) zastupanog po punomoćniku Matej Klaričić</izvorni_sadrzaj>
    <derivirana_varijabla naziv="DomainObject.Predmet.StrankaFormatedWithAdress_1"> Tanasija Marković, Vrbovačka  cesta 44, 43500 Daruvar; BRODOMERKUR, POLJIČKA CESTA 35, Split; PORSCHE LEASING d.o.o., Velimira Škorpika 21, 10000 Zagreb zastupanog po punomoćniku SEBASTIJAN MIŠE; CAPRICORNO d.o.o., Hercegovačka 57/A, 21000 Split; REHAU d.o.o., Franje Lučića 34, 10000 Zagreb zastupanog po punomoćniku ODVJETNIČKO DRUŠTVO ANIĆ I PARTNERI; Grad Split, OBALAK.BRANIMIRA 14, 21000 Split; RHEA d.o.o., Buzinski prilaz 36/a, 10000 Zagreb zastupanog po punomoćniku ODVJETNIČKO DRUŠTVO MIHOČEVIĆ&amp;BAJS društvo s ograničenom odgovornošću; Financijska agencija Split, Mažuranić. šetalište 24 b, 21000 Split; HRVATSKE ŠUME d.o.o., Ljudevita Farkaša Vukotinovića 2, 10000 Zagreb zastupanog po punomoćniku Zoran Tomić; HRVATSKE VODE, Ulica grada Vukovara 220, 10000 Zagreb; Ankica Luetić, Priora Petra 7/I, 21000 Split; DUJMOVAČA društvo za trgovinu, d.o.o., Solinska 45, 21000 Split zastupanog po punomoćniku ZAJEDNIČKI ODVJETNIČKI URED BORO RAJIĆ I TOMISLAV KASALO; HEP-Operator distribucijskog sustava d.o.o. za distribuciju i opskrbu električne energije, Poljička cesta bb, 21000 Split; MINISTARSTVO FINANCIJA zastupanog po punomoćniku ŽUPANIJSKO DRŽAVNO ODVJETNIŠTVO U SPLITU; HYPO ALPE-ADRIA-BANK dioničko društvo, Slavonska avenija 6, 10000 Zagreb; SLOBODNA DALMACIJA izdavačka i tiskarska djelatnost, dioničko društvo, Ulica Hrvatske Mornarice 4, 21000 Split; GRAD SOLIN, Stjepana Radića 42, 21210 Solin; SOCIETE GENERALE-SPLITSKA BANKA dioničko društvo, Ruđera Boškovića 16, 21000 Split; POSOJILNICA-BANK, Hauptplatz 16, 9170 BOROVLJE/FERLACH zastupanog po punomoćniku OD BUTERIN&amp;POSAVEC; IMS-5 društvo s ograničenom odgovornošću za trgovinu i usluge, Šetalište kalafata/b.b., 21000 Split zastupanog po punomoćniku Ivica Stjepić; FAB s.r.l., Via Milano 3/4/5/6/7, 61020 GALLO DI PETRIANO (PU) zastupanog po punomoćniku Matej Klaričić</derivirana_varijabla>
  </DomainObject.Predmet.StrankaFormatedWithAdress>
  <DomainObject.Predmet.StrankaFormatedWithAdressOIB>
    <izvorni_sadrzaj> Tanasija Marković, OIB 15362271646, Vrbovačka  cesta 44, 43500 Daruvar; BRODOMERKUR, OIB 33956120458, POLJIČKA CESTA 35, Split; PORSCHE LEASING d.o.o., OIB 90275854576, Velimira Škorpika 21, 10000 Zagreb zastupanog po punomoćniku SEBASTIJAN MIŠE; CAPRICORNO d.o.o., OIB 09517317411, Hercegovačka 57/A, 21000 Split; REHAU d.o.o., OIB 39268025266, Franje Lučića 34, 10000 Zagreb zastupanog po punomoćniku ODVJETNIČKO DRUŠTVO ANIĆ I PARTNERI; Grad Split, OIB 78755598868, OBALAK.BRANIMIRA 14, 21000 Split; RHEA d.o.o., OIB 43354566311, Buzinski prilaz 36/a, 10000 Zagreb zastupanog po punomoćniku ODVJETNIČKO DRUŠTVO MIHOČEVIĆ&amp;BAJS društvo s ograničenom odgovornošću; Financijska agencija Split, OIB 85821130368, Mažuranić. šetalište 24 b, 21000 Split; HRVATSKE ŠUME d.o.o., OIB 69693144506, Ljudevita Farkaša Vukotinovića 2, 10000 Zagreb zastupanog po punomoćniku Zoran Tomić; HRVATSKE VODE, OIB 28921383001, Ulica grada Vukovara 220, 10000 Zagreb; Ankica Luetić, OIB 79709758602, Priora Petra 7/I, 21000 Split; DUJMOVAČA društvo za trgovinu, d.o.o., OIB 71377021534, Solinska 45, 21000 Split zastupanog po punomoćniku ZAJEDNIČKI ODVJETNIČKI URED BORO RAJIĆ I TOMISLAV KASALO; HEP-Operator distribucijskog sustava d.o.o. za distribuciju i opskrbu električne energije, OIB 46830600751, Poljička cesta bb, 21000 Split; MINISTARSTVO FINANCIJA, OIB 18683136487 zastupanog po punomoćniku ŽUPANIJSKO DRŽAVNO ODVJETNIŠTVO U SPLITU; HYPO ALPE-ADRIA-BANK dioničko društvo, OIB 14036333877, Slavonska avenija 6, 10000 Zagreb; SLOBODNA DALMACIJA izdavačka i tiskarska djelatnost, dioničko društvo, OIB 35075764438, Ulica Hrvatske Mornarice 4, 21000 Split; GRAD SOLIN, OIB 40642464411, Stjepana Radića 42, 21210 Solin; SOCIETE GENERALE-SPLITSKA BANKA dioničko društvo, OIB 69326397242, Ruđera Boškovića 16, 21000 Split; POSOJILNICA-BANK, OIB 69427775688, Hauptplatz 16, 9170 BOROVLJE/FERLACH zastupanog po punomoćniku OD BUTERIN&amp;POSAVEC; IMS-5 društvo s ograničenom odgovornošću za trgovinu i usluge, OIB 21399583704, Šetalište kalafata/b.b., 21000 Split zastupanog po punomoćniku Ivica Stjepić; FAB s.r.l., Via Milano 3/4/5/6/7, 61020 GALLO DI PETRIANO (PU) zastupanog po punomoćniku Matej Klaričić</izvorni_sadrzaj>
    <derivirana_varijabla naziv="DomainObject.Predmet.StrankaFormatedWithAdressOIB_1"> Tanasija Marković, OIB 15362271646, Vrbovačka  cesta 44, 43500 Daruvar; BRODOMERKUR, OIB 33956120458, POLJIČKA CESTA 35, Split; PORSCHE LEASING d.o.o., OIB 90275854576, Velimira Škorpika 21, 10000 Zagreb zastupanog po punomoćniku SEBASTIJAN MIŠE; CAPRICORNO d.o.o., OIB 09517317411, Hercegovačka 57/A, 21000 Split; REHAU d.o.o., OIB 39268025266, Franje Lučića 34, 10000 Zagreb zastupanog po punomoćniku ODVJETNIČKO DRUŠTVO ANIĆ I PARTNERI; Grad Split, OIB 78755598868, OBALAK.BRANIMIRA 14, 21000 Split; RHEA d.o.o., OIB 43354566311, Buzinski prilaz 36/a, 10000 Zagreb zastupanog po punomoćniku ODVJETNIČKO DRUŠTVO MIHOČEVIĆ&amp;BAJS društvo s ograničenom odgovornošću; Financijska agencija Split, OIB 85821130368, Mažuranić. šetalište 24 b, 21000 Split; HRVATSKE ŠUME d.o.o., OIB 69693144506, Ljudevita Farkaša Vukotinovića 2, 10000 Zagreb zastupanog po punomoćniku Zoran Tomić; HRVATSKE VODE, OIB 28921383001, Ulica grada Vukovara 220, 10000 Zagreb; Ankica Luetić, OIB 79709758602, Priora Petra 7/I, 21000 Split; DUJMOVAČA društvo za trgovinu, d.o.o., OIB 71377021534, Solinska 45, 21000 Split zastupanog po punomoćniku ZAJEDNIČKI ODVJETNIČKI URED BORO RAJIĆ I TOMISLAV KASALO; HEP-Operator distribucijskog sustava d.o.o. za distribuciju i opskrbu električne energije, OIB 46830600751, Poljička cesta bb, 21000 Split; MINISTARSTVO FINANCIJA, OIB 18683136487 zastupanog po punomoćniku ŽUPANIJSKO DRŽAVNO ODVJETNIŠTVO U SPLITU; HYPO ALPE-ADRIA-BANK dioničko društvo, OIB 14036333877, Slavonska avenija 6, 10000 Zagreb; SLOBODNA DALMACIJA izdavačka i tiskarska djelatnost, dioničko društvo, OIB 35075764438, Ulica Hrvatske Mornarice 4, 21000 Split; GRAD SOLIN, OIB 40642464411, Stjepana Radića 42, 21210 Solin; SOCIETE GENERALE-SPLITSKA BANKA dioničko društvo, OIB 69326397242, Ruđera Boškovića 16, 21000 Split; POSOJILNICA-BANK, OIB 69427775688, Hauptplatz 16, 9170 BOROVLJE/FERLACH zastupanog po punomoćniku OD BUTERIN&amp;POSAVEC; IMS-5 društvo s ograničenom odgovornošću za trgovinu i usluge, OIB 21399583704, Šetalište kalafata/b.b., 21000 Split zastupanog po punomoćniku Ivica Stjepić; FAB s.r.l., Via Milano 3/4/5/6/7, 61020 GALLO DI PETRIANO (PU) zastupanog po punomoćniku Matej Klaričić</derivirana_varijabla>
  </DomainObject.Predmet.StrankaFormatedWithAdressOIB>
  <DomainObject.Predmet.StrankaWithAdress>
    <izvorni_sadrzaj>Tanasija Marković Vrbovačka  cesta 44,43500 Daruvar,BRODOMERKUR POLJIČKA CESTA 35,Split,PORSCHE LEASING d.o.o. Velimira Škorpika 21,10000 Zagreb,CAPRICORNO d.o.o. Hercegovačka 57/A,21000 Split,REHAU d.o.o. Franje Lučića 34,10000 Zagreb,Grad Split OBALAK.BRANIMIRA 14,21000 Split,RHEA d.o.o. Buzinski prilaz 36/a,10000 Zagreb,Financijska agencija Split Mažuranić. šetalište 24 b,21000 Split,HRVATSKE ŠUME d.o.o. Ljudevita Farkaša Vukotinovića 2,10000 Zagreb,HRVATSKE VODE Ulica grada Vukovara 220,10000 Zagreb,Ankica Luetić Priora Petra 7/I,21000 Split,DUJMOVAČA društvo za trgovinu, d.o.o. Solinska 45,21000 Split,HEP-Operator distribucijskog sustava d.o.o. za distribuciju i opskrbu električne energije Poljička cesta bb,21000 Split,MINISTARSTVO FINANCIJA ,HYPO ALPE-ADRIA-BANK dioničko društvo Slavonska avenija 6,10000 Zagreb,SLOBODNA DALMACIJA izdavačka i tiskarska djelatnost, dioničko društvo Ulica Hrvatske Mornarice 4,21000 Split,GRAD SOLIN Stjepana Radića 42,21210 Solin,SOCIETE GENERALE-SPLITSKA BANKA dioničko društvo Ruđera Boškovića 16,21000 Split,POSOJILNICA-BANK Hauptplatz 16,9170 BOROVLJE/FERLACH,IMS-5 društvo s ograničenom odgovornošću za trgovinu i usluge Šetalište kalafata/b.b.,21000 Split,FAB s.r.l. Via Milano 3/4/5/6/7,61020 GALLO DI PETRIANO (PU)</izvorni_sadrzaj>
    <derivirana_varijabla naziv="DomainObject.Predmet.StrankaWithAdress_1">Tanasija Marković Vrbovačka  cesta 44,43500 Daruvar,BRODOMERKUR POLJIČKA CESTA 35,Split,PORSCHE LEASING d.o.o. Velimira Škorpika 21,10000 Zagreb,CAPRICORNO d.o.o. Hercegovačka 57/A,21000 Split,REHAU d.o.o. Franje Lučića 34,10000 Zagreb,Grad Split OBALAK.BRANIMIRA 14,21000 Split,RHEA d.o.o. Buzinski prilaz 36/a,10000 Zagreb,Financijska agencija Split Mažuranić. šetalište 24 b,21000 Split,HRVATSKE ŠUME d.o.o. Ljudevita Farkaša Vukotinovića 2,10000 Zagreb,HRVATSKE VODE Ulica grada Vukovara 220,10000 Zagreb,Ankica Luetić Priora Petra 7/I,21000 Split,DUJMOVAČA društvo za trgovinu, d.o.o. Solinska 45,21000 Split,HEP-Operator distribucijskog sustava d.o.o. za distribuciju i opskrbu električne energije Poljička cesta bb,21000 Split,MINISTARSTVO FINANCIJA ,HYPO ALPE-ADRIA-BANK dioničko društvo Slavonska avenija 6,10000 Zagreb,SLOBODNA DALMACIJA izdavačka i tiskarska djelatnost, dioničko društvo Ulica Hrvatske Mornarice 4,21000 Split,GRAD SOLIN Stjepana Radića 42,21210 Solin,SOCIETE GENERALE-SPLITSKA BANKA dioničko društvo Ruđera Boškovića 16,21000 Split,POSOJILNICA-BANK Hauptplatz 16,9170 BOROVLJE/FERLACH,IMS-5 društvo s ograničenom odgovornošću za trgovinu i usluge Šetalište kalafata/b.b.,21000 Split,FAB s.r.l. Via Milano 3/4/5/6/7,61020 GALLO DI PETRIANO (PU)</derivirana_varijabla>
  </DomainObject.Predmet.StrankaWithAdress>
  <DomainObject.Predmet.StrankaWithAdressOIB>
    <izvorni_sadrzaj>Tanasija Marković, OIB 15362271646, Vrbovačka  cesta 44,43500 Daruvar,BRODOMERKUR, OIB 33956120458, POLJIČKA CESTA 35,Split,PORSCHE LEASING d.o.o., OIB 90275854576, Velimira Škorpika 21,10000 Zagreb,CAPRICORNO d.o.o., OIB 09517317411, Hercegovačka 57/A,21000 Split,REHAU d.o.o., OIB 39268025266, Franje Lučića 34,10000 Zagreb,Grad Split, OIB 78755598868, OBALAK.BRANIMIRA 14,21000 Split,RHEA d.o.o., OIB 43354566311, Buzinski prilaz 36/a,10000 Zagreb,Financijska agencija Split, OIB 85821130368, Mažuranić. šetalište 24 b,21000 Split,HRVATSKE ŠUME d.o.o., OIB 69693144506, Ljudevita Farkaša Vukotinovića 2,10000 Zagreb,HRVATSKE VODE, OIB 28921383001, Ulica grada Vukovara 220,10000 Zagreb,Ankica Luetić, OIB 79709758602, Priora Petra 7/I,21000 Split,DUJMOVAČA društvo za trgovinu, d.o.o., OIB 71377021534, Solinska 45,21000 Split,HEP-Operator distribucijskog sustava d.o.o. za distribuciju i opskrbu električne energije, OIB 46830600751, Poljička cesta bb,21000 Split,MINISTARSTVO FINANCIJA, OIB 18683136487,HYPO ALPE-ADRIA-BANK dioničko društvo, OIB 14036333877, Slavonska avenija 6,10000 Zagreb,SLOBODNA DALMACIJA izdavačka i tiskarska djelatnost, dioničko društvo, OIB 35075764438, Ulica Hrvatske Mornarice 4,21000 Split,GRAD SOLIN, OIB 40642464411, Stjepana Radića 42,21210 Solin,SOCIETE GENERALE-SPLITSKA BANKA dioničko društvo, OIB 69326397242, Ruđera Boškovića 16,21000 Split,POSOJILNICA-BANK, OIB 69427775688, Hauptplatz 16,9170 BOROVLJE/FERLACH,IMS-5 društvo s ograničenom odgovornošću za trgovinu i usluge, OIB 21399583704, Šetalište kalafata/b.b.,21000 Split,FAB s.r.l., Via Milano 3/4/5/6/7,61020 GALLO DI PETRIANO (PU)</izvorni_sadrzaj>
    <derivirana_varijabla naziv="DomainObject.Predmet.StrankaWithAdressOIB_1">Tanasija Marković, OIB 15362271646, Vrbovačka  cesta 44,43500 Daruvar,BRODOMERKUR, OIB 33956120458, POLJIČKA CESTA 35,Split,PORSCHE LEASING d.o.o., OIB 90275854576, Velimira Škorpika 21,10000 Zagreb,CAPRICORNO d.o.o., OIB 09517317411, Hercegovačka 57/A,21000 Split,REHAU d.o.o., OIB 39268025266, Franje Lučića 34,10000 Zagreb,Grad Split, OIB 78755598868, OBALAK.BRANIMIRA 14,21000 Split,RHEA d.o.o., OIB 43354566311, Buzinski prilaz 36/a,10000 Zagreb,Financijska agencija Split, OIB 85821130368, Mažuranić. šetalište 24 b,21000 Split,HRVATSKE ŠUME d.o.o., OIB 69693144506, Ljudevita Farkaša Vukotinovića 2,10000 Zagreb,HRVATSKE VODE, OIB 28921383001, Ulica grada Vukovara 220,10000 Zagreb,Ankica Luetić, OIB 79709758602, Priora Petra 7/I,21000 Split,DUJMOVAČA društvo za trgovinu, d.o.o., OIB 71377021534, Solinska 45,21000 Split,HEP-Operator distribucijskog sustava d.o.o. za distribuciju i opskrbu električne energije, OIB 46830600751, Poljička cesta bb,21000 Split,MINISTARSTVO FINANCIJA, OIB 18683136487,HYPO ALPE-ADRIA-BANK dioničko društvo, OIB 14036333877, Slavonska avenija 6,10000 Zagreb,SLOBODNA DALMACIJA izdavačka i tiskarska djelatnost, dioničko društvo, OIB 35075764438, Ulica Hrvatske Mornarice 4,21000 Split,GRAD SOLIN, OIB 40642464411, Stjepana Radića 42,21210 Solin,SOCIETE GENERALE-SPLITSKA BANKA dioničko društvo, OIB 69326397242, Ruđera Boškovića 16,21000 Split,POSOJILNICA-BANK, OIB 69427775688, Hauptplatz 16,9170 BOROVLJE/FERLACH,IMS-5 društvo s ograničenom odgovornošću za trgovinu i usluge, OIB 21399583704, Šetalište kalafata/b.b.,21000 Split,FAB s.r.l., Via Milano 3/4/5/6/7,61020 GALLO DI PETRIANO (PU)</derivirana_varijabla>
  </DomainObject.Predmet.StrankaWithAdressOIB>
  <DomainObject.Predmet.StrankaNazivFormated>
    <izvorni_sadrzaj>Tanasija Marković,BRODOMERKUR,PORSCHE LEASING d.o.o.,CAPRICORNO d.o.o.,REHAU d.o.o.,Grad Split,RHEA d.o.o.,Financijska agencija Split,HRVATSKE ŠUME d.o.o.,HRVATSKE VODE,Ankica Luetić,DUJMOVAČA društvo za trgovinu, d.o.o.,HEP-Operator distribucijskog sustava d.o.o. za distribuciju i opskrbu električne energije,MINISTARSTVO FINANCIJA,HYPO ALPE-ADRIA-BANK dioničko društvo,SLOBODNA DALMACIJA izdavačka i tiskarska djelatnost, dioničko društvo,GRAD SOLIN,SOCIETE GENERALE-SPLITSKA BANKA dioničko društvo,POSOJILNICA-BANK,IMS-5 društvo s ograničenom odgovornošću za trgovinu i usluge,FAB s.r.l.</izvorni_sadrzaj>
    <derivirana_varijabla naziv="DomainObject.Predmet.StrankaNazivFormated_1">Tanasija Marković,BRODOMERKUR,PORSCHE LEASING d.o.o.,CAPRICORNO d.o.o.,REHAU d.o.o.,Grad Split,RHEA d.o.o.,Financijska agencija Split,HRVATSKE ŠUME d.o.o.,HRVATSKE VODE,Ankica Luetić,DUJMOVAČA društvo za trgovinu, d.o.o.,HEP-Operator distribucijskog sustava d.o.o. za distribuciju i opskrbu električne energije,MINISTARSTVO FINANCIJA,HYPO ALPE-ADRIA-BANK dioničko društvo,SLOBODNA DALMACIJA izdavačka i tiskarska djelatnost, dioničko društvo,GRAD SOLIN,SOCIETE GENERALE-SPLITSKA BANKA dioničko društvo,POSOJILNICA-BANK,IMS-5 društvo s ograničenom odgovornošću za trgovinu i usluge,FAB s.r.l.</derivirana_varijabla>
  </DomainObject.Predmet.StrankaNazivFormated>
  <DomainObject.Predmet.StrankaNazivFormatedOIB>
    <izvorni_sadrzaj>Tanasija Marković, OIB 15362271646,BRODOMERKUR, OIB 33956120458,PORSCHE LEASING d.o.o., OIB 90275854576,CAPRICORNO d.o.o., OIB 09517317411,REHAU d.o.o., OIB 39268025266,Grad Split, OIB 78755598868,RHEA d.o.o., OIB 43354566311,Financijska agencija Split, OIB 85821130368,HRVATSKE ŠUME d.o.o., OIB 69693144506,HRVATSKE VODE, OIB 28921383001,Ankica Luetić, OIB 79709758602,DUJMOVAČA društvo za trgovinu, d.o.o., OIB 71377021534,HEP-Operator distribucijskog sustava d.o.o. za distribuciju i opskrbu električne energije, OIB 46830600751,MINISTARSTVO FINANCIJA, OIB 18683136487,HYPO ALPE-ADRIA-BANK dioničko društvo, OIB 14036333877,SLOBODNA DALMACIJA izdavačka i tiskarska djelatnost, dioničko društvo, OIB 35075764438,GRAD SOLIN, OIB 40642464411,SOCIETE GENERALE-SPLITSKA BANKA dioničko društvo, OIB 69326397242,POSOJILNICA-BANK, OIB 69427775688,IMS-5 društvo s ograničenom odgovornošću za trgovinu i usluge, OIB 21399583704,FAB s.r.l.</izvorni_sadrzaj>
    <derivirana_varijabla naziv="DomainObject.Predmet.StrankaNazivFormatedOIB_1">Tanasija Marković, OIB 15362271646,BRODOMERKUR, OIB 33956120458,PORSCHE LEASING d.o.o., OIB 90275854576,CAPRICORNO d.o.o., OIB 09517317411,REHAU d.o.o., OIB 39268025266,Grad Split, OIB 78755598868,RHEA d.o.o., OIB 43354566311,Financijska agencija Split, OIB 85821130368,HRVATSKE ŠUME d.o.o., OIB 69693144506,HRVATSKE VODE, OIB 28921383001,Ankica Luetić, OIB 79709758602,DUJMOVAČA društvo za trgovinu, d.o.o., OIB 71377021534,HEP-Operator distribucijskog sustava d.o.o. za distribuciju i opskrbu električne energije, OIB 46830600751,MINISTARSTVO FINANCIJA, OIB 18683136487,HYPO ALPE-ADRIA-BANK dioničko društvo, OIB 14036333877,SLOBODNA DALMACIJA izdavačka i tiskarska djelatnost, dioničko društvo, OIB 35075764438,GRAD SOLIN, OIB 40642464411,SOCIETE GENERALE-SPLITSKA BANKA dioničko društvo, OIB 69326397242,POSOJILNICA-BANK, OIB 69427775688,IMS-5 društvo s ograničenom odgovornošću za trgovinu i usluge, OIB 21399583704,FAB s.r.l.</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Tanasija Marković</item>
      <item>BRODOMERKUR</item>
      <item>PORSCHE LEASING d.o.o. zastupanog po punomoćniku SEBASTIJAN MIŠE</item>
      <item>CAPRICORNO d.o.o.</item>
      <item>REHAU d.o.o. zastupanog po punomoćniku ODVJETNIČKO DRUŠTVO ANIĆ I PARTNERI</item>
      <item>Grad Split</item>
      <item>RHEA d.o.o. zastupanog po punomoćniku ODVJETNIČKO DRUŠTVO MIHOČEVIĆ&amp;BAJS društvo s ograničenom odgovornošću</item>
      <item>Financijska agencija Split</item>
      <item>HRVATSKE ŠUME d.o.o. zastupanog po punomoćniku Zoran Tomić</item>
      <item>HRVATSKE VODE</item>
      <item>Ankica Luetić</item>
      <item>DUJMOVAČA društvo za trgovinu, d.o.o. zastupanog po punomoćniku ZAJEDNIČKI ODVJETNIČKI URED BORO RAJIĆ I TOMISLAV KASALO</item>
      <item>HEP-Operator distribucijskog sustava d.o.o. za distribuciju i opskrbu električne energije</item>
      <item>MINISTARSTVO FINANCIJA zastupanog po punomoćniku ŽUPANIJSKO DRŽAVNO ODVJETNIŠTVO U SPLITU</item>
      <item>HYPO ALPE-ADRIA-BANK dioničko društvo</item>
      <item>SLOBODNA DALMACIJA izdavačka i tiskarska djelatnost, dioničko društvo</item>
      <item>GRAD SOLIN</item>
      <item>SOCIETE GENERALE-SPLITSKA BANKA dioničko društvo</item>
      <item>POSOJILNICA-BANK zastupanog po punomoćniku OD BUTERIN&amp;POSAVEC</item>
      <item>IMS-5 društvo s ograničenom odgovornošću za trgovinu i usluge zastupanog po punomoćniku Ivica Stjepić</item>
      <item>FAB s.r.l. zastupanog po punomoćniku Matej Klaričić</item>
    </izvorni_sadrzaj>
    <derivirana_varijabla naziv="DomainObject.Predmet.StrankaListFormated_1">
      <item>Tanasija Marković</item>
      <item>BRODOMERKUR</item>
      <item>PORSCHE LEASING d.o.o. zastupanog po punomoćniku SEBASTIJAN MIŠE</item>
      <item>CAPRICORNO d.o.o.</item>
      <item>REHAU d.o.o. zastupanog po punomoćniku ODVJETNIČKO DRUŠTVO ANIĆ I PARTNERI</item>
      <item>Grad Split</item>
      <item>RHEA d.o.o. zastupanog po punomoćniku ODVJETNIČKO DRUŠTVO MIHOČEVIĆ&amp;BAJS društvo s ograničenom odgovornošću</item>
      <item>Financijska agencija Split</item>
      <item>HRVATSKE ŠUME d.o.o. zastupanog po punomoćniku Zoran Tomić</item>
      <item>HRVATSKE VODE</item>
      <item>Ankica Luetić</item>
      <item>DUJMOVAČA društvo za trgovinu, d.o.o. zastupanog po punomoćniku ZAJEDNIČKI ODVJETNIČKI URED BORO RAJIĆ I TOMISLAV KASALO</item>
      <item>HEP-Operator distribucijskog sustava d.o.o. za distribuciju i opskrbu električne energije</item>
      <item>MINISTARSTVO FINANCIJA zastupanog po punomoćniku ŽUPANIJSKO DRŽAVNO ODVJETNIŠTVO U SPLITU</item>
      <item>HYPO ALPE-ADRIA-BANK dioničko društvo</item>
      <item>SLOBODNA DALMACIJA izdavačka i tiskarska djelatnost, dioničko društvo</item>
      <item>GRAD SOLIN</item>
      <item>SOCIETE GENERALE-SPLITSKA BANKA dioničko društvo</item>
      <item>POSOJILNICA-BANK zastupanog po punomoćniku OD BUTERIN&amp;POSAVEC</item>
      <item>IMS-5 društvo s ograničenom odgovornošću za trgovinu i usluge zastupanog po punomoćniku Ivica Stjepić</item>
      <item>FAB s.r.l. zastupanog po punomoćniku Matej Klaričić</item>
    </derivirana_varijabla>
  </DomainObject.Predmet.StrankaListFormated>
  <DomainObject.Predmet.StrankaListFormatedOIB>
    <izvorni_sadrzaj>
      <item>Tanasija Marković, OIB 15362271646</item>
      <item>BRODOMERKUR, OIB 33956120458</item>
      <item>PORSCHE LEASING d.o.o., OIB 90275854576 zastupanog po punomoćniku SEBASTIJAN MIŠE</item>
      <item>CAPRICORNO d.o.o., OIB 09517317411</item>
      <item>REHAU d.o.o., OIB 39268025266 zastupanog po punomoćniku ODVJETNIČKO DRUŠTVO ANIĆ I PARTNERI</item>
      <item>Grad Split, OIB 78755598868</item>
      <item>RHEA d.o.o., OIB 43354566311 zastupanog po punomoćniku ODVJETNIČKO DRUŠTVO MIHOČEVIĆ&amp;BAJS društvo s ograničenom odgovornošću</item>
      <item>Financijska agencija Split, OIB 85821130368</item>
      <item>HRVATSKE ŠUME d.o.o., OIB 69693144506 zastupanog po punomoćniku Zoran Tomić</item>
      <item>HRVATSKE VODE, OIB 28921383001</item>
      <item>Ankica Luetić, OIB 79709758602</item>
      <item>DUJMOVAČA društvo za trgovinu, d.o.o., OIB 71377021534 zastupanog po punomoćniku ZAJEDNIČKI ODVJETNIČKI URED BORO RAJIĆ I TOMISLAV KASALO</item>
      <item>HEP-Operator distribucijskog sustava d.o.o. za distribuciju i opskrbu električne energije, OIB 46830600751</item>
      <item>MINISTARSTVO FINANCIJA, OIB 18683136487 zastupanog po punomoćniku ŽUPANIJSKO DRŽAVNO ODVJETNIŠTVO U SPLITU</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 zastupanog po punomoćniku OD BUTERIN&amp;POSAVEC</item>
      <item>IMS-5 društvo s ograničenom odgovornošću za trgovinu i usluge, OIB 21399583704 zastupanog po punomoćniku Ivica Stjepić</item>
      <item>FAB s.r.l. zastupanog po punomoćniku Matej Klaričić</item>
    </izvorni_sadrzaj>
    <derivirana_varijabla naziv="DomainObject.Predmet.StrankaListFormatedOIB_1">
      <item>Tanasija Marković, OIB 15362271646</item>
      <item>BRODOMERKUR, OIB 33956120458</item>
      <item>PORSCHE LEASING d.o.o., OIB 90275854576 zastupanog po punomoćniku SEBASTIJAN MIŠE</item>
      <item>CAPRICORNO d.o.o., OIB 09517317411</item>
      <item>REHAU d.o.o., OIB 39268025266 zastupanog po punomoćniku ODVJETNIČKO DRUŠTVO ANIĆ I PARTNERI</item>
      <item>Grad Split, OIB 78755598868</item>
      <item>RHEA d.o.o., OIB 43354566311 zastupanog po punomoćniku ODVJETNIČKO DRUŠTVO MIHOČEVIĆ&amp;BAJS društvo s ograničenom odgovornošću</item>
      <item>Financijska agencija Split, OIB 85821130368</item>
      <item>HRVATSKE ŠUME d.o.o., OIB 69693144506 zastupanog po punomoćniku Zoran Tomić</item>
      <item>HRVATSKE VODE, OIB 28921383001</item>
      <item>Ankica Luetić, OIB 79709758602</item>
      <item>DUJMOVAČA društvo za trgovinu, d.o.o., OIB 71377021534 zastupanog po punomoćniku ZAJEDNIČKI ODVJETNIČKI URED BORO RAJIĆ I TOMISLAV KASALO</item>
      <item>HEP-Operator distribucijskog sustava d.o.o. za distribuciju i opskrbu električne energije, OIB 46830600751</item>
      <item>MINISTARSTVO FINANCIJA, OIB 18683136487 zastupanog po punomoćniku ŽUPANIJSKO DRŽAVNO ODVJETNIŠTVO U SPLITU</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 zastupanog po punomoćniku OD BUTERIN&amp;POSAVEC</item>
      <item>IMS-5 društvo s ograničenom odgovornošću za trgovinu i usluge, OIB 21399583704 zastupanog po punomoćniku Ivica Stjepić</item>
      <item>FAB s.r.l. zastupanog po punomoćniku Matej Klaričić</item>
    </derivirana_varijabla>
  </DomainObject.Predmet.StrankaListFormatedOIB>
  <DomainObject.Predmet.StrankaListFormatedWithAdress>
    <izvorni_sadrzaj>
      <item>Tanasija Marković, Vrbovačka  cesta 44, 43500 Daruvar</item>
      <item>BRODOMERKUR, POLJIČKA CESTA 35, Split</item>
      <item>PORSCHE LEASING d.o.o., Velimira Škorpika 21, 10000 Zagreb zastupanog po punomoćniku SEBASTIJAN MIŠE</item>
      <item>CAPRICORNO d.o.o., Hercegovačka 57/A, 21000 Split</item>
      <item>REHAU d.o.o., Franje Lučića 34, 10000 Zagreb zastupanog po punomoćniku ODVJETNIČKO DRUŠTVO ANIĆ I PARTNERI</item>
      <item>Grad Split, OBALAK.BRANIMIRA 14, 21000 Split</item>
      <item>RHEA d.o.o., Buzinski prilaz 36/a, 10000 Zagreb zastupanog po punomoćniku ODVJETNIČKO DRUŠTVO MIHOČEVIĆ&amp;BAJS društvo s ograničenom odgovornošću</item>
      <item>Financijska agencija Split, Mažuranić. šetalište 24 b, 21000 Split</item>
      <item>HRVATSKE ŠUME d.o.o., Ljudevita Farkaša Vukotinovića 2, 10000 Zagreb zastupanog po punomoćniku Zoran Tomić</item>
      <item>HRVATSKE VODE, Ulica grada Vukovara 220, 10000 Zagreb</item>
      <item>Ankica Luetić, Priora Petra 7/I, 21000 Split</item>
      <item>DUJMOVAČA društvo za trgovinu, d.o.o., Solinska 45, 21000 Split zastupanog po punomoćniku ZAJEDNIČKI ODVJETNIČKI URED BORO RAJIĆ I TOMISLAV KASALO</item>
      <item>HEP-Operator distribucijskog sustava d.o.o. za distribuciju i opskrbu električne energije, Poljička cesta bb, 21000 Split</item>
      <item>MINISTARSTVO FINANCIJA zastupanog po punomoćniku ŽUPANIJSKO DRŽAVNO ODVJETNIŠTVO U SPLITU</item>
      <item>HYPO ALPE-ADRIA-BANK dioničko društvo, Slavonska avenija 6, 10000 Zagreb</item>
      <item>SLOBODNA DALMACIJA izdavačka i tiskarska djelatnost, dioničko društvo, Ulica Hrvatske Mornarice 4, 21000 Split</item>
      <item>GRAD SOLIN, Stjepana Radića 42, 21210 Solin</item>
      <item>SOCIETE GENERALE-SPLITSKA BANKA dioničko društvo, Ruđera Boškovića 16, 21000 Split</item>
      <item>POSOJILNICA-BANK, Hauptplatz 16, 9170 BOROVLJE/FERLACH zastupanog po punomoćniku OD BUTERIN&amp;POSAVEC</item>
      <item>IMS-5 društvo s ograničenom odgovornošću za trgovinu i usluge, Šetalište kalafata/b.b., 21000 Split zastupanog po punomoćniku Ivica Stjepić</item>
      <item>FAB s.r.l., Via Milano 3/4/5/6/7, 61020 GALLO DI PETRIANO (PU) zastupanog po punomoćniku Matej Klaričić</item>
    </izvorni_sadrzaj>
    <derivirana_varijabla naziv="DomainObject.Predmet.StrankaListFormatedWithAdress_1">
      <item>Tanasija Marković, Vrbovačka  cesta 44, 43500 Daruvar</item>
      <item>BRODOMERKUR, POLJIČKA CESTA 35, Split</item>
      <item>PORSCHE LEASING d.o.o., Velimira Škorpika 21, 10000 Zagreb zastupanog po punomoćniku SEBASTIJAN MIŠE</item>
      <item>CAPRICORNO d.o.o., Hercegovačka 57/A, 21000 Split</item>
      <item>REHAU d.o.o., Franje Lučića 34, 10000 Zagreb zastupanog po punomoćniku ODVJETNIČKO DRUŠTVO ANIĆ I PARTNERI</item>
      <item>Grad Split, OBALAK.BRANIMIRA 14, 21000 Split</item>
      <item>RHEA d.o.o., Buzinski prilaz 36/a, 10000 Zagreb zastupanog po punomoćniku ODVJETNIČKO DRUŠTVO MIHOČEVIĆ&amp;BAJS društvo s ograničenom odgovornošću</item>
      <item>Financijska agencija Split, Mažuranić. šetalište 24 b, 21000 Split</item>
      <item>HRVATSKE ŠUME d.o.o., Ljudevita Farkaša Vukotinovića 2, 10000 Zagreb zastupanog po punomoćniku Zoran Tomić</item>
      <item>HRVATSKE VODE, Ulica grada Vukovara 220, 10000 Zagreb</item>
      <item>Ankica Luetić, Priora Petra 7/I, 21000 Split</item>
      <item>DUJMOVAČA društvo za trgovinu, d.o.o., Solinska 45, 21000 Split zastupanog po punomoćniku ZAJEDNIČKI ODVJETNIČKI URED BORO RAJIĆ I TOMISLAV KASALO</item>
      <item>HEP-Operator distribucijskog sustava d.o.o. za distribuciju i opskrbu električne energije, Poljička cesta bb, 21000 Split</item>
      <item>MINISTARSTVO FINANCIJA zastupanog po punomoćniku ŽUPANIJSKO DRŽAVNO ODVJETNIŠTVO U SPLITU</item>
      <item>HYPO ALPE-ADRIA-BANK dioničko društvo, Slavonska avenija 6, 10000 Zagreb</item>
      <item>SLOBODNA DALMACIJA izdavačka i tiskarska djelatnost, dioničko društvo, Ulica Hrvatske Mornarice 4, 21000 Split</item>
      <item>GRAD SOLIN, Stjepana Radića 42, 21210 Solin</item>
      <item>SOCIETE GENERALE-SPLITSKA BANKA dioničko društvo, Ruđera Boškovića 16, 21000 Split</item>
      <item>POSOJILNICA-BANK, Hauptplatz 16, 9170 BOROVLJE/FERLACH zastupanog po punomoćniku OD BUTERIN&amp;POSAVEC</item>
      <item>IMS-5 društvo s ograničenom odgovornošću za trgovinu i usluge, Šetalište kalafata/b.b., 21000 Split zastupanog po punomoćniku Ivica Stjepić</item>
      <item>FAB s.r.l., Via Milano 3/4/5/6/7, 61020 GALLO DI PETRIANO (PU) zastupanog po punomoćniku Matej Klaričić</item>
    </derivirana_varijabla>
  </DomainObject.Predmet.StrankaListFormatedWithAdress>
  <DomainObject.Predmet.StrankaListFormatedWithAdressOIB>
    <izvorni_sadrzaj>
      <item>Tanasija Marković, OIB 15362271646, Vrbovačka  cesta 44, 43500 Daruvar</item>
      <item>BRODOMERKUR, OIB 33956120458, POLJIČKA CESTA 35, Split</item>
      <item>PORSCHE LEASING d.o.o., OIB 90275854576, Velimira Škorpika 21, 10000 Zagreb zastupanog po punomoćniku SEBASTIJAN MIŠE</item>
      <item>CAPRICORNO d.o.o., OIB 09517317411, Hercegovačka 57/A, 21000 Split</item>
      <item>REHAU d.o.o., OIB 39268025266, Franje Lučića 34, 10000 Zagreb zastupanog po punomoćniku ODVJETNIČKO DRUŠTVO ANIĆ I PARTNERI</item>
      <item>Grad Split, OIB 78755598868, OBALAK.BRANIMIRA 14, 21000 Split</item>
      <item>RHEA d.o.o., OIB 43354566311, Buzinski prilaz 36/a, 10000 Zagreb zastupanog po punomoćniku ODVJETNIČKO DRUŠTVO MIHOČEVIĆ&amp;BAJS društvo s ograničenom odgovornošću</item>
      <item>Financijska agencija Split, OIB 85821130368, Mažuranić. šetalište 24 b, 21000 Split</item>
      <item>HRVATSKE ŠUME d.o.o., OIB 69693144506, Ljudevita Farkaša Vukotinovića 2, 10000 Zagreb zastupanog po punomoćniku Zoran Tomić</item>
      <item>HRVATSKE VODE, OIB 28921383001, Ulica grada Vukovara 220, 10000 Zagreb</item>
      <item>Ankica Luetić, OIB 79709758602, Priora Petra 7/I, 21000 Split</item>
      <item>DUJMOVAČA društvo za trgovinu, d.o.o., OIB 71377021534, Solinska 45, 21000 Split zastupanog po punomoćniku ZAJEDNIČKI ODVJETNIČKI URED BORO RAJIĆ I TOMISLAV KASALO</item>
      <item>HEP-Operator distribucijskog sustava d.o.o. za distribuciju i opskrbu električne energije, OIB 46830600751, Poljička cesta bb, 21000 Split</item>
      <item>MINISTARSTVO FINANCIJA, OIB 18683136487 zastupanog po punomoćniku ŽUPANIJSKO DRŽAVNO ODVJETNIŠTVO U SPLITU</item>
      <item>HYPO ALPE-ADRIA-BANK dioničko društvo, OIB 14036333877, Slavonska avenija 6, 10000 Zagreb</item>
      <item>SLOBODNA DALMACIJA izdavačka i tiskarska djelatnost, dioničko društvo, OIB 35075764438, Ulica Hrvatske Mornarice 4, 21000 Split</item>
      <item>GRAD SOLIN, OIB 40642464411, Stjepana Radića 42, 21210 Solin</item>
      <item>SOCIETE GENERALE-SPLITSKA BANKA dioničko društvo, OIB 69326397242, Ruđera Boškovića 16, 21000 Split</item>
      <item>POSOJILNICA-BANK, OIB 69427775688, Hauptplatz 16, 9170 BOROVLJE/FERLACH zastupanog po punomoćniku OD BUTERIN&amp;POSAVEC</item>
      <item>IMS-5 društvo s ograničenom odgovornošću za trgovinu i usluge, OIB 21399583704, Šetalište kalafata/b.b., 21000 Split zastupanog po punomoćniku Ivica Stjepić</item>
      <item>FAB s.r.l., Via Milano 3/4/5/6/7, 61020 GALLO DI PETRIANO (PU) zastupanog po punomoćniku Matej Klaričić</item>
    </izvorni_sadrzaj>
    <derivirana_varijabla naziv="DomainObject.Predmet.StrankaListFormatedWithAdressOIB_1">
      <item>Tanasija Marković, OIB 15362271646, Vrbovačka  cesta 44, 43500 Daruvar</item>
      <item>BRODOMERKUR, OIB 33956120458, POLJIČKA CESTA 35, Split</item>
      <item>PORSCHE LEASING d.o.o., OIB 90275854576, Velimira Škorpika 21, 10000 Zagreb zastupanog po punomoćniku SEBASTIJAN MIŠE</item>
      <item>CAPRICORNO d.o.o., OIB 09517317411, Hercegovačka 57/A, 21000 Split</item>
      <item>REHAU d.o.o., OIB 39268025266, Franje Lučića 34, 10000 Zagreb zastupanog po punomoćniku ODVJETNIČKO DRUŠTVO ANIĆ I PARTNERI</item>
      <item>Grad Split, OIB 78755598868, OBALAK.BRANIMIRA 14, 21000 Split</item>
      <item>RHEA d.o.o., OIB 43354566311, Buzinski prilaz 36/a, 10000 Zagreb zastupanog po punomoćniku ODVJETNIČKO DRUŠTVO MIHOČEVIĆ&amp;BAJS društvo s ograničenom odgovornošću</item>
      <item>Financijska agencija Split, OIB 85821130368, Mažuranić. šetalište 24 b, 21000 Split</item>
      <item>HRVATSKE ŠUME d.o.o., OIB 69693144506, Ljudevita Farkaša Vukotinovića 2, 10000 Zagreb zastupanog po punomoćniku Zoran Tomić</item>
      <item>HRVATSKE VODE, OIB 28921383001, Ulica grada Vukovara 220, 10000 Zagreb</item>
      <item>Ankica Luetić, OIB 79709758602, Priora Petra 7/I, 21000 Split</item>
      <item>DUJMOVAČA društvo za trgovinu, d.o.o., OIB 71377021534, Solinska 45, 21000 Split zastupanog po punomoćniku ZAJEDNIČKI ODVJETNIČKI URED BORO RAJIĆ I TOMISLAV KASALO</item>
      <item>HEP-Operator distribucijskog sustava d.o.o. za distribuciju i opskrbu električne energije, OIB 46830600751, Poljička cesta bb, 21000 Split</item>
      <item>MINISTARSTVO FINANCIJA, OIB 18683136487 zastupanog po punomoćniku ŽUPANIJSKO DRŽAVNO ODVJETNIŠTVO U SPLITU</item>
      <item>HYPO ALPE-ADRIA-BANK dioničko društvo, OIB 14036333877, Slavonska avenija 6, 10000 Zagreb</item>
      <item>SLOBODNA DALMACIJA izdavačka i tiskarska djelatnost, dioničko društvo, OIB 35075764438, Ulica Hrvatske Mornarice 4, 21000 Split</item>
      <item>GRAD SOLIN, OIB 40642464411, Stjepana Radića 42, 21210 Solin</item>
      <item>SOCIETE GENERALE-SPLITSKA BANKA dioničko društvo, OIB 69326397242, Ruđera Boškovića 16, 21000 Split</item>
      <item>POSOJILNICA-BANK, OIB 69427775688, Hauptplatz 16, 9170 BOROVLJE/FERLACH zastupanog po punomoćniku OD BUTERIN&amp;POSAVEC</item>
      <item>IMS-5 društvo s ograničenom odgovornošću za trgovinu i usluge, OIB 21399583704, Šetalište kalafata/b.b., 21000 Split zastupanog po punomoćniku Ivica Stjepić</item>
      <item>FAB s.r.l., Via Milano 3/4/5/6/7, 61020 GALLO DI PETRIANO (PU) zastupanog po punomoćniku Matej Klaričić</item>
    </derivirana_varijabla>
  </DomainObject.Predmet.StrankaListFormatedWithAdressOIB>
  <DomainObject.Predmet.StrankaListNazivFormated>
    <izvorni_sadrzaj>
      <item>Tanasija Marković</item>
      <item>BRODOMERKUR</item>
      <item>PORSCHE LEASING d.o.o.</item>
      <item>CAPRICORNO d.o.o.</item>
      <item>REHAU d.o.o.</item>
      <item>Grad Split</item>
      <item>RHEA d.o.o.</item>
      <item>Financijska agencija Split</item>
      <item>HRVATSKE ŠUME d.o.o.</item>
      <item>HRVATSKE VODE</item>
      <item>Ankica Luetić</item>
      <item>DUJMOVAČA društvo za trgovinu, d.o.o.</item>
      <item>HEP-Operator distribucijskog sustava d.o.o. za distribuciju i opskrbu električne energije</item>
      <item>MINISTARSTVO FINANCIJA</item>
      <item>HYPO ALPE-ADRIA-BANK dioničko društvo</item>
      <item>SLOBODNA DALMACIJA izdavačka i tiskarska djelatnost, dioničko društvo</item>
      <item>GRAD SOLIN</item>
      <item>SOCIETE GENERALE-SPLITSKA BANKA dioničko društvo</item>
      <item>POSOJILNICA-BANK</item>
      <item>IMS-5 društvo s ograničenom odgovornošću za trgovinu i usluge</item>
      <item>FAB s.r.l.</item>
    </izvorni_sadrzaj>
    <derivirana_varijabla naziv="DomainObject.Predmet.StrankaListNazivFormated_1">
      <item>Tanasija Marković</item>
      <item>BRODOMERKUR</item>
      <item>PORSCHE LEASING d.o.o.</item>
      <item>CAPRICORNO d.o.o.</item>
      <item>REHAU d.o.o.</item>
      <item>Grad Split</item>
      <item>RHEA d.o.o.</item>
      <item>Financijska agencija Split</item>
      <item>HRVATSKE ŠUME d.o.o.</item>
      <item>HRVATSKE VODE</item>
      <item>Ankica Luetić</item>
      <item>DUJMOVAČA društvo za trgovinu, d.o.o.</item>
      <item>HEP-Operator distribucijskog sustava d.o.o. za distribuciju i opskrbu električne energije</item>
      <item>MINISTARSTVO FINANCIJA</item>
      <item>HYPO ALPE-ADRIA-BANK dioničko društvo</item>
      <item>SLOBODNA DALMACIJA izdavačka i tiskarska djelatnost, dioničko društvo</item>
      <item>GRAD SOLIN</item>
      <item>SOCIETE GENERALE-SPLITSKA BANKA dioničko društvo</item>
      <item>POSOJILNICA-BANK</item>
      <item>IMS-5 društvo s ograničenom odgovornošću za trgovinu i usluge</item>
      <item>FAB s.r.l.</item>
    </derivirana_varijabla>
  </DomainObject.Predmet.StrankaListNazivFormated>
  <DomainObject.Predmet.StrankaListNazivFormatedOIB>
    <izvorni_sadrzaj>
      <item>Tanasija Marković, OIB 15362271646</item>
      <item>BRODOMERKUR, OIB 33956120458</item>
      <item>PORSCHE LEASING d.o.o., OIB 90275854576</item>
      <item>CAPRICORNO d.o.o., OIB 09517317411</item>
      <item>REHAU d.o.o., OIB 39268025266</item>
      <item>Grad Split, OIB 78755598868</item>
      <item>RHEA d.o.o., OIB 43354566311</item>
      <item>Financijska agencija Split, OIB 85821130368</item>
      <item>HRVATSKE ŠUME d.o.o., OIB 69693144506</item>
      <item>HRVATSKE VODE, OIB 28921383001</item>
      <item>Ankica Luetić, OIB 79709758602</item>
      <item>DUJMOVAČA društvo za trgovinu, d.o.o., OIB 71377021534</item>
      <item>HEP-Operator distribucijskog sustava d.o.o. za distribuciju i opskrbu električne energije, OIB 46830600751</item>
      <item>MINISTARSTVO FINANCIJA, OIB 18683136487</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item>
      <item>IMS-5 društvo s ograničenom odgovornošću za trgovinu i usluge, OIB 21399583704</item>
      <item>FAB s.r.l.</item>
    </izvorni_sadrzaj>
    <derivirana_varijabla naziv="DomainObject.Predmet.StrankaListNazivFormatedOIB_1">
      <item>Tanasija Marković, OIB 15362271646</item>
      <item>BRODOMERKUR, OIB 33956120458</item>
      <item>PORSCHE LEASING d.o.o., OIB 90275854576</item>
      <item>CAPRICORNO d.o.o., OIB 09517317411</item>
      <item>REHAU d.o.o., OIB 39268025266</item>
      <item>Grad Split, OIB 78755598868</item>
      <item>RHEA d.o.o., OIB 43354566311</item>
      <item>Financijska agencija Split, OIB 85821130368</item>
      <item>HRVATSKE ŠUME d.o.o., OIB 69693144506</item>
      <item>HRVATSKE VODE, OIB 28921383001</item>
      <item>Ankica Luetić, OIB 79709758602</item>
      <item>DUJMOVAČA društvo za trgovinu, d.o.o., OIB 71377021534</item>
      <item>HEP-Operator distribucijskog sustava d.o.o. za distribuciju i opskrbu električne energije, OIB 46830600751</item>
      <item>MINISTARSTVO FINANCIJA, OIB 18683136487</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item>
      <item>IMS-5 društvo s ograničenom odgovornošću za trgovinu i usluge, OIB 21399583704</item>
      <item>FAB s.r.l.</item>
    </derivirana_varijabla>
  </DomainObject.Predmet.StrankaListNazivFormatedOIB>
  <DomainObject.Predmet.ProtuStrankaListFormated>
    <izvorni_sadrzaj>
      <item>TEHNOSPOJ, d.o.o. za trgovinu i usluge, "u stečaju"</item>
    </izvorni_sadrzaj>
    <derivirana_varijabla naziv="DomainObject.Predmet.ProtuStrankaListFormated_1">
      <item>TEHNOSPOJ, d.o.o. za trgovinu i usluge, "u stečaju"</item>
    </derivirana_varijabla>
  </DomainObject.Predmet.ProtuStrankaListFormated>
  <DomainObject.Predmet.ProtuStrankaListFormatedOIB>
    <izvorni_sadrzaj>
      <item>TEHNOSPOJ, d.o.o. za trgovinu i usluge, "u stečaju", OIB 01665083803</item>
    </izvorni_sadrzaj>
    <derivirana_varijabla naziv="DomainObject.Predmet.ProtuStrankaListFormatedOIB_1">
      <item>TEHNOSPOJ, d.o.o. za trgovinu i usluge, "u stečaju", OIB 01665083803</item>
    </derivirana_varijabla>
  </DomainObject.Predmet.ProtuStrankaListFormatedOIB>
  <DomainObject.Predmet.ProtuStrankaListFormatedWithAdress>
    <izvorni_sadrzaj>
      <item>TEHNOSPOJ, d.o.o. za trgovinu i usluge, "u stečaju", Ulica Fra Bone Razmilovića 1, 21000 Split</item>
    </izvorni_sadrzaj>
    <derivirana_varijabla naziv="DomainObject.Predmet.ProtuStrankaListFormatedWithAdress_1">
      <item>TEHNOSPOJ, d.o.o. za trgovinu i usluge, "u stečaju", Ulica Fra Bone Razmilovića 1, 21000 Split</item>
    </derivirana_varijabla>
  </DomainObject.Predmet.ProtuStrankaListFormatedWithAdress>
  <DomainObject.Predmet.ProtuStrankaListFormatedWithAdressOIB>
    <izvorni_sadrzaj>
      <item>TEHNOSPOJ, d.o.o. za trgovinu i usluge, "u stečaju", OIB 01665083803, Ulica Fra Bone Razmilovića 1, 21000 Split</item>
    </izvorni_sadrzaj>
    <derivirana_varijabla naziv="DomainObject.Predmet.ProtuStrankaListFormatedWithAdressOIB_1">
      <item>TEHNOSPOJ, d.o.o. za trgovinu i usluge, "u stečaju", OIB 01665083803, Ulica Fra Bone Razmilovića 1, 21000 Split</item>
    </derivirana_varijabla>
  </DomainObject.Predmet.ProtuStrankaListFormatedWithAdressOIB>
  <DomainObject.Predmet.ProtuStrankaListNazivFormated>
    <izvorni_sadrzaj>
      <item>TEHNOSPOJ, d.o.o. za trgovinu i usluge, "u stečaju"</item>
    </izvorni_sadrzaj>
    <derivirana_varijabla naziv="DomainObject.Predmet.ProtuStrankaListNazivFormated_1">
      <item>TEHNOSPOJ, d.o.o. za trgovinu i usluge, "u stečaju"</item>
    </derivirana_varijabla>
  </DomainObject.Predmet.ProtuStrankaListNazivFormated>
  <DomainObject.Predmet.ProtuStrankaListNazivFormatedOIB>
    <izvorni_sadrzaj>
      <item>TEHNOSPOJ, d.o.o. za trgovinu i usluge, "u stečaju", OIB 01665083803</item>
    </izvorni_sadrzaj>
    <derivirana_varijabla naziv="DomainObject.Predmet.ProtuStrankaListNazivFormatedOIB_1">
      <item>TEHNOSPOJ, d.o.o. za trgovinu i usluge, "u stečaju", OIB 01665083803</item>
    </derivirana_varijabla>
  </DomainObject.Predmet.ProtuStrankaListNazivFormatedOIB>
  <DomainObject.Predmet.OstaliListFormated>
    <izvorni_sadrzaj>
      <item>Ivica Parlov</item>
      <item>HEP-ELEKTRODALMACIJA SPLIT</item>
      <item>Ivan Grbić</item>
      <item>Zoran Tomić punomoćnik sudionika u postupku HRVATSKE ŠUME d.o.o.</item>
      <item>ODVJETNIČKO DRUŠTVO ANIĆ I PARTNERI punomoćnik sudionika u postupku REHAU d.o.o.</item>
      <item>ZAJEDNIČKI ODVJETNIČKI URED BORO RAJIĆ I TOMISLAV KASALO punomoćnik sudionika u postupku DUJMOVAČA društvo za trgovinu, d.o.o.</item>
      <item>ODVJETNIČKO DRUŠTVO MIHOČEVIĆ&amp;BAJS društvo s ograničenom odgovornošću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izvorni_sadrzaj>
    <derivirana_varijabla naziv="DomainObject.Predmet.OstaliListFormated_1">
      <item>Ivica Parlov</item>
      <item>HEP-ELEKTRODALMACIJA SPLIT</item>
      <item>Ivan Grbić</item>
      <item>Zoran Tomić punomoćnik sudionika u postupku HRVATSKE ŠUME d.o.o.</item>
      <item>ODVJETNIČKO DRUŠTVO ANIĆ I PARTNERI punomoćnik sudionika u postupku REHAU d.o.o.</item>
      <item>ZAJEDNIČKI ODVJETNIČKI URED BORO RAJIĆ I TOMISLAV KASALO punomoćnik sudionika u postupku DUJMOVAČA društvo za trgovinu, d.o.o.</item>
      <item>ODVJETNIČKO DRUŠTVO MIHOČEVIĆ&amp;BAJS društvo s ograničenom odgovornošću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derivirana_varijabla>
  </DomainObject.Predmet.OstaliListFormated>
  <DomainObject.Predmet.OstaliListFormatedOIB>
    <izvorni_sadrzaj>
      <item>Ivica Parlov</item>
      <item>HEP-ELEKTRODALMACIJA SPLIT, OIB 46830600751</item>
      <item>Ivan Grbić, OIB 88634166495</item>
      <item>Zoran Tomić punomoćnik sudionika u postupku HRVATSKE ŠUME d.o.o.</item>
      <item>ODVJETNIČKO DRUŠTVO ANIĆ I PARTNERI, OIB 89872589061 punomoćnik sudionika u postupku REHAU d.o.o.</item>
      <item>ZAJEDNIČKI ODVJETNIČKI URED BORO RAJIĆ I TOMISLAV KASALO punomoćnik sudionika u postupku DUJMOVAČA društvo za trgovinu, d.o.o.</item>
      <item>ODVJETNIČKO DRUŠTVO MIHOČEVIĆ&amp;BAJS društvo s ograničenom odgovornošću, OIB 85817630867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izvorni_sadrzaj>
    <derivirana_varijabla naziv="DomainObject.Predmet.OstaliListFormatedOIB_1">
      <item>Ivica Parlov</item>
      <item>HEP-ELEKTRODALMACIJA SPLIT, OIB 46830600751</item>
      <item>Ivan Grbić, OIB 88634166495</item>
      <item>Zoran Tomić punomoćnik sudionika u postupku HRVATSKE ŠUME d.o.o.</item>
      <item>ODVJETNIČKO DRUŠTVO ANIĆ I PARTNERI, OIB 89872589061 punomoćnik sudionika u postupku REHAU d.o.o.</item>
      <item>ZAJEDNIČKI ODVJETNIČKI URED BORO RAJIĆ I TOMISLAV KASALO punomoćnik sudionika u postupku DUJMOVAČA društvo za trgovinu, d.o.o.</item>
      <item>ODVJETNIČKO DRUŠTVO MIHOČEVIĆ&amp;BAJS društvo s ograničenom odgovornošću, OIB 85817630867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derivirana_varijabla>
  </DomainObject.Predmet.OstaliListFormatedOIB>
  <DomainObject.Predmet.OstaliListFormatedWithAdress>
    <izvorni_sadrzaj>
      <item>Ivica Parlov, Gundulićeva 26 a/3, 21000 Split</item>
      <item>HEP-ELEKTRODALMACIJA SPLIT, Poljička cesta 73, 21000 Split</item>
      <item>Ivan Grbić, Žnjanska 2, 21000 Split</item>
      <item>Zoran Tomić, Zelinska 2/I, 10000 Zagreb punomoćnik sudionika u postupku HRVATSKE ŠUME d.o.o.</item>
      <item>ODVJETNIČKO DRUŠTVO ANIĆ I PARTNERI,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izvorni_sadrzaj>
    <derivirana_varijabla naziv="DomainObject.Predmet.OstaliListFormatedWithAdress_1">
      <item>Ivica Parlov, Gundulićeva 26 a/3, 21000 Split</item>
      <item>HEP-ELEKTRODALMACIJA SPLIT, Poljička cesta 73, 21000 Split</item>
      <item>Ivan Grbić, Žnjanska 2, 21000 Split</item>
      <item>Zoran Tomić, Zelinska 2/I, 10000 Zagreb punomoćnik sudionika u postupku HRVATSKE ŠUME d.o.o.</item>
      <item>ODVJETNIČKO DRUŠTVO ANIĆ I PARTNERI,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derivirana_varijabla>
  </DomainObject.Predmet.OstaliListFormatedWithAdress>
  <DomainObject.Predmet.OstaliListFormatedWithAdressOIB>
    <izvorni_sadrzaj>
      <item>Ivica Parlov, Gundulićeva 26 a/3, 21000 Split</item>
      <item>HEP-ELEKTRODALMACIJA SPLIT, OIB 46830600751, Poljička cesta 73, 21000 Split</item>
      <item>Ivan Grbić, OIB 88634166495, Žnjanska 2, 21000 Split</item>
      <item>Zoran Tomić, Zelinska 2/I, 10000 Zagreb punomoćnik sudionika u postupku HRVATSKE ŠUME d.o.o.</item>
      <item>ODVJETNIČKO DRUŠTVO ANIĆ I PARTNERI, OIB 89872589061,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OIB 85817630867,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izvorni_sadrzaj>
    <derivirana_varijabla naziv="DomainObject.Predmet.OstaliListFormatedWithAdressOIB_1">
      <item>Ivica Parlov, Gundulićeva 26 a/3, 21000 Split</item>
      <item>HEP-ELEKTRODALMACIJA SPLIT, OIB 46830600751, Poljička cesta 73, 21000 Split</item>
      <item>Ivan Grbić, OIB 88634166495, Žnjanska 2, 21000 Split</item>
      <item>Zoran Tomić, Zelinska 2/I, 10000 Zagreb punomoćnik sudionika u postupku HRVATSKE ŠUME d.o.o.</item>
      <item>ODVJETNIČKO DRUŠTVO ANIĆ I PARTNERI, OIB 89872589061,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OIB 85817630867,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derivirana_varijabla>
  </DomainObject.Predmet.OstaliListFormatedWithAdressOIB>
  <DomainObject.Predmet.OstaliListNazivFormated>
    <izvorni_sadrzaj>
      <item>Ivica Parlov</item>
      <item>HEP-ELEKTRODALMACIJA SPLIT</item>
      <item>Ivan Grbić</item>
      <item>Zoran Tomić</item>
      <item>ODVJETNIČKO DRUŠTVO ANIĆ I PARTNERI</item>
      <item>ZAJEDNIČKI ODVJETNIČKI URED BORO RAJIĆ I TOMISLAV KASALO</item>
      <item>ODVJETNIČKO DRUŠTVO MIHOČEVIĆ&amp;BAJS društvo s ograničenom odgovornošću</item>
      <item>ŽUPANIJSKO DRŽAVNO ODVJETNIŠTVO U SPLITU</item>
      <item>Ivica Stjepić</item>
      <item>Ivica Stjepić</item>
      <item>SEBASTIJAN MIŠE</item>
      <item>Matej Klaričić</item>
      <item>OD BUTERIN&amp;POSAVEC</item>
    </izvorni_sadrzaj>
    <derivirana_varijabla naziv="DomainObject.Predmet.OstaliListNazivFormated_1">
      <item>Ivica Parlov</item>
      <item>HEP-ELEKTRODALMACIJA SPLIT</item>
      <item>Ivan Grbić</item>
      <item>Zoran Tomić</item>
      <item>ODVJETNIČKO DRUŠTVO ANIĆ I PARTNERI</item>
      <item>ZAJEDNIČKI ODVJETNIČKI URED BORO RAJIĆ I TOMISLAV KASALO</item>
      <item>ODVJETNIČKO DRUŠTVO MIHOČEVIĆ&amp;BAJS društvo s ograničenom odgovornošću</item>
      <item>ŽUPANIJSKO DRŽAVNO ODVJETNIŠTVO U SPLITU</item>
      <item>Ivica Stjepić</item>
      <item>Ivica Stjepić</item>
      <item>SEBASTIJAN MIŠE</item>
      <item>Matej Klaričić</item>
      <item>OD BUTERIN&amp;POSAVEC</item>
    </derivirana_varijabla>
  </DomainObject.Predmet.OstaliListNazivFormated>
  <DomainObject.Predmet.OstaliListNazivFormatedOIB>
    <izvorni_sadrzaj>
      <item>Ivica Parlov</item>
      <item>HEP-ELEKTRODALMACIJA SPLIT, OIB 46830600751</item>
      <item>Ivan Grbić, OIB 88634166495</item>
      <item>Zoran Tomić</item>
      <item>ODVJETNIČKO DRUŠTVO ANIĆ I PARTNERI, OIB 89872589061</item>
      <item>ZAJEDNIČKI ODVJETNIČKI URED BORO RAJIĆ I TOMISLAV KASALO</item>
      <item>ODVJETNIČKO DRUŠTVO MIHOČEVIĆ&amp;BAJS društvo s ograničenom odgovornošću, OIB 85817630867</item>
      <item>ŽUPANIJSKO DRŽAVNO ODVJETNIŠTVO U SPLITU</item>
      <item>Ivica Stjepić</item>
      <item>Ivica Stjepić</item>
      <item>SEBASTIJAN MIŠE</item>
      <item>Matej Klaričić</item>
      <item>OD BUTERIN&amp;POSAVEC</item>
    </izvorni_sadrzaj>
    <derivirana_varijabla naziv="DomainObject.Predmet.OstaliListNazivFormatedOIB_1">
      <item>Ivica Parlov</item>
      <item>HEP-ELEKTRODALMACIJA SPLIT, OIB 46830600751</item>
      <item>Ivan Grbić, OIB 88634166495</item>
      <item>Zoran Tomić</item>
      <item>ODVJETNIČKO DRUŠTVO ANIĆ I PARTNERI, OIB 89872589061</item>
      <item>ZAJEDNIČKI ODVJETNIČKI URED BORO RAJIĆ I TOMISLAV KASALO</item>
      <item>ODVJETNIČKO DRUŠTVO MIHOČEVIĆ&amp;BAJS društvo s ograničenom odgovornošću, OIB 85817630867</item>
      <item>ŽUPANIJSKO DRŽAVNO ODVJETNIŠTVO U SPLITU</item>
      <item>Ivica Stjepić</item>
      <item>Ivica Stjepić</item>
      <item>SEBASTIJAN MIŠE</item>
      <item>Matej Klaričić</item>
      <item>OD BUTERIN&amp;POSAVEC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Tanasija Marković i dr.</izvorni_sadrzaj>
    <derivirana_varijabla naziv="DomainObject.Predmet.StrankaIDrugi_1">Tanasija Marković i dr.</derivirana_varijabla>
  </DomainObject.Predmet.StrankaIDrugi>
  <DomainObject.Predmet.ProtustrankaIDrugi>
    <izvorni_sadrzaj>TEHNOSPOJ, d.o.o. za trgovinu i usluge, "u stečaju"</izvorni_sadrzaj>
    <derivirana_varijabla naziv="DomainObject.Predmet.ProtustrankaIDrugi_1">TEHNOSPOJ, d.o.o. za trgovinu i usluge, "u stečaju"</derivirana_varijabla>
  </DomainObject.Predmet.ProtustrankaIDrugi>
  <DomainObject.Predmet.StrankaIDrugiAdressOIB>
    <izvorni_sadrzaj>Tanasija Marković, OIB 15362271646, Vrbovačka  cesta 44, 43500 Daruvar i dr.</izvorni_sadrzaj>
    <derivirana_varijabla naziv="DomainObject.Predmet.StrankaIDrugiAdressOIB_1">Tanasija Marković, OIB 15362271646, Vrbovačka  cesta 44, 43500 Daruvar i dr.</derivirana_varijabla>
  </DomainObject.Predmet.StrankaIDrugiAdressOIB>
  <DomainObject.Predmet.ProtustrankaIDrugiAdressOIB>
    <izvorni_sadrzaj>TEHNOSPOJ, d.o.o. za trgovinu i usluge, "u stečaju", OIB 01665083803, Ulica Fra Bone Razmilovića 1, 21000 Split</izvorni_sadrzaj>
    <derivirana_varijabla naziv="DomainObject.Predmet.ProtustrankaIDrugiAdressOIB_1">TEHNOSPOJ, d.o.o. za trgovinu i usluge, "u stečaju", OIB 01665083803, Ulica Fra Bone Razmilovića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TEHNOSPOJ, d.o.o. za trgovinu i usluge, "u stečaju"</item>
      <item>Ivica Parlov</item>
      <item>Tanasija Marković</item>
      <item>BRODOMERKUR</item>
      <item>PORSCHE LEASING d.o.o.</item>
      <item>CAPRICORNO d.o.o.</item>
      <item>REHAU d.o.o.</item>
      <item>Grad Split</item>
      <item>RHEA d.o.o.</item>
      <item>HEP-ELEKTRODALMACIJA SPLIT</item>
      <item>Ivan Grbić</item>
      <item>Financijska agencija Split</item>
      <item>HRVATSKE ŠUME d.o.o.</item>
      <item>Zoran Tomić</item>
      <item>HRVATSKE VODE</item>
      <item>Ankica Luetić</item>
      <item>ODVJETNIČKO DRUŠTVO ANIĆ I PARTNERI</item>
      <item>DUJMOVAČA društvo za trgovinu, d.o.o.</item>
      <item>ZAJEDNIČKI ODVJETNIČKI URED BORO RAJIĆ I TOMISLAV KASALO</item>
      <item>ODVJETNIČKO DRUŠTVO MIHOČEVIĆ&amp;BAJS društvo s ograničenom odgovornošću</item>
      <item>HEP-Operator distribucijskog sustava d.o.o. za distribuciju i opskrbu električne energije</item>
      <item>MINISTARSTVO FINANCIJA</item>
      <item>ŽUPANIJSKO DRŽAVNO ODVJETNIŠTVO U SPLITU</item>
      <item>HYPO ALPE-ADRIA-BANK dioničko društvo</item>
      <item>SLOBODNA DALMACIJA izdavačka i tiskarska djelatnost, dioničko društvo</item>
      <item>GRAD SOLIN</item>
      <item>SOCIETE GENERALE-SPLITSKA BANKA dioničko društvo</item>
      <item>POSOJILNICA-BANK</item>
      <item>Ivica Stjepić</item>
      <item>IMS-5 društvo s ograničenom odgovornošću za trgovinu i usluge</item>
      <item>Ivica Stjepić</item>
      <item>FAB s.r.l.</item>
      <item>SEBASTIJAN MIŠE</item>
      <item>Matej Klaričić</item>
      <item>OD BUTERIN&amp;POSAVEC</item>
    </izvorni_sadrzaj>
    <derivirana_varijabla naziv="DomainObject.Predmet.SudioniciListNaziv_1">
      <item>TEHNOSPOJ, d.o.o. za trgovinu i usluge, "u stečaju"</item>
      <item>Ivica Parlov</item>
      <item>Tanasija Marković</item>
      <item>BRODOMERKUR</item>
      <item>PORSCHE LEASING d.o.o.</item>
      <item>CAPRICORNO d.o.o.</item>
      <item>REHAU d.o.o.</item>
      <item>Grad Split</item>
      <item>RHEA d.o.o.</item>
      <item>HEP-ELEKTRODALMACIJA SPLIT</item>
      <item>Ivan Grbić</item>
      <item>Financijska agencija Split</item>
      <item>HRVATSKE ŠUME d.o.o.</item>
      <item>Zoran Tomić</item>
      <item>HRVATSKE VODE</item>
      <item>Ankica Luetić</item>
      <item>ODVJETNIČKO DRUŠTVO ANIĆ I PARTNERI</item>
      <item>DUJMOVAČA društvo za trgovinu, d.o.o.</item>
      <item>ZAJEDNIČKI ODVJETNIČKI URED BORO RAJIĆ I TOMISLAV KASALO</item>
      <item>ODVJETNIČKO DRUŠTVO MIHOČEVIĆ&amp;BAJS društvo s ograničenom odgovornošću</item>
      <item>HEP-Operator distribucijskog sustava d.o.o. za distribuciju i opskrbu električne energije</item>
      <item>MINISTARSTVO FINANCIJA</item>
      <item>ŽUPANIJSKO DRŽAVNO ODVJETNIŠTVO U SPLITU</item>
      <item>HYPO ALPE-ADRIA-BANK dioničko društvo</item>
      <item>SLOBODNA DALMACIJA izdavačka i tiskarska djelatnost, dioničko društvo</item>
      <item>GRAD SOLIN</item>
      <item>SOCIETE GENERALE-SPLITSKA BANKA dioničko društvo</item>
      <item>POSOJILNICA-BANK</item>
      <item>Ivica Stjepić</item>
      <item>IMS-5 društvo s ograničenom odgovornošću za trgovinu i usluge</item>
      <item>Ivica Stjepić</item>
      <item>FAB s.r.l.</item>
      <item>SEBASTIJAN MIŠE</item>
      <item>Matej Klaričić</item>
      <item>OD BUTERIN&amp;POSAVEC</item>
    </derivirana_varijabla>
  </DomainObject.Predmet.SudioniciListNaziv>
  <DomainObject.Predmet.SudioniciListAdressOIB>
    <izvorni_sadrzaj>
      <item>TEHNOSPOJ, d.o.o. za trgovinu i usluge, "u stečaju", OIB 01665083803, Ulica Fra Bone Razmilovića 1,21000 Split</item>
      <item>Ivica Parlov, Gundulićeva 26 a/3,21000 Split</item>
      <item>Tanasija Marković, OIB 15362271646, Vrbovačka  cesta 44,43500 Daruvar</item>
      <item>BRODOMERKUR, OIB 33956120458, POLJIČKA CESTA 35,Split</item>
      <item>PORSCHE LEASING d.o.o., OIB 90275854576, Velimira Škorpika 21,10000 Zagreb</item>
      <item>CAPRICORNO d.o.o., OIB 09517317411, Hercegovačka 57/A,21000 Split</item>
      <item>REHAU d.o.o., OIB 39268025266, Franje Lučića 34,10000 Zagreb</item>
      <item>Grad Split, OIB 78755598868, OBALAK.BRANIMIRA 14,21000 Split</item>
      <item>RHEA d.o.o., OIB 43354566311, Buzinski prilaz 36/a,10000 Zagreb</item>
      <item>HEP-ELEKTRODALMACIJA SPLIT, OIB 46830600751, Poljička cesta 73,21000 Split</item>
      <item>Ivan Grbić, OIB 88634166495, Žnjanska 2,21000 Split</item>
      <item>Financijska agencija Split, OIB 85821130368, Mažuranić. šetalište 24 b,21000 Split</item>
      <item>HRVATSKE ŠUME d.o.o., OIB 69693144506, Ljudevita Farkaša Vukotinovića 2,10000 Zagreb</item>
      <item>Zoran Tomić, Zelinska 2/I,10000 Zagreb</item>
      <item>HRVATSKE VODE, OIB 28921383001, Ulica grada Vukovara 220,10000 Zagreb</item>
      <item>Ankica Luetić, OIB 79709758602, Priora Petra 7/I,21000 Split</item>
      <item>ODVJETNIČKO DRUŠTVO ANIĆ I PARTNERI, OIB 89872589061, Ulica Ljudevita Gaja 53,10000 Zagreb</item>
      <item>DUJMOVAČA društvo za trgovinu, d.o.o., OIB 71377021534, Solinska 45,21000 Split</item>
      <item>ZAJEDNIČKI ODVJETNIČKI URED BORO RAJIĆ I TOMISLAV KASALO, Hrvatske mornarnice 1/J,21000 Split</item>
      <item>ODVJETNIČKO DRUŠTVO MIHOČEVIĆ&amp;BAJS društvo s ograničenom odgovornošću, OIB 85817630867, Smičiklasova 18,10000 Zagreb</item>
      <item>HEP-Operator distribucijskog sustava d.o.o. za distribuciju i opskrbu električne energije, OIB 46830600751, Poljička cesta bb,21000 Split</item>
      <item>MINISTARSTVO FINANCIJA, OIB 18683136487</item>
      <item>ŽUPANIJSKO DRŽAVNO ODVJETNIŠTVO U SPLITU, Gundulićeva 29a,21000 Split</item>
      <item>HYPO ALPE-ADRIA-BANK dioničko društvo, OIB 14036333877, Slavonska avenija 6,10000 Zagreb</item>
      <item>SLOBODNA DALMACIJA izdavačka i tiskarska djelatnost, dioničko društvo, OIB 35075764438, Ulica Hrvatske Mornarice 4,21000 Split</item>
      <item>GRAD SOLIN, OIB 40642464411, Stjepana Radića 42,21210 Solin</item>
      <item>SOCIETE GENERALE-SPLITSKA BANKA dioničko društvo, OIB 69326397242, Ruđera Boškovića 16,21000 Split</item>
      <item>POSOJILNICA-BANK, OIB 69427775688, Hauptplatz 16,9170 BOROVLJE/FERLACH</item>
      <item>Ivica Stjepić, Domovinskog rata 29,21000 Split</item>
      <item>IMS-5 društvo s ograničenom odgovornošću za trgovinu i usluge, OIB 21399583704, Šetalište kalafata/b.b.,21000 Split</item>
      <item>Ivica Stjepić, Domovinskog rata 29,21000 Split</item>
      <item>FAB s.r.l., Via Milano 3/4/5/6/7,61020 GALLO DI PETRIANO (PU)</item>
      <item>SEBASTIJAN MIŠE, Petrinjska 48,10000 Zagreb</item>
      <item>Matej Klaričić, Strossmayerov trg 7,10000 Zagreb</item>
      <item>OD BUTERIN&amp;POSAVEC, Draškovićeva 82,10000 Zagreb</item>
    </izvorni_sadrzaj>
    <derivirana_varijabla naziv="DomainObject.Predmet.SudioniciListAdressOIB_1">
      <item>TEHNOSPOJ, d.o.o. za trgovinu i usluge, "u stečaju", OIB 01665083803, Ulica Fra Bone Razmilovića 1,21000 Split</item>
      <item>Ivica Parlov, Gundulićeva 26 a/3,21000 Split</item>
      <item>Tanasija Marković, OIB 15362271646, Vrbovačka  cesta 44,43500 Daruvar</item>
      <item>BRODOMERKUR, OIB 33956120458, POLJIČKA CESTA 35,Split</item>
      <item>PORSCHE LEASING d.o.o., OIB 90275854576, Velimira Škorpika 21,10000 Zagreb</item>
      <item>CAPRICORNO d.o.o., OIB 09517317411, Hercegovačka 57/A,21000 Split</item>
      <item>REHAU d.o.o., OIB 39268025266, Franje Lučića 34,10000 Zagreb</item>
      <item>Grad Split, OIB 78755598868, OBALAK.BRANIMIRA 14,21000 Split</item>
      <item>RHEA d.o.o., OIB 43354566311, Buzinski prilaz 36/a,10000 Zagreb</item>
      <item>HEP-ELEKTRODALMACIJA SPLIT, OIB 46830600751, Poljička cesta 73,21000 Split</item>
      <item>Ivan Grbić, OIB 88634166495, Žnjanska 2,21000 Split</item>
      <item>Financijska agencija Split, OIB 85821130368, Mažuranić. šetalište 24 b,21000 Split</item>
      <item>HRVATSKE ŠUME d.o.o., OIB 69693144506, Ljudevita Farkaša Vukotinovića 2,10000 Zagreb</item>
      <item>Zoran Tomić, Zelinska 2/I,10000 Zagreb</item>
      <item>HRVATSKE VODE, OIB 28921383001, Ulica grada Vukovara 220,10000 Zagreb</item>
      <item>Ankica Luetić, OIB 79709758602, Priora Petra 7/I,21000 Split</item>
      <item>ODVJETNIČKO DRUŠTVO ANIĆ I PARTNERI, OIB 89872589061, Ulica Ljudevita Gaja 53,10000 Zagreb</item>
      <item>DUJMOVAČA društvo za trgovinu, d.o.o., OIB 71377021534, Solinska 45,21000 Split</item>
      <item>ZAJEDNIČKI ODVJETNIČKI URED BORO RAJIĆ I TOMISLAV KASALO, Hrvatske mornarnice 1/J,21000 Split</item>
      <item>ODVJETNIČKO DRUŠTVO MIHOČEVIĆ&amp;BAJS društvo s ograničenom odgovornošću, OIB 85817630867, Smičiklasova 18,10000 Zagreb</item>
      <item>HEP-Operator distribucijskog sustava d.o.o. za distribuciju i opskrbu električne energije, OIB 46830600751, Poljička cesta bb,21000 Split</item>
      <item>MINISTARSTVO FINANCIJA, OIB 18683136487</item>
      <item>ŽUPANIJSKO DRŽAVNO ODVJETNIŠTVO U SPLITU, Gundulićeva 29a,21000 Split</item>
      <item>HYPO ALPE-ADRIA-BANK dioničko društvo, OIB 14036333877, Slavonska avenija 6,10000 Zagreb</item>
      <item>SLOBODNA DALMACIJA izdavačka i tiskarska djelatnost, dioničko društvo, OIB 35075764438, Ulica Hrvatske Mornarice 4,21000 Split</item>
      <item>GRAD SOLIN, OIB 40642464411, Stjepana Radića 42,21210 Solin</item>
      <item>SOCIETE GENERALE-SPLITSKA BANKA dioničko društvo, OIB 69326397242, Ruđera Boškovića 16,21000 Split</item>
      <item>POSOJILNICA-BANK, OIB 69427775688, Hauptplatz 16,9170 BOROVLJE/FERLACH</item>
      <item>Ivica Stjepić, Domovinskog rata 29,21000 Split</item>
      <item>IMS-5 društvo s ograničenom odgovornošću za trgovinu i usluge, OIB 21399583704, Šetalište kalafata/b.b.,21000 Split</item>
      <item>Ivica Stjepić, Domovinskog rata 29,21000 Split</item>
      <item>FAB s.r.l., Via Milano 3/4/5/6/7,61020 GALLO DI PETRIANO (PU)</item>
      <item>SEBASTIJAN MIŠE, Petrinjska 48,10000 Zagreb</item>
      <item>Matej Klaričić, Strossmayerov trg 7,10000 Zagreb</item>
      <item>OD BUTERIN&amp;POSAVEC,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01665083803</item>
      <item>, OIB null</item>
      <item>, OIB 15362271646</item>
      <item>, OIB 33956120458</item>
      <item>, OIB 90275854576</item>
      <item>, OIB 09517317411</item>
      <item>, OIB 39268025266</item>
      <item>, OIB 78755598868</item>
      <item>, OIB 43354566311</item>
      <item>, OIB 46830600751</item>
      <item>, OIB 88634166495</item>
      <item>, OIB 85821130368</item>
      <item>, OIB 69693144506</item>
      <item>, OIB null</item>
      <item>, OIB 28921383001</item>
      <item>, OIB 79709758602</item>
      <item>, OIB 89872589061</item>
      <item>, OIB 71377021534</item>
      <item>, OIB null</item>
      <item>, OIB 85817630867</item>
      <item>, OIB 46830600751</item>
      <item>, OIB 18683136487</item>
      <item>, OIB null</item>
      <item>, OIB 14036333877</item>
      <item>, OIB 35075764438</item>
      <item>, OIB 40642464411</item>
      <item>, OIB 69326397242</item>
      <item>, OIB 69427775688</item>
      <item>, OIB null</item>
      <item>, OIB 21399583704</item>
      <item>, OIB null</item>
      <item>, OIB null</item>
      <item>, OIB null</item>
      <item>, OIB null</item>
      <item>, OIB null</item>
    </izvorni_sadrzaj>
    <derivirana_varijabla naziv="DomainObject.Predmet.SudioniciListNazivOIB_1">
      <item>, OIB 01665083803</item>
      <item>, OIB null</item>
      <item>, OIB 15362271646</item>
      <item>, OIB 33956120458</item>
      <item>, OIB 90275854576</item>
      <item>, OIB 09517317411</item>
      <item>, OIB 39268025266</item>
      <item>, OIB 78755598868</item>
      <item>, OIB 43354566311</item>
      <item>, OIB 46830600751</item>
      <item>, OIB 88634166495</item>
      <item>, OIB 85821130368</item>
      <item>, OIB 69693144506</item>
      <item>, OIB null</item>
      <item>, OIB 28921383001</item>
      <item>, OIB 79709758602</item>
      <item>, OIB 89872589061</item>
      <item>, OIB 71377021534</item>
      <item>, OIB null</item>
      <item>, OIB 85817630867</item>
      <item>, OIB 46830600751</item>
      <item>, OIB 18683136487</item>
      <item>, OIB null</item>
      <item>, OIB 14036333877</item>
      <item>, OIB 35075764438</item>
      <item>, OIB 40642464411</item>
      <item>, OIB 69326397242</item>
      <item>, OIB 69427775688</item>
      <item>, OIB null</item>
      <item>, OIB 21399583704</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Grbić, OIB 88634166495, Žnjanska 2 Split</item>
    </izvorni_sadrzaj>
    <derivirana_varijabla naziv="DomainObject.Predmet.StecajniUpraviteljiListAddressOIB_1">
      <item>Ivan Grbić, OIB 88634166495, Žnjanska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AB5811-1E46-4180-8BA9-4A37AF76E6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885</properties:Words>
  <properties:Characters>4920</properties:Characters>
  <properties:Lines>122</properties:Lines>
  <properties:Paragraphs>37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2016-11-23T12:44:00Z</dcterms:created>
  <dc:creator>Katarina Mikulić</dc:creator>
  <cp:lastModifiedBy>Katarina Mikulić</cp:lastModifiedBy>
  <cp:lastPrinted>2017-02-17T10:37:00Z</cp:lastPrinted>
  <dcterms:modified xmlns:xsi="http://www.w3.org/2001/XMLSchema-instance" xsi:type="dcterms:W3CDTF">2017-02-17T10:41:00Z</dcterms:modified>
  <cp:revision>14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