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adb4" w14:paraId="495adb4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083FAF">
        <w:t>1112</w:t>
      </w:r>
      <w:r w:rsidR="00335F93">
        <w:t>/1</w:t>
      </w:r>
      <w:r w:rsidR="00D86986">
        <w:t>8</w:t>
      </w:r>
      <w:r w:rsidR="00335F93">
        <w:t>-</w:t>
      </w:r>
      <w:r w:rsidR="00083FAF">
        <w:t>13</w:t>
      </w:r>
    </w:p>
    <w:p w:rsidRDefault="009750F1" w:rsidP="009750F1" w:rsidR="009750F1" w:rsidRPr="00D21A2C"/>
    <w:p w:rsidRDefault="009750F1" w:rsidP="009750F1" w:rsidR="00FD02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FD02E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DB10C8" w:rsidP="00A31D1E" w:rsidR="00DB10C8">
      <w:pPr>
        <w:jc w:val="both"/>
      </w:pPr>
    </w:p>
    <w:p w:rsidRDefault="007B563B" w:rsidP="00083FAF" w:rsidR="00083FAF">
      <w:pPr>
        <w:jc w:val="both"/>
      </w:pPr>
      <w:r>
        <w:tab/>
      </w:r>
      <w:r w:rsidR="00083FAF" w:rsidRPr="00FA1BFE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083FAF">
        <w:t>NEBO jednostavno društvo s ograničenom odgovornošću za trgovinu i usluge, Vinkovci, Josipa bana Jelačića 29/a</w:t>
      </w:r>
      <w:r w:rsidR="00083FAF" w:rsidRPr="00FA1BFE">
        <w:t>, MBS 0301</w:t>
      </w:r>
      <w:r w:rsidR="00083FAF">
        <w:t>31750</w:t>
      </w:r>
      <w:r w:rsidR="00083FAF" w:rsidRPr="00FA1BFE">
        <w:t>, OIB 7</w:t>
      </w:r>
      <w:r w:rsidR="00083FAF">
        <w:t>6524220812</w:t>
      </w:r>
      <w:r w:rsidR="00083FAF" w:rsidRPr="0041082E">
        <w:t xml:space="preserve">, dana </w:t>
      </w:r>
      <w:r w:rsidR="00083FAF">
        <w:t>2</w:t>
      </w:r>
      <w:r w:rsidR="00083FAF" w:rsidRPr="00CC1B85">
        <w:t xml:space="preserve">. </w:t>
      </w:r>
      <w:r w:rsidR="00083FAF">
        <w:t>listopad</w:t>
      </w:r>
      <w:r w:rsidR="00083FAF" w:rsidRPr="00CC1B85">
        <w:t>a 2018</w:t>
      </w:r>
      <w:r w:rsidR="00083FAF" w:rsidRPr="0041082E">
        <w:t>.</w:t>
      </w:r>
    </w:p>
    <w:p w:rsidRDefault="00514F01" w:rsidP="00514F01" w:rsidR="00514F01">
      <w:pPr>
        <w:jc w:val="both"/>
      </w:pPr>
    </w:p>
    <w:p w:rsidRDefault="00FD02E7" w:rsidP="00514F01" w:rsidR="00FD02E7">
      <w:pPr>
        <w:ind w:firstLine="708"/>
        <w:jc w:val="both"/>
      </w:pPr>
    </w:p>
    <w:p w:rsidRDefault="00514F01" w:rsidP="00514F01" w:rsidR="00514F01">
      <w:pPr>
        <w:ind w:firstLine="708"/>
        <w:jc w:val="center"/>
      </w:pPr>
      <w:r w:rsidRPr="00F15533">
        <w:t>r i j e š i o   j e</w:t>
      </w:r>
    </w:p>
    <w:p w:rsidRDefault="00FD02E7" w:rsidP="00514F01" w:rsidR="00FD02E7" w:rsidRPr="00F15533">
      <w:pPr>
        <w:ind w:firstLine="708"/>
        <w:jc w:val="center"/>
      </w:pPr>
    </w:p>
    <w:p w:rsidRDefault="008C581C" w:rsidP="00514F01" w:rsidR="008C581C">
      <w:pPr>
        <w:jc w:val="both"/>
      </w:pPr>
    </w:p>
    <w:p w:rsidRDefault="00514F01" w:rsidP="006622C5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6622C5" w:rsidRPr="006622C5">
        <w:t>NEBO jednostavno društvo s ograničenom odgovornošću za trgovinu i usluge, Vinkovci, Josipa bana Jelačića 29/a, MBS 030131750, OIB 76524220812</w:t>
      </w:r>
      <w:r w:rsidR="00C22FBD">
        <w:t xml:space="preserve"> </w:t>
      </w:r>
      <w:r>
        <w:t>s pozivom na broj HR05 272-</w:t>
      </w:r>
      <w:r w:rsidR="006622C5">
        <w:t>1112</w:t>
      </w:r>
      <w:r>
        <w:t>-1</w:t>
      </w:r>
      <w:r w:rsidR="00D86986">
        <w:t>8</w:t>
      </w:r>
      <w:r>
        <w:t xml:space="preserve"> kod Hrvatske poštanske banke iznos od </w:t>
      </w:r>
      <w:r w:rsidR="006622C5">
        <w:rPr>
          <w:color w:val="000000"/>
        </w:rPr>
        <w:t>31.000</w:t>
      </w:r>
      <w:r w:rsidR="00222790" w:rsidRPr="00222790">
        <w:rPr>
          <w:color w:val="000000"/>
        </w:rPr>
        <w:t xml:space="preserve">,00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272BCB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  <w:r w:rsidR="003370A4">
        <w:t>.</w:t>
      </w:r>
    </w:p>
    <w:p w:rsidRDefault="00FD02E7" w:rsidP="00514F01" w:rsidR="00FD02E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FD02E7" w:rsidP="00FD02E7" w:rsidR="00FD02E7"/>
    <w:p w:rsidRDefault="00091BC3" w:rsidP="00091BC3" w:rsidR="00091BC3">
      <w:pPr>
        <w:jc w:val="both"/>
      </w:pPr>
    </w:p>
    <w:p w:rsidRDefault="006622C5" w:rsidP="006622C5" w:rsidR="006622C5">
      <w:pPr>
        <w:ind w:firstLine="720"/>
        <w:jc w:val="both"/>
      </w:pPr>
      <w:r>
        <w:t xml:space="preserve">Dana 5.09.2018. zaprimljen je na Trgovačkom sudu u Osijeku prijedlog FINE Regionalni centar Osijek, Podružnica Osijek, klasa: 110-07/18-01/04 Ur. broj 04-06-18-3905 od 4.09.2018. godine, za otvaranje stečajnog postupka nad dužnikom </w:t>
      </w:r>
      <w:r w:rsidRPr="00D9625D">
        <w:t xml:space="preserve">NEBO jednostavno društvo s ograničenom odgovornošću za trgovinu i usluge, Vinkovci, Josipa bana Jelačića 29/a, MBS </w:t>
      </w:r>
      <w:r w:rsidRPr="00D9625D">
        <w:lastRenderedPageBreak/>
        <w:t>030131750, OIB 76524220812</w:t>
      </w:r>
      <w:r>
        <w:t>, temeljem odredbe čl. 110. st. 1. Stečajnog zakona (NN 71/15 i 104/17, dalje: SZ).</w:t>
      </w:r>
    </w:p>
    <w:p w:rsidRDefault="006622C5" w:rsidP="006622C5" w:rsidR="006622C5">
      <w:pPr>
        <w:ind w:firstLine="720"/>
        <w:jc w:val="both"/>
      </w:pPr>
    </w:p>
    <w:p w:rsidRDefault="006622C5" w:rsidP="006622C5" w:rsidR="006622C5">
      <w:pPr>
        <w:ind w:firstLine="720"/>
        <w:jc w:val="both"/>
      </w:pPr>
      <w:r>
        <w:t>U prijedlogu je navela da na dan 3</w:t>
      </w:r>
      <w:r w:rsidRPr="00C92E83">
        <w:t>.0</w:t>
      </w:r>
      <w:r>
        <w:t>9</w:t>
      </w:r>
      <w:r w:rsidRPr="00C92E83">
        <w:t>.2018</w:t>
      </w:r>
      <w:r>
        <w:t>. dužnik u Očevidniku redoslijeda osnova za plaćanje ima evidentirane neizvršene osnove za plaćanje u neprekinutom razdoblju od 120 dana, u ukupnom iznosu od 9.943.965,55 kn, u koji iznos je uračunata kamata i naknada FINE za provedbe ovrhe na novčanim sredstvima dužnika. Navodi da dužnik ima 1 zaposlenog radnika.</w:t>
      </w:r>
    </w:p>
    <w:p w:rsidRDefault="006622C5" w:rsidP="006622C5" w:rsidR="006622C5">
      <w:pPr>
        <w:ind w:firstLine="720"/>
        <w:jc w:val="both"/>
      </w:pPr>
    </w:p>
    <w:p w:rsidRDefault="006622C5" w:rsidP="006622C5" w:rsidR="006622C5">
      <w:pPr>
        <w:ind w:firstLine="720"/>
        <w:jc w:val="both"/>
      </w:pPr>
      <w:r>
        <w:t>Dostavlja popis računa i oročenih novčanih sredstava dužnika na dan 3</w:t>
      </w:r>
      <w:r w:rsidRPr="001C7CF7">
        <w:t>.</w:t>
      </w:r>
      <w:r>
        <w:t>09</w:t>
      </w:r>
      <w:r w:rsidRPr="001C7CF7">
        <w:t>.201</w:t>
      </w:r>
      <w:r>
        <w:t xml:space="preserve">8., te navodi da na temelju čl. 112. st. 5. SZ dužnik na ime predujma za namirenje troškova stečajnog postupka nema zaplijenjena novčana sredstva na dan </w:t>
      </w:r>
      <w:r w:rsidRPr="00BD2B55">
        <w:t>3.09</w:t>
      </w:r>
      <w:r w:rsidRPr="005228C2">
        <w:t>.2018</w:t>
      </w:r>
      <w:r>
        <w:t xml:space="preserve">. </w:t>
      </w:r>
    </w:p>
    <w:p w:rsidRDefault="006622C5" w:rsidP="006622C5" w:rsidR="006622C5">
      <w:pPr>
        <w:ind w:firstLine="720"/>
        <w:jc w:val="both"/>
      </w:pPr>
    </w:p>
    <w:p w:rsidRDefault="006622C5" w:rsidP="006622C5" w:rsidR="006622C5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746A" w:rsidP="00E6746A" w:rsidR="00E6746A">
      <w:pPr>
        <w:ind w:firstLine="720"/>
        <w:jc w:val="both"/>
      </w:pPr>
    </w:p>
    <w:p w:rsidRDefault="00584632" w:rsidP="00B03C8F" w:rsidR="00846A27" w:rsidRPr="00B03C8F">
      <w:pPr>
        <w:suppressAutoHyphens/>
        <w:spacing w:after="200"/>
        <w:jc w:val="both"/>
        <w:rPr>
          <w:rFonts w:eastAsia="Calibri"/>
        </w:rPr>
      </w:pPr>
      <w:r>
        <w:tab/>
      </w:r>
      <w:r w:rsidR="00514F01" w:rsidRPr="00E6746A">
        <w:t xml:space="preserve">Na ročištu radi izjašnjenja o prijedlogu za otvaranje stečajnog postupka i ročišta radi rasprave o uvjetima za otvaranje stečajnog postupka nad dužnikom, održanom </w:t>
      </w:r>
      <w:r w:rsidR="006622C5">
        <w:t>2</w:t>
      </w:r>
      <w:r w:rsidR="00514F01" w:rsidRPr="00E6746A">
        <w:t>.</w:t>
      </w:r>
      <w:r w:rsidR="006622C5">
        <w:t>1</w:t>
      </w:r>
      <w:r w:rsidR="00514F01" w:rsidRPr="00E6746A">
        <w:t>0.2018.  godine, privremen</w:t>
      </w:r>
      <w:r w:rsidR="005C4EB8">
        <w:t>i</w:t>
      </w:r>
      <w:r w:rsidR="00514F01" w:rsidRPr="00E6746A">
        <w:t xml:space="preserve"> stečajn</w:t>
      </w:r>
      <w:r w:rsidR="005C4EB8">
        <w:t>i</w:t>
      </w:r>
      <w:r w:rsidR="00514F01" w:rsidRPr="00E6746A">
        <w:t xml:space="preserve"> upravitelj je izloži</w:t>
      </w:r>
      <w:r w:rsidR="005C4EB8">
        <w:t>o</w:t>
      </w:r>
      <w:r w:rsidR="00514F01" w:rsidRPr="00E6746A">
        <w:t xml:space="preserve"> svoje pisano izvješće od </w:t>
      </w:r>
      <w:r w:rsidR="00FB5DC2">
        <w:t>28</w:t>
      </w:r>
      <w:r w:rsidR="00514F01" w:rsidRPr="00E6746A">
        <w:t>.0</w:t>
      </w:r>
      <w:r w:rsidR="00D01475" w:rsidRPr="00E6746A">
        <w:t>9</w:t>
      </w:r>
      <w:r w:rsidR="00514F01" w:rsidRPr="00E6746A">
        <w:t xml:space="preserve">.2018. godine koje se nalazi u spisu na listu broj </w:t>
      </w:r>
      <w:r w:rsidR="00FB5DC2">
        <w:t>17-18</w:t>
      </w:r>
      <w:r w:rsidR="00514F01" w:rsidRPr="00E6746A">
        <w:t xml:space="preserve"> i izvršen je uvid u dokumentaciju u spisu, te je utvrđeno da kod stečajnog dužnika postoje stečajni razlozi predviđeni člankom 5. SZ-a jer je utvrđeno da je dužnik nelikvidan i nesposoban za plaćanje. Kako dužnik </w:t>
      </w:r>
      <w:r w:rsidR="00725BC7">
        <w:t>ne</w:t>
      </w:r>
      <w:r w:rsidR="00514F01" w:rsidRPr="00E6746A">
        <w:t>ma imovin</w:t>
      </w:r>
      <w:r w:rsidR="004202D9" w:rsidRPr="00E6746A">
        <w:t>u</w:t>
      </w:r>
      <w:r w:rsidR="00205272">
        <w:t xml:space="preserve"> </w:t>
      </w:r>
      <w:r w:rsidR="00514F01" w:rsidRPr="00E6746A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E6746A">
        <w:t xml:space="preserve"> u iznosu od </w:t>
      </w:r>
      <w:r w:rsidR="00FB5DC2">
        <w:t>31.000</w:t>
      </w:r>
      <w:r w:rsidR="00127D72" w:rsidRPr="00127D72">
        <w:t xml:space="preserve">,00 </w:t>
      </w:r>
      <w:r w:rsidR="00240F73" w:rsidRPr="00E6746A">
        <w:t xml:space="preserve">kn </w:t>
      </w:r>
      <w:r w:rsidR="007F6BA7" w:rsidRPr="00E6746A">
        <w:t xml:space="preserve">i to </w:t>
      </w:r>
      <w:r w:rsidR="004C1883">
        <w:t>k</w:t>
      </w:r>
      <w:r w:rsidR="00FB5DC2" w:rsidRPr="00FF7A76">
        <w:t>njigovodstvene usluge (18 mjeseci * 350,00 kn)</w:t>
      </w:r>
      <w:r w:rsidR="00FB5DC2">
        <w:t xml:space="preserve"> u iznosu od 6.300,00 kn,  </w:t>
      </w:r>
      <w:r w:rsidR="004C1883">
        <w:t>j</w:t>
      </w:r>
      <w:r w:rsidR="00FB5DC2" w:rsidRPr="00FF7A76">
        <w:t xml:space="preserve">ednokratna nagrada privremenom stečajnom upravitelju </w:t>
      </w:r>
      <w:r w:rsidR="004C1883">
        <w:t>u iznosu od 3.500,00 kn, n</w:t>
      </w:r>
      <w:r w:rsidR="004C1883" w:rsidRPr="00FF7A76">
        <w:t>agrada stečajnom upravitelju na bazi unovčenja 100.000,00 kn</w:t>
      </w:r>
      <w:r w:rsidR="004C1883">
        <w:t xml:space="preserve"> u iznosu od 16.000,00 kn, t</w:t>
      </w:r>
      <w:r w:rsidR="004C1883" w:rsidRPr="00FF7A76">
        <w:t>rošak  arhiva</w:t>
      </w:r>
      <w:r w:rsidR="004C1883">
        <w:t xml:space="preserve"> u iznosu od 1.000,00 kn, </w:t>
      </w:r>
      <w:r w:rsidR="00B03C8F">
        <w:t>p</w:t>
      </w:r>
      <w:r w:rsidR="004C1883" w:rsidRPr="00FF7A76">
        <w:t>aušalna sudska pristojba prema Tbr. 24. Zakona o sudskim pristojbama</w:t>
      </w:r>
      <w:r w:rsidR="00B03C8F">
        <w:t xml:space="preserve"> u iznosu od 2.000,00 kn i o</w:t>
      </w:r>
      <w:r w:rsidR="00B03C8F" w:rsidRPr="00FF7A76">
        <w:t>stali troškovi (trošak platnog prometa, trošak poštarine, izrada pečat, naknada FINA)</w:t>
      </w:r>
      <w:r w:rsidR="00B03C8F">
        <w:t xml:space="preserve"> u iznosu od 2.200,00 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FD02E7" w:rsidP="00FF6D08" w:rsidR="00FD02E7">
      <w:pPr>
        <w:ind w:right="-2"/>
        <w:jc w:val="both"/>
      </w:pPr>
    </w:p>
    <w:p w:rsidRDefault="00514F01" w:rsidP="00514F01" w:rsidR="00A30D70">
      <w:pPr>
        <w:jc w:val="center"/>
      </w:pPr>
      <w:r w:rsidRPr="00F15533">
        <w:t xml:space="preserve">U Osijeku </w:t>
      </w:r>
      <w:r w:rsidR="00083FAF">
        <w:t>2</w:t>
      </w:r>
      <w:r w:rsidR="00C433B2" w:rsidRPr="00C433B2">
        <w:t xml:space="preserve">. </w:t>
      </w:r>
      <w:r w:rsidR="00083FAF">
        <w:t>listopad</w:t>
      </w:r>
      <w:r w:rsidR="00C433B2" w:rsidRPr="00C433B2">
        <w:t xml:space="preserve">a </w:t>
      </w:r>
      <w:r w:rsidRPr="00333014">
        <w:t>2018</w:t>
      </w:r>
      <w:r w:rsidRPr="00F15533">
        <w:t>.</w:t>
      </w:r>
    </w:p>
    <w:p w:rsidRDefault="001E0AEF" w:rsidP="00514F01" w:rsidR="001E0AEF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Tihomir Kovačević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B555BE" w:rsidR="00FD02E7" w:rsidRPr="006A38F5">
      <w:pPr>
        <w:pStyle w:val="Tijeloteksta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EC148A" w:rsidP="00B555BE" w:rsidR="00EC148A">
      <w:pPr>
        <w:pStyle w:val="Tijeloteksta"/>
      </w:pP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2F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335F93" w:rsidRPr="00335F93">
      <w:t>14 St-</w:t>
    </w:r>
    <w:r w:rsidR="00083FAF" w:rsidRPr="00083FAF">
      <w:t>1112/18-13</w:t>
    </w:r>
  </w:p>
  <w:p w:rsidRDefault="00272BCB" w:rsidR="00272BCB">
    <w:pPr>
      <w:pStyle w:val="Zaglavlje"/>
    </w:pPr>
  </w:p>
  <w:p w:rsidRDefault="00272BCB" w:rsidR="00272B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5F3158"/>
    <w:multiLevelType w:val="hybridMultilevel"/>
    <w:tmpl w:val="8F009E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3FAF"/>
    <w:rsid w:val="00085D78"/>
    <w:rsid w:val="000908DF"/>
    <w:rsid w:val="00091BC3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27D72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0C37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0AEF"/>
    <w:rsid w:val="001E554E"/>
    <w:rsid w:val="001E6C1F"/>
    <w:rsid w:val="001E7628"/>
    <w:rsid w:val="001F1A50"/>
    <w:rsid w:val="001F3000"/>
    <w:rsid w:val="00201B02"/>
    <w:rsid w:val="0020521F"/>
    <w:rsid w:val="00205272"/>
    <w:rsid w:val="00210E48"/>
    <w:rsid w:val="00220316"/>
    <w:rsid w:val="002214BF"/>
    <w:rsid w:val="00222790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2BCB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370A4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1B8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46B86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883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3173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632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4EB8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22C5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8F5"/>
    <w:rsid w:val="006A3BD8"/>
    <w:rsid w:val="006A4A2E"/>
    <w:rsid w:val="006B1987"/>
    <w:rsid w:val="006B4D96"/>
    <w:rsid w:val="006B5F80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4D66"/>
    <w:rsid w:val="00715943"/>
    <w:rsid w:val="00717569"/>
    <w:rsid w:val="007214D9"/>
    <w:rsid w:val="0072486E"/>
    <w:rsid w:val="00725BC7"/>
    <w:rsid w:val="007264C3"/>
    <w:rsid w:val="007314AF"/>
    <w:rsid w:val="00732024"/>
    <w:rsid w:val="00734E8F"/>
    <w:rsid w:val="00740B79"/>
    <w:rsid w:val="0074353C"/>
    <w:rsid w:val="00743667"/>
    <w:rsid w:val="0074465A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5837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4DAA"/>
    <w:rsid w:val="0089593D"/>
    <w:rsid w:val="008A0EBC"/>
    <w:rsid w:val="008A0EE4"/>
    <w:rsid w:val="008A7A54"/>
    <w:rsid w:val="008B342A"/>
    <w:rsid w:val="008B4D34"/>
    <w:rsid w:val="008B6170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964A7"/>
    <w:rsid w:val="009A2FE1"/>
    <w:rsid w:val="009A5797"/>
    <w:rsid w:val="009B1886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0CAB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69D6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3C8F"/>
    <w:rsid w:val="00B04F0E"/>
    <w:rsid w:val="00B0750D"/>
    <w:rsid w:val="00B07738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2FBD"/>
    <w:rsid w:val="00C2469F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3E89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10C8"/>
    <w:rsid w:val="00DB41DD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39AF"/>
    <w:rsid w:val="00E540FB"/>
    <w:rsid w:val="00E573C2"/>
    <w:rsid w:val="00E647B1"/>
    <w:rsid w:val="00E66FAE"/>
    <w:rsid w:val="00E6746A"/>
    <w:rsid w:val="00E7063F"/>
    <w:rsid w:val="00E712C4"/>
    <w:rsid w:val="00E71CA5"/>
    <w:rsid w:val="00E73E4E"/>
    <w:rsid w:val="00E75B08"/>
    <w:rsid w:val="00E8111A"/>
    <w:rsid w:val="00E867D9"/>
    <w:rsid w:val="00E86B15"/>
    <w:rsid w:val="00E93FB9"/>
    <w:rsid w:val="00E948EE"/>
    <w:rsid w:val="00E96434"/>
    <w:rsid w:val="00EA1432"/>
    <w:rsid w:val="00EA182A"/>
    <w:rsid w:val="00EA388C"/>
    <w:rsid w:val="00EA4ACD"/>
    <w:rsid w:val="00EA5E5F"/>
    <w:rsid w:val="00EA735A"/>
    <w:rsid w:val="00EB022B"/>
    <w:rsid w:val="00EB3578"/>
    <w:rsid w:val="00EB4095"/>
    <w:rsid w:val="00EB6F30"/>
    <w:rsid w:val="00EB7711"/>
    <w:rsid w:val="00EC148A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0588"/>
    <w:rsid w:val="00FA187D"/>
    <w:rsid w:val="00FA1A9B"/>
    <w:rsid w:val="00FA5138"/>
    <w:rsid w:val="00FA6756"/>
    <w:rsid w:val="00FA72D5"/>
    <w:rsid w:val="00FB39A0"/>
    <w:rsid w:val="00FB5DC2"/>
    <w:rsid w:val="00FC0F86"/>
    <w:rsid w:val="00FC2040"/>
    <w:rsid w:val="00FC29BB"/>
    <w:rsid w:val="00FC7305"/>
    <w:rsid w:val="00FD02E7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2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22FB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2FB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FB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FB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2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22FB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2FB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FB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FB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St-1112/2018</izvorni_sadrzaj>
    <derivirana_varijabla naziv="DomainObject.Predmet.OznakaBroj_1">St-1112/2018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NEBO jednostavno društvo s ograničenom odgovornošću za trgovinu i usluge</izvorni_sadrzaj>
    <derivirana_varijabla naziv="DomainObject.Predmet.ProtustrankaFormated_1">  NEBO jednostavno društvo s ograničenom odgovornošću za trgovinu i usluge</derivirana_varijabla>
  </DomainObject.Predmet.ProtustrankaFormated>
  <DomainObject.Predmet.ProtustrankaFormatedOIB>
    <izvorni_sadrzaj>  NEBO jednostavno društvo s ograničenom odgovornošću za trgovinu i usluge, OIB 76524220812</izvorni_sadrzaj>
    <derivirana_varijabla naziv="DomainObject.Predmet.ProtustrankaFormatedOIB_1">  NEBO jednostavno društvo s ograničenom odgovornošću za trgovinu i usluge, OIB 76524220812</derivirana_varijabla>
  </DomainObject.Predmet.ProtustrankaFormatedOIB>
  <DomainObject.Predmet.ProtustrankaFormatedWithAdress>
    <izvorni_sadrzaj> NEBO jednostavno društvo s ograničenom odgovornošću za trgovinu i usluge, Josipa bana Jelačića 29a, 32100 Vinkovci</izvorni_sadrzaj>
    <derivirana_varijabla naziv="DomainObject.Predmet.ProtustrankaFormatedWithAdress_1"> NEBO jednostavno društvo s ograničenom odgovornošću za trgovinu i usluge, Josipa bana Jelačića 29a, 32100 Vinkovci</derivirana_varijabla>
  </DomainObject.Predmet.ProtustrankaFormatedWithAdress>
  <DomainObject.Predmet.ProtustrankaFormatedWithAdressOIB>
    <izvorni_sadrzaj> NEBO jednostavno društvo s ograničenom odgovornošću za trgovinu i usluge, OIB 76524220812, Josipa bana Jelačića 29a, 32100 Vinkovci</izvorni_sadrzaj>
    <derivirana_varijabla naziv="DomainObject.Predmet.ProtustrankaFormatedWithAdressOIB_1"> NEBO jednostavno društvo s ograničenom odgovornošću za trgovinu i usluge, OIB 76524220812, Josipa bana Jelačića 29a, 32100 Vinkovci</derivirana_varijabla>
  </DomainObject.Predmet.ProtustrankaFormatedWithAdressOIB>
  <DomainObject.Predmet.ProtustrankaWithAdress>
    <izvorni_sadrzaj>NEBO jednostavno društvo s ograničenom odgovornošću za trgovinu i usluge Josipa bana Jelačića 29a, 32100 Vinkovci</izvorni_sadrzaj>
    <derivirana_varijabla naziv="DomainObject.Predmet.ProtustrankaWithAdress_1">NEBO jednostavno društvo s ograničenom odgovornošću za trgovinu i usluge Josipa bana Jelačića 29a, 32100 Vinkovci</derivirana_varijabla>
  </DomainObject.Predmet.ProtustrankaWithAdress>
  <DomainObject.Predmet.ProtustrankaWithAdressOIB>
    <izvorni_sadrzaj>NEBO jednostavno društvo s ograničenom odgovornošću za trgovinu i usluge, OIB 76524220812, Josipa bana Jelačića 29a, 32100 Vinkovci</izvorni_sadrzaj>
    <derivirana_varijabla naziv="DomainObject.Predmet.ProtustrankaWithAdressOIB_1">NEBO jednostavno društvo s ograničenom odgovornošću za trgovinu i usluge, OIB 76524220812, Josipa bana Jelačića 29a, 32100 Vinkovci</derivirana_varijabla>
  </DomainObject.Predmet.ProtustrankaWithAdressOIB>
  <DomainObject.Predmet.ProtustrankaNazivFormated>
    <izvorni_sadrzaj>NEBO jednostavno društvo s ograničenom odgovornošću za trgovinu i usluge</izvorni_sadrzaj>
    <derivirana_varijabla naziv="DomainObject.Predmet.ProtustrankaNazivFormated_1">NEBO jednostavno društvo s ograničenom odgovornošću za trgovinu i usluge</derivirana_varijabla>
  </DomainObject.Predmet.ProtustrankaNazivFormated>
  <DomainObject.Predmet.ProtustrankaNazivFormatedOIB>
    <izvorni_sadrzaj>NEBO jednostavno društvo s ograničenom odgovornošću za trgovinu i usluge, OIB 76524220812</izvorni_sadrzaj>
    <derivirana_varijabla naziv="DomainObject.Predmet.ProtustrankaNazivFormatedOIB_1">NEBO jednostavno društvo s ograničenom odgovornošću za trgovinu i usluge, OIB 76524220812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NEBO jednostavno društvo s ograničenom odgovornošću za trgovinu i usluge</item>
    </izvorni_sadrzaj>
    <derivirana_varijabla naziv="DomainObject.Predmet.ProtuStrankaListFormated_1">
      <item>NEBO jednostavno društvo s ograničenom odgovornošću za trgovinu i usluge</item>
    </derivirana_varijabla>
  </DomainObject.Predmet.ProtuStrankaListFormated>
  <DomainObject.Predmet.ProtuStrankaListFormatedOIB>
    <izvorni_sadrzaj>
      <item>NEBO jednostavno društvo s ograničenom odgovornošću za trgovinu i usluge, OIB 76524220812</item>
    </izvorni_sadrzaj>
    <derivirana_varijabla naziv="DomainObject.Predmet.ProtuStrankaListFormatedOIB_1">
      <item>NEBO jednostavno društvo s ograničenom odgovornošću za trgovinu i usluge, OIB 76524220812</item>
    </derivirana_varijabla>
  </DomainObject.Predmet.ProtuStrankaListFormatedOIB>
  <DomainObject.Predmet.ProtuStrankaListFormatedWithAdress>
    <izvorni_sadrzaj>
      <item>NEBO jednostavno društvo s ograničenom odgovornošću za trgovinu i usluge, Josipa bana Jelačića 29a, 32100 Vinkovci</item>
    </izvorni_sadrzaj>
    <derivirana_varijabla naziv="DomainObject.Predmet.ProtuStrankaListFormatedWithAdress_1">
      <item>NEBO jednostavno društvo s ograničenom odgovornošću za trgovinu i usluge, Josipa bana Jelačića 29a, 32100 Vinkovci</item>
    </derivirana_varijabla>
  </DomainObject.Predmet.ProtuStrankaListFormatedWithAdress>
  <DomainObject.Predmet.ProtuStrankaListFormatedWithAdressOIB>
    <izvorni_sadrzaj>
      <item>NEBO jednostavno društvo s ograničenom odgovornošću za trgovinu i usluge, OIB 76524220812, Josipa bana Jelačića 29a, 32100 Vinkovci</item>
    </izvorni_sadrzaj>
    <derivirana_varijabla naziv="DomainObject.Predmet.ProtuStrankaListFormatedWithAdressOIB_1">
      <item>NEBO jednostavno društvo s ograničenom odgovornošću za trgovinu i usluge, OIB 76524220812, Josipa bana Jelačića 29a, 32100 Vinkovci</item>
    </derivirana_varijabla>
  </DomainObject.Predmet.ProtuStrankaListFormatedWithAdressOIB>
  <DomainObject.Predmet.ProtuStrankaListNazivFormated>
    <izvorni_sadrzaj>
      <item>NEBO jednostavno društvo s ograničenom odgovornošću za trgovinu i usluge</item>
    </izvorni_sadrzaj>
    <derivirana_varijabla naziv="DomainObject.Predmet.ProtuStrankaListNazivFormated_1">
      <item>NEBO jednostavno društvo s ograničenom odgovornošću za trgovinu i usluge</item>
    </derivirana_varijabla>
  </DomainObject.Predmet.ProtuStrankaListNazivFormated>
  <DomainObject.Predmet.ProtuStrankaListNazivFormatedOIB>
    <izvorni_sadrzaj>
      <item>NEBO jednostavno društvo s ograničenom odgovornošću za trgovinu i usluge, OIB 76524220812</item>
    </izvorni_sadrzaj>
    <derivirana_varijabla naziv="DomainObject.Predmet.ProtuStrankaListNazivFormatedOIB_1">
      <item>NEBO jednostavno društvo s ograničenom odgovornošću za trgovinu i usluge, OIB 76524220812</item>
    </derivirana_varijabla>
  </DomainObject.Predmet.ProtuStrankaListNazivFormatedOIB>
  <DomainObject.Predmet.OstaliListFormated>
    <izvorni_sadrzaj>
      <item>Nebojša Dakić</item>
    </izvorni_sadrzaj>
    <derivirana_varijabla naziv="DomainObject.Predmet.OstaliListFormated_1">
      <item>Nebojša Dakić</item>
    </derivirana_varijabla>
  </DomainObject.Predmet.OstaliListFormated>
  <DomainObject.Predmet.OstaliListFormatedOIB>
    <izvorni_sadrzaj>
      <item>Nebojša Dakić, OIB 49393636145</item>
    </izvorni_sadrzaj>
    <derivirana_varijabla naziv="DomainObject.Predmet.OstaliListFormatedOIB_1">
      <item>Nebojša Dakić, OIB 49393636145</item>
    </derivirana_varijabla>
  </DomainObject.Predmet.OstaliListFormatedOIB>
  <DomainObject.Predmet.OstaliListFormatedWithAdress>
    <izvorni_sadrzaj>
      <item>Nebojša Dakić</item>
    </izvorni_sadrzaj>
    <derivirana_varijabla naziv="DomainObject.Predmet.OstaliListFormatedWithAdress_1">
      <item>Nebojša Dakić</item>
    </derivirana_varijabla>
  </DomainObject.Predmet.OstaliListFormatedWithAdress>
  <DomainObject.Predmet.OstaliListFormatedWithAdressOIB>
    <izvorni_sadrzaj>
      <item>Nebojša Dakić, OIB 49393636145</item>
    </izvorni_sadrzaj>
    <derivirana_varijabla naziv="DomainObject.Predmet.OstaliListFormatedWithAdressOIB_1">
      <item>Nebojša Dakić, OIB 49393636145</item>
    </derivirana_varijabla>
  </DomainObject.Predmet.OstaliListFormatedWithAdressOIB>
  <DomainObject.Predmet.OstaliListNazivFormated>
    <izvorni_sadrzaj>
      <item>Nebojša Dakić</item>
    </izvorni_sadrzaj>
    <derivirana_varijabla naziv="DomainObject.Predmet.OstaliListNazivFormated_1">
      <item>Nebojša Dakić</item>
    </derivirana_varijabla>
  </DomainObject.Predmet.OstaliListNazivFormated>
  <DomainObject.Predmet.OstaliListNazivFormatedOIB>
    <izvorni_sadrzaj>
      <item>Nebojša Dakić, OIB 49393636145</item>
    </izvorni_sadrzaj>
    <derivirana_varijabla naziv="DomainObject.Predmet.OstaliListNazivFormatedOIB_1">
      <item>Nebojša Dakić, OIB 49393636145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NEBO jednostavno društvo s ograničenom odgovornošću za trgovinu i usluge</izvorni_sadrzaj>
    <derivirana_varijabla naziv="DomainObject.Predmet.ProtustrankaIDrugi_1">NEBO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NEBO jednostavno društvo s ograničenom odgovornošću za trgovinu i usluge, OIB 76524220812, Josipa bana Jelačića 29a, 32100 Vinkovci</izvorni_sadrzaj>
    <derivirana_varijabla naziv="DomainObject.Predmet.ProtustrankaIDrugiAdressOIB_1">NEBO jednostavno društvo s ograničenom odgovornošću za trgovinu i usluge, OIB 76524220812, Josipa bana Jelačića 29a,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NEBO jednostavno društvo s ograničenom odgovornošću za trgovinu i usluge</item>
      <item>Nebojša Dakić</item>
    </izvorni_sadrzaj>
    <derivirana_varijabla naziv="DomainObject.Predmet.SudioniciListNaziv_1">
      <item>FINA RC OSIJEK</item>
      <item>NEBO jednostavno društvo s ograničenom odgovornošću za trgovinu i usluge</item>
      <item>Nebojša Dakić</item>
    </derivirana_varijabla>
  </DomainObject.Predmet.SudioniciListNaziv>
  <DomainObject.Predmet.SudioniciListAdressOIB>
    <izvorni_sadrzaj>
      <item>FINA RC OSIJEK, OIB 85821130368</item>
      <item>NEBO jednostavno društvo s ograničenom odgovornošću za trgovinu i usluge, OIB 76524220812, Josipa bana Jelačića 29a,32100 Vinkovci</item>
      <item>Nebojša Dakić, OIB 49393636145</item>
    </izvorni_sadrzaj>
    <derivirana_varijabla naziv="DomainObject.Predmet.SudioniciListAdressOIB_1">
      <item>FINA RC OSIJEK, OIB 85821130368</item>
      <item>NEBO jednostavno društvo s ograničenom odgovornošću za trgovinu i usluge, OIB 76524220812, Josipa bana Jelačića 29a,32100 Vinkovci</item>
      <item>Nebojša Dakić, OIB 49393636145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76524220812</item>
      <item>, OIB 49393636145</item>
    </izvorni_sadrzaj>
    <derivirana_varijabla naziv="DomainObject.Predmet.SudioniciListNazivOIB_1">
      <item>, OIB 85821130368</item>
      <item>, OIB 76524220812</item>
      <item>, OIB 49393636145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94303-B52F-4FB9-A67B-009B51A948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748</properties:Words>
  <properties:Characters>4012</properties:Characters>
  <properties:Lines>89</properties:Lines>
  <properties:Paragraphs>24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2018-10-02T08:20:00Z</cp:lastPrinted>
  <dcterms:modified xmlns:xsi="http://www.w3.org/2001/XMLSchema-instance" xsi:type="dcterms:W3CDTF">2018-10-02T09:09:00Z</dcterms:modified>
  <cp:revision>90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