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76b5" w14:paraId="6b476b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11</w:t>
      </w:r>
      <w:r w:rsidR="006D22DE">
        <w:rPr>
          <w:b/>
          <w:lang w:val="hr-HR"/>
        </w:rPr>
        <w:t>75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6D22DE">
        <w:rPr>
          <w:lang w:val="hr-HR"/>
        </w:rPr>
        <w:t>PURIS-SPLIT d.o.o Split, Mosećka ulica 62</w:t>
      </w:r>
      <w:r w:rsidR="000467BE">
        <w:rPr>
          <w:lang w:val="hr-HR"/>
        </w:rPr>
        <w:t xml:space="preserve">, OIB: </w:t>
      </w:r>
      <w:r w:rsidR="006D22DE">
        <w:rPr>
          <w:lang w:val="hr-HR"/>
        </w:rPr>
        <w:t>57753299549</w:t>
      </w:r>
      <w:r w:rsidR="000467BE">
        <w:rPr>
          <w:lang w:val="hr-HR"/>
        </w:rPr>
        <w:t xml:space="preserve">, MBS: </w:t>
      </w:r>
      <w:r w:rsidR="006D22DE">
        <w:rPr>
          <w:lang w:val="hr-HR"/>
        </w:rPr>
        <w:t>060072598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D22DE">
        <w:rPr>
          <w:lang w:val="hr-HR"/>
        </w:rPr>
        <w:t>PURIS-SPLIT d.o.o Split, Mosećka ulica 62, OIB: 57753299549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6D22DE">
        <w:rPr>
          <w:lang w:val="hr-HR"/>
        </w:rPr>
        <w:t>2.841.857,68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D22D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D7C91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7C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C9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D7C9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D7C9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D7C9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St-1175/2015</izvorni_sadrzaj>
    <derivirana_varijabla naziv="DomainObject.Predmet.OznakaBroj_1">St-1175/2015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PURIS-SPLIT, društvo s ograničenom odgovornošću za export-import, trgovinu i usluge</izvorni_sadrzaj>
    <derivirana_varijabla naziv="DomainObject.Predmet.ProtustrankaFormated_1">  PURIS-SPLIT, društvo s ograničenom odgovornošću za export-import, trgovinu i usluge</derivirana_varijabla>
  </DomainObject.Predmet.ProtustrankaFormated>
  <DomainObject.Predmet.ProtustrankaFormatedOIB>
    <izvorni_sadrzaj>  PURIS-SPLIT, društvo s ograničenom odgovornošću za export-import, trgovinu i usluge, OIB 57753299549</izvorni_sadrzaj>
    <derivirana_varijabla naziv="DomainObject.Predmet.ProtustrankaFormatedOIB_1">  PURIS-SPLIT, društvo s ograničenom odgovornošću za export-import, trgovinu i usluge, OIB 57753299549</derivirana_varijabla>
  </DomainObject.Predmet.ProtustrankaFormatedOIB>
  <DomainObject.Predmet.ProtustrankaFormatedWithAdress>
    <izvorni_sadrzaj> PURIS-SPLIT, društvo s ograničenom odgovornošću za export-import, trgovinu i usluge, Mosećka Ulica 62, 21000 Split</izvorni_sadrzaj>
    <derivirana_varijabla naziv="DomainObject.Predmet.ProtustrankaFormatedWithAdress_1"> PURIS-SPLIT, društvo s ograničenom odgovornošću za export-import, trgovinu i usluge, Mosećka Ulica 62, 21000 Split</derivirana_varijabla>
  </DomainObject.Predmet.ProtustrankaFormatedWithAdress>
  <DomainObject.Predmet.ProtustrankaFormatedWithAdressOIB>
    <izvorni_sadrzaj> PURIS-SPLIT, društvo s ograničenom odgovornošću za export-import, trgovinu i usluge, OIB 57753299549, Mosećka Ulica 62, 21000 Split</izvorni_sadrzaj>
    <derivirana_varijabla naziv="DomainObject.Predmet.ProtustrankaFormatedWithAdressOIB_1"> PURIS-SPLIT, društvo s ograničenom odgovornošću za export-import, trgovinu i usluge, OIB 57753299549, Mosećka Ulica 62, 21000 Split</derivirana_varijabla>
  </DomainObject.Predmet.ProtustrankaFormatedWithAdressOIB>
  <DomainObject.Predmet.ProtustrankaWithAdress>
    <izvorni_sadrzaj>PURIS-SPLIT, društvo s ograničenom odgovornošću za export-import, trgovinu i usluge Mosećka Ulica 62, 21000 Split</izvorni_sadrzaj>
    <derivirana_varijabla naziv="DomainObject.Predmet.ProtustrankaWithAdress_1">PURIS-SPLIT, društvo s ograničenom odgovornošću za export-import, trgovinu i usluge Mosećka Ulica 62, 21000 Split</derivirana_varijabla>
  </DomainObject.Predmet.ProtustrankaWithAdress>
  <DomainObject.Predmet.ProtustrankaWithAdressOIB>
    <izvorni_sadrzaj>PURIS-SPLIT, društvo s ograničenom odgovornošću za export-import, trgovinu i usluge, OIB 57753299549, Mosećka Ulica 62, 21000 Split</izvorni_sadrzaj>
    <derivirana_varijabla naziv="DomainObject.Predmet.ProtustrankaWithAdressOIB_1">PURIS-SPLIT, društvo s ograničenom odgovornošću za export-import, trgovinu i usluge, OIB 57753299549, Mosećka Ulica 62, 21000 Split</derivirana_varijabla>
  </DomainObject.Predmet.ProtustrankaWithAdressOIB>
  <DomainObject.Predmet.ProtustrankaNazivFormated>
    <izvorni_sadrzaj>PURIS-SPLIT, društvo s ograničenom odgovornošću za export-import, trgovinu i usluge</izvorni_sadrzaj>
    <derivirana_varijabla naziv="DomainObject.Predmet.ProtustrankaNazivFormated_1">PURIS-SPLIT, društvo s ograničenom odgovornošću za export-import, trgovinu i usluge</derivirana_varijabla>
  </DomainObject.Predmet.ProtustrankaNazivFormated>
  <DomainObject.Predmet.ProtustrankaNazivFormatedOIB>
    <izvorni_sadrzaj>PURIS-SPLIT, društvo s ograničenom odgovornošću za export-import, trgovinu i usluge, OIB 57753299549</izvorni_sadrzaj>
    <derivirana_varijabla naziv="DomainObject.Predmet.ProtustrankaNazivFormatedOIB_1">PURIS-SPLIT, društvo s ograničenom odgovornošću za export-import, trgovinu i usluge, OIB 57753299549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2841857.68</izvorni_sadrzaj>
    <derivirana_varijabla naziv="DomainObject.Predmet.TrenutnaVrijednost_1">2841857.68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PURIS-SPLIT, društvo s ograničenom odgovornošću za export-import, trgovinu i usluge</item>
    </izvorni_sadrzaj>
    <derivirana_varijabla naziv="DomainObject.Predmet.ProtuStrankaListFormated_1">
      <item>PURIS-SPLIT, društvo s ograničenom odgovornošću za export-import, trgovinu i usluge</item>
    </derivirana_varijabla>
  </DomainObject.Predmet.ProtuStrankaListFormated>
  <DomainObject.Predmet.ProtuStrankaListFormatedOIB>
    <izvorni_sadrzaj>
      <item>PURIS-SPLIT, društvo s ograničenom odgovornošću za export-import, trgovinu i usluge, OIB 57753299549</item>
    </izvorni_sadrzaj>
    <derivirana_varijabla naziv="DomainObject.Predmet.ProtuStrankaListFormatedOIB_1">
      <item>PURIS-SPLIT, društvo s ograničenom odgovornošću za export-import, trgovinu i usluge, OIB 57753299549</item>
    </derivirana_varijabla>
  </DomainObject.Predmet.ProtuStrankaListFormatedOIB>
  <DomainObject.Predmet.ProtuStrankaListFormatedWithAdress>
    <izvorni_sadrzaj>
      <item>PURIS-SPLIT, društvo s ograničenom odgovornošću za export-import, trgovinu i usluge, Mosećka Ulica 62, 21000 Split</item>
    </izvorni_sadrzaj>
    <derivirana_varijabla naziv="DomainObject.Predmet.ProtuStrankaListFormatedWithAdress_1">
      <item>PURIS-SPLIT, društvo s ograničenom odgovornošću za export-import, trgovinu i usluge, Mosećka Ulica 62, 21000 Split</item>
    </derivirana_varijabla>
  </DomainObject.Predmet.ProtuStrankaListFormatedWithAdress>
  <DomainObject.Predmet.ProtuStrankaListFormatedWithAdressOIB>
    <izvorni_sadrzaj>
      <item>PURIS-SPLIT, društvo s ograničenom odgovornošću za export-import, trgovinu i usluge, OIB 57753299549, Mosećka Ulica 62, 21000 Split</item>
    </izvorni_sadrzaj>
    <derivirana_varijabla naziv="DomainObject.Predmet.ProtuStrankaListFormatedWithAdressOIB_1">
      <item>PURIS-SPLIT, društvo s ograničenom odgovornošću za export-import, trgovinu i usluge, OIB 57753299549, Mosećka Ulica 62, 21000 Split</item>
    </derivirana_varijabla>
  </DomainObject.Predmet.ProtuStrankaListFormatedWithAdressOIB>
  <DomainObject.Predmet.ProtuStrankaListNazivFormated>
    <izvorni_sadrzaj>
      <item>PURIS-SPLIT, društvo s ograničenom odgovornošću za export-import, trgovinu i usluge</item>
    </izvorni_sadrzaj>
    <derivirana_varijabla naziv="DomainObject.Predmet.ProtuStrankaListNazivFormated_1">
      <item>PURIS-SPLIT, društvo s ograničenom odgovornošću za export-import, trgovinu i usluge</item>
    </derivirana_varijabla>
  </DomainObject.Predmet.ProtuStrankaListNazivFormated>
  <DomainObject.Predmet.ProtuStrankaListNazivFormatedOIB>
    <izvorni_sadrzaj>
      <item>PURIS-SPLIT, društvo s ograničenom odgovornošću za export-import, trgovinu i usluge, OIB 57753299549</item>
    </izvorni_sadrzaj>
    <derivirana_varijabla naziv="DomainObject.Predmet.ProtuStrankaListNazivFormatedOIB_1">
      <item>PURIS-SPLIT, društvo s ograničenom odgovornošću za export-import, trgovinu i usluge, OIB 57753299549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PURIS-SPLIT, društvo s ograničenom odgovornošću za export-import, trgovinu i usluge</izvorni_sadrzaj>
    <derivirana_varijabla naziv="DomainObject.Predmet.ProtustrankaIDrugi_1">PURIS-SPLIT, društvo s ograničenom odgovornošću za export-import,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PURIS-SPLIT, društvo s ograničenom odgovornošću za export-import, trgovinu i usluge, OIB 57753299549, Mosećka Ulica 62, 21000 Split</izvorni_sadrzaj>
    <derivirana_varijabla naziv="DomainObject.Predmet.ProtustrankaIDrugiAdressOIB_1">PURIS-SPLIT, društvo s ograničenom odgovornošću za export-import, trgovinu i usluge, OIB 57753299549, Mosećka Ulica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PURIS-SPLIT, društvo s ograničenom odgovornošću za export-import, trgovinu i usluge</item>
      <item>FINANCIJSKA AGENCIJA RC SPLIT</item>
    </izvorni_sadrzaj>
    <derivirana_varijabla naziv="DomainObject.Predmet.SudioniciListNaziv_1">
      <item>PURIS-SPLIT, društvo s ograničenom odgovornošću za export-import, trgovinu i usluge</item>
      <item>FINANCIJSKA AGENCIJA RC SPLIT</item>
    </derivirana_varijabla>
  </DomainObject.Predmet.SudioniciListNaziv>
  <DomainObject.Predmet.SudioniciListAdressOIB>
    <izvorni_sadrzaj>
      <item>PURIS-SPLIT, društvo s ograničenom odgovornošću za export-import, trgovinu i usluge, OIB 57753299549, Mosećka Ulica 62,21000 Split</item>
      <item>FINANCIJSKA AGENCIJA RC SPLIT, OIB 85821130368, Mažuranićevo šetalište 24b,21000 Split</item>
    </izvorni_sadrzaj>
    <derivirana_varijabla naziv="DomainObject.Predmet.SudioniciListAdressOIB_1">
      <item>PURIS-SPLIT, društvo s ograničenom odgovornošću za export-import, trgovinu i usluge, OIB 57753299549, Mosećka Ulica 62,21000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57753299549</item>
      <item>, OIB 85821130368</item>
    </izvorni_sadrzaj>
    <derivirana_varijabla naziv="DomainObject.Predmet.SudioniciListNazivOIB_1">
      <item>, OIB 57753299549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640FF4-24D5-4A6A-9A5F-ADA382B224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1755</properties:Characters>
  <properties:Lines>49</properties:Lines>
  <properties:Paragraphs>16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2015-11-13T10:49:00Z</cp:lastPrinted>
  <dcterms:modified xmlns:xsi="http://www.w3.org/2001/XMLSchema-instance" xsi:type="dcterms:W3CDTF">2015-11-13T10:49:00Z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