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3816" w14:paraId="50d381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1822B0">
        <w:rPr>
          <w:b/>
          <w:lang w:val="hr-HR"/>
        </w:rPr>
        <w:t>1623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822B0">
        <w:rPr>
          <w:lang w:val="hr-HR"/>
        </w:rPr>
        <w:t>GALA JAHTE d.o.o. Split, Table 6/c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1822B0">
        <w:rPr>
          <w:lang w:val="hr-HR"/>
        </w:rPr>
        <w:t>48695466530</w:t>
      </w:r>
      <w:r w:rsidR="00A61C93">
        <w:rPr>
          <w:lang w:val="hr-HR"/>
        </w:rPr>
        <w:t xml:space="preserve">, MBS: </w:t>
      </w:r>
      <w:r w:rsidR="001822B0">
        <w:rPr>
          <w:lang w:val="hr-HR"/>
        </w:rPr>
        <w:t>060251591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260E68">
        <w:rPr>
          <w:lang w:val="hr-HR"/>
        </w:rPr>
        <w:t>8. veljače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822B0">
        <w:rPr>
          <w:lang w:val="hr-HR"/>
        </w:rPr>
        <w:t>GALA JAHTE d.o.o. Split, Table 6/c, OIB: 48695466530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</w:t>
      </w:r>
      <w:r w:rsidR="001822B0">
        <w:rPr>
          <w:lang w:val="hr-HR"/>
        </w:rPr>
        <w:t>5</w:t>
      </w:r>
      <w:r w:rsidR="00D42F53">
        <w:rPr>
          <w:lang w:val="hr-HR"/>
        </w:rPr>
        <w:t xml:space="preserve">. </w:t>
      </w:r>
      <w:r w:rsidR="001822B0">
        <w:rPr>
          <w:lang w:val="hr-HR"/>
        </w:rPr>
        <w:t>srpnja</w:t>
      </w:r>
      <w:r w:rsidR="008415A5">
        <w:rPr>
          <w:lang w:val="hr-HR"/>
        </w:rPr>
        <w:t xml:space="preserve"> 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822B0">
        <w:rPr>
          <w:lang w:val="hr-HR"/>
        </w:rPr>
        <w:t>15.899,47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260E68">
        <w:rPr>
          <w:lang w:val="hr-HR"/>
        </w:rPr>
        <w:t>8. veljače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60E68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4F265C"/>
    <w:rsid w:val="00537638"/>
    <w:rsid w:val="00561AC7"/>
    <w:rsid w:val="00570056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6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265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26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26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Steč. zakona</izvorni_sadrzaj>
    <derivirana_varijabla naziv="DomainObject.Predmet.Opis_1">čl. 429. st. 1 Steč.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St-1623/2016</izvorni_sadrzaj>
    <derivirana_varijabla naziv="DomainObject.Predmet.OznakaBroj_1">St-1623/2016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GALA JAHTE d.o.o. agencija za posredovanje u iznajmljivanju brodova</izvorni_sadrzaj>
    <derivirana_varijabla naziv="DomainObject.Predmet.ProtustrankaFormated_1">  GALA JAHTE d.o.o. agencija za posredovanje u iznajmljivanju brodova</derivirana_varijabla>
  </DomainObject.Predmet.ProtustrankaFormated>
  <DomainObject.Predmet.ProtustrankaFormatedOIB>
    <izvorni_sadrzaj>  GALA JAHTE d.o.o. agencija za posredovanje u iznajmljivanju brodova, OIB 48695466530</izvorni_sadrzaj>
    <derivirana_varijabla naziv="DomainObject.Predmet.ProtustrankaFormatedOIB_1">  GALA JAHTE d.o.o. agencija za posredovanje u iznajmljivanju brodova, OIB 48695466530</derivirana_varijabla>
  </DomainObject.Predmet.ProtustrankaFormatedOIB>
  <DomainObject.Predmet.ProtustrankaFormatedWithAdress>
    <izvorni_sadrzaj> GALA JAHTE d.o.o. agencija za posredovanje u iznajmljivanju brodova, Table 6/c, 21000 Split</izvorni_sadrzaj>
    <derivirana_varijabla naziv="DomainObject.Predmet.ProtustrankaFormatedWithAdress_1"> GALA JAHTE d.o.o. agencija za posredovanje u iznajmljivanju brodova, Table 6/c, 21000 Split</derivirana_varijabla>
  </DomainObject.Predmet.ProtustrankaFormatedWithAdress>
  <DomainObject.Predmet.ProtustrankaFormatedWithAdressOIB>
    <izvorni_sadrzaj> GALA JAHTE d.o.o. agencija za posredovanje u iznajmljivanju brodova, OIB 48695466530, Table 6/c, 21000 Split</izvorni_sadrzaj>
    <derivirana_varijabla naziv="DomainObject.Predmet.ProtustrankaFormatedWithAdressOIB_1"> GALA JAHTE d.o.o. agencija za posredovanje u iznajmljivanju brodova, OIB 48695466530, Table 6/c, 21000 Split</derivirana_varijabla>
  </DomainObject.Predmet.ProtustrankaFormatedWithAdressOIB>
  <DomainObject.Predmet.ProtustrankaWithAdress>
    <izvorni_sadrzaj>GALA JAHTE d.o.o. agencija za posredovanje u iznajmljivanju brodova Table 6/c, 21000 Split</izvorni_sadrzaj>
    <derivirana_varijabla naziv="DomainObject.Predmet.ProtustrankaWithAdress_1">GALA JAHTE d.o.o. agencija za posredovanje u iznajmljivanju brodova Table 6/c, 21000 Split</derivirana_varijabla>
  </DomainObject.Predmet.ProtustrankaWithAdress>
  <DomainObject.Predmet.ProtustrankaWithAdressOIB>
    <izvorni_sadrzaj>GALA JAHTE d.o.o. agencija za posredovanje u iznajmljivanju brodova, OIB 48695466530, Table 6/c, 21000 Split</izvorni_sadrzaj>
    <derivirana_varijabla naziv="DomainObject.Predmet.ProtustrankaWithAdressOIB_1">GALA JAHTE d.o.o. agencija za posredovanje u iznajmljivanju brodova, OIB 48695466530, Table 6/c, 21000 Split</derivirana_varijabla>
  </DomainObject.Predmet.ProtustrankaWithAdressOIB>
  <DomainObject.Predmet.ProtustrankaNazivFormated>
    <izvorni_sadrzaj>GALA JAHTE d.o.o. agencija za posredovanje u iznajmljivanju brodova</izvorni_sadrzaj>
    <derivirana_varijabla naziv="DomainObject.Predmet.ProtustrankaNazivFormated_1">GALA JAHTE d.o.o. agencija za posredovanje u iznajmljivanju brodova</derivirana_varijabla>
  </DomainObject.Predmet.ProtustrankaNazivFormated>
  <DomainObject.Predmet.ProtustrankaNazivFormatedOIB>
    <izvorni_sadrzaj>GALA JAHTE d.o.o. agencija za posredovanje u iznajmljivanju brodova, OIB 48695466530</izvorni_sadrzaj>
    <derivirana_varijabla naziv="DomainObject.Predmet.ProtustrankaNazivFormatedOIB_1">GALA JAHTE d.o.o. agencija za posredovanje u iznajmljivanju brodova, OIB 48695466530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15899.47</izvorni_sadrzaj>
    <derivirana_varijabla naziv="DomainObject.Predmet.TrenutnaVrijednost_1">15899.47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GALA JAHTE d.o.o. agencija za posredovanje u iznajmljivanju brodova</item>
    </izvorni_sadrzaj>
    <derivirana_varijabla naziv="DomainObject.Predmet.ProtuStrankaListFormated_1">
      <item>GALA JAHTE d.o.o. agencija za posredovanje u iznajmljivanju brodova</item>
    </derivirana_varijabla>
  </DomainObject.Predmet.ProtuStrankaListFormated>
  <DomainObject.Predmet.ProtuStrankaListFormatedOIB>
    <izvorni_sadrzaj>
      <item>GALA JAHTE d.o.o. agencija za posredovanje u iznajmljivanju brodova, OIB 48695466530</item>
    </izvorni_sadrzaj>
    <derivirana_varijabla naziv="DomainObject.Predmet.ProtuStrankaListFormatedOIB_1">
      <item>GALA JAHTE d.o.o. agencija za posredovanje u iznajmljivanju brodova, OIB 48695466530</item>
    </derivirana_varijabla>
  </DomainObject.Predmet.ProtuStrankaListFormatedOIB>
  <DomainObject.Predmet.ProtuStrankaListFormatedWithAdress>
    <izvorni_sadrzaj>
      <item>GALA JAHTE d.o.o. agencija za posredovanje u iznajmljivanju brodova, Table 6/c, 21000 Split</item>
    </izvorni_sadrzaj>
    <derivirana_varijabla naziv="DomainObject.Predmet.ProtuStrankaListFormatedWithAdress_1">
      <item>GALA JAHTE d.o.o. agencija za posredovanje u iznajmljivanju brodova, Table 6/c, 21000 Split</item>
    </derivirana_varijabla>
  </DomainObject.Predmet.ProtuStrankaListFormatedWithAdress>
  <DomainObject.Predmet.ProtuStrankaListFormatedWithAdressOIB>
    <izvorni_sadrzaj>
      <item>GALA JAHTE d.o.o. agencija za posredovanje u iznajmljivanju brodova, OIB 48695466530, Table 6/c, 21000 Split</item>
    </izvorni_sadrzaj>
    <derivirana_varijabla naziv="DomainObject.Predmet.ProtuStrankaListFormatedWithAdressOIB_1">
      <item>GALA JAHTE d.o.o. agencija za posredovanje u iznajmljivanju brodova, OIB 48695466530, Table 6/c, 21000 Split</item>
    </derivirana_varijabla>
  </DomainObject.Predmet.ProtuStrankaListFormatedWithAdressOIB>
  <DomainObject.Predmet.ProtuStrankaListNazivFormated>
    <izvorni_sadrzaj>
      <item>GALA JAHTE d.o.o. agencija za posredovanje u iznajmljivanju brodova</item>
    </izvorni_sadrzaj>
    <derivirana_varijabla naziv="DomainObject.Predmet.ProtuStrankaListNazivFormated_1">
      <item>GALA JAHTE d.o.o. agencija za posredovanje u iznajmljivanju brodova</item>
    </derivirana_varijabla>
  </DomainObject.Predmet.ProtuStrankaListNazivFormated>
  <DomainObject.Predmet.ProtuStrankaListNazivFormatedOIB>
    <izvorni_sadrzaj>
      <item>GALA JAHTE d.o.o. agencija za posredovanje u iznajmljivanju brodova, OIB 48695466530</item>
    </izvorni_sadrzaj>
    <derivirana_varijabla naziv="DomainObject.Predmet.ProtuStrankaListNazivFormatedOIB_1">
      <item>GALA JAHTE d.o.o. agencija za posredovanje u iznajmljivanju brodova, OIB 48695466530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GALA JAHTE d.o.o. agencija za posredovanje u iznajmljivanju brodova</izvorni_sadrzaj>
    <derivirana_varijabla naziv="DomainObject.Predmet.ProtustrankaIDrugi_1">GALA JAHTE d.o.o. agencija za posredovanje u iznajmljivanju brodova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GALA JAHTE d.o.o. agencija za posredovanje u iznajmljivanju brodova, OIB 48695466530, Table 6/c, 21000 Split</izvorni_sadrzaj>
    <derivirana_varijabla naziv="DomainObject.Predmet.ProtustrankaIDrugiAdressOIB_1">GALA JAHTE d.o.o. agencija za posredovanje u iznajmljivanju brodova, OIB 48695466530, Table 6/c,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GALA JAHTE d.o.o. agencija za posredovanje u iznajmljivanju brodova</item>
    </izvorni_sadrzaj>
    <derivirana_varijabla naziv="DomainObject.Predmet.SudioniciListNaziv_1">
      <item>FINANCIJSKA AGENCIJA, RC SPLIT</item>
      <item>GALA JAHTE d.o.o. agencija za posredovanje u iznajmljivanju brodova</item>
    </derivirana_varijabla>
  </DomainObject.Predmet.SudioniciListNaziv>
  <DomainObject.Predmet.SudioniciListAdressOIB>
    <izvorni_sadrzaj>
      <item>FINANCIJSKA AGENCIJA, RC SPLIT, OIB 85821130368, Mažuranićevo šetalište 24B,21000 Split</item>
      <item>GALA JAHTE d.o.o. agencija za posredovanje u iznajmljivanju brodova, OIB 48695466530, Table 6/c,21000 Split</item>
    </izvorni_sadrzaj>
    <derivirana_varijabla naziv="DomainObject.Predmet.SudioniciListAdressOIB_1">
      <item>FINANCIJSKA AGENCIJA, RC SPLIT, OIB 85821130368, Mažuranićevo šetalište 24B,21000 Split</item>
      <item>GALA JAHTE d.o.o. agencija za posredovanje u iznajmljivanju brodova, OIB 48695466530, Table 6/c,21000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48695466530</item>
    </izvorni_sadrzaj>
    <derivirana_varijabla naziv="DomainObject.Predmet.SudioniciListNazivOIB_1">
      <item>, OIB 85821130368</item>
      <item>, OIB 48695466530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3CD8DC-44CF-43B7-82E2-2EFA3A53A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1757</properties:Characters>
  <properties:Lines>50</properties:Lines>
  <properties:Paragraphs>16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2017-02-08T10:47:00Z</cp:lastPrinted>
  <dcterms:modified xmlns:xsi="http://www.w3.org/2001/XMLSchema-instance" xsi:type="dcterms:W3CDTF">2017-02-08T10:47:00Z</dcterms:modified>
  <cp:revision>111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