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9c49" w14:paraId="3519c49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33E3F">
        <w:rPr>
          <w:b/>
          <w:lang w:val="hr-HR"/>
        </w:rPr>
        <w:t>693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E33E3F">
        <w:rPr>
          <w:lang w:val="hr-HR"/>
        </w:rPr>
        <w:t>AVANTURA d.o.o. Split, Terzićeva 7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E33E3F">
        <w:rPr>
          <w:lang w:val="hr-HR"/>
        </w:rPr>
        <w:t>12422698374</w:t>
      </w:r>
      <w:r w:rsidR="005E5BE0">
        <w:rPr>
          <w:lang w:val="hr-HR"/>
        </w:rPr>
        <w:t xml:space="preserve">, MBS: </w:t>
      </w:r>
      <w:r w:rsidR="00E33E3F">
        <w:rPr>
          <w:lang w:val="hr-HR"/>
        </w:rPr>
        <w:t>060241284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33E3F" w:rsidRPr="00E33E3F">
        <w:rPr>
          <w:lang w:val="hr-HR"/>
        </w:rPr>
        <w:t>AVANTURA d.o.o. Split, Terzićeva 7, OIB: 12422698374</w:t>
      </w:r>
      <w:r w:rsidR="00B70173">
        <w:rPr>
          <w:lang w:val="hr-HR"/>
        </w:rPr>
        <w:t xml:space="preserve">, na dan </w:t>
      </w:r>
      <w:r w:rsidR="00EE5890">
        <w:rPr>
          <w:lang w:val="hr-HR"/>
        </w:rPr>
        <w:t>3.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4B53C8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</w:t>
      </w:r>
      <w:r w:rsidR="00E33E3F">
        <w:rPr>
          <w:lang w:val="hr-HR"/>
        </w:rPr>
        <w:t>5.646,72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5030"/>
    <w:rsid w:val="0002675F"/>
    <w:rsid w:val="00026B55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5BBA"/>
    <w:rsid w:val="003E690C"/>
    <w:rsid w:val="003F03F2"/>
    <w:rsid w:val="003F3500"/>
    <w:rsid w:val="00403F01"/>
    <w:rsid w:val="00405361"/>
    <w:rsid w:val="004171BE"/>
    <w:rsid w:val="004379D8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B53C8"/>
    <w:rsid w:val="004C3139"/>
    <w:rsid w:val="004C48DA"/>
    <w:rsid w:val="004C7873"/>
    <w:rsid w:val="004F44BD"/>
    <w:rsid w:val="00513D27"/>
    <w:rsid w:val="00522BB0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A3769"/>
    <w:rsid w:val="006B5C66"/>
    <w:rsid w:val="006C2042"/>
    <w:rsid w:val="006D2496"/>
    <w:rsid w:val="006D261A"/>
    <w:rsid w:val="006E3551"/>
    <w:rsid w:val="0070116F"/>
    <w:rsid w:val="007023D3"/>
    <w:rsid w:val="007031C0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D678C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936E3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33E3F"/>
    <w:rsid w:val="00E6195F"/>
    <w:rsid w:val="00E70E1F"/>
    <w:rsid w:val="00E80FCB"/>
    <w:rsid w:val="00E92ACB"/>
    <w:rsid w:val="00EB167D"/>
    <w:rsid w:val="00EB78C8"/>
    <w:rsid w:val="00EC0B4A"/>
    <w:rsid w:val="00EE3EFC"/>
    <w:rsid w:val="00EE5890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0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503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50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50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AVANTURA d.o.o. za pružanje usluga u turističkoj djelatnosti</izvorni_sadrzaj>
    <derivirana_varijabla naziv="DomainObject.Predmet.ProtustrankaFormated_1">  AVANTURA d.o.o. za pružanje usluga u turističkoj djelatnosti</derivirana_varijabla>
  </DomainObject.Predmet.ProtustrankaFormated>
  <DomainObject.Predmet.ProtustrankaFormatedOIB>
    <izvorni_sadrzaj>  AVANTURA d.o.o. za pružanje usluga u turističkoj djelatnosti, OIB 12422698374</izvorni_sadrzaj>
    <derivirana_varijabla naziv="DomainObject.Predmet.ProtustrankaFormatedOIB_1">  AVANTURA d.o.o. za pružanje usluga u turističkoj djelatnosti, OIB 12422698374</derivirana_varijabla>
  </DomainObject.Predmet.ProtustrankaFormatedOIB>
  <DomainObject.Predmet.ProtustrankaFormatedWithAdress>
    <izvorni_sadrzaj> AVANTURA d.o.o. za pružanje usluga u turističkoj djelatnosti, Terzićeva 7, 21000 Split</izvorni_sadrzaj>
    <derivirana_varijabla naziv="DomainObject.Predmet.ProtustrankaFormatedWithAdress_1"> AVANTURA d.o.o. za pružanje usluga u turističkoj djelatnosti, Terzićeva 7, 21000 Split</derivirana_varijabla>
  </DomainObject.Predmet.ProtustrankaFormatedWithAdress>
  <DomainObject.Predmet.ProtustrankaFormatedWithAdressOIB>
    <izvorni_sadrzaj> AVANTURA d.o.o. za pružanje usluga u turističkoj djelatnosti, OIB 12422698374, Terzićeva 7, 21000 Split</izvorni_sadrzaj>
    <derivirana_varijabla naziv="DomainObject.Predmet.ProtustrankaFormatedWithAdressOIB_1"> AVANTURA d.o.o. za pružanje usluga u turističkoj djelatnosti, OIB 12422698374, Terzićeva 7, 21000 Split</derivirana_varijabla>
  </DomainObject.Predmet.ProtustrankaFormatedWithAdressOIB>
  <DomainObject.Predmet.ProtustrankaWithAdress>
    <izvorni_sadrzaj>AVANTURA d.o.o. za pružanje usluga u turističkoj djelatnosti Terzićeva 7, 21000 Split</izvorni_sadrzaj>
    <derivirana_varijabla naziv="DomainObject.Predmet.ProtustrankaWithAdress_1">AVANTURA d.o.o. za pružanje usluga u turističkoj djelatnosti Terzićeva 7, 21000 Split</derivirana_varijabla>
  </DomainObject.Predmet.ProtustrankaWithAdress>
  <DomainObject.Predmet.ProtustrankaWithAdressOIB>
    <izvorni_sadrzaj>AVANTURA d.o.o. za pružanje usluga u turističkoj djelatnosti, OIB 12422698374, Terzićeva 7, 21000 Split</izvorni_sadrzaj>
    <derivirana_varijabla naziv="DomainObject.Predmet.ProtustrankaWithAdressOIB_1">AVANTURA d.o.o. za pružanje usluga u turističkoj djelatnosti, OIB 12422698374, Terzićeva 7, 21000 Split</derivirana_varijabla>
  </DomainObject.Predmet.ProtustrankaWithAdressOIB>
  <DomainObject.Predmet.ProtustrankaNazivFormated>
    <izvorni_sadrzaj>AVANTURA d.o.o. za pružanje usluga u turističkoj djelatnosti</izvorni_sadrzaj>
    <derivirana_varijabla naziv="DomainObject.Predmet.ProtustrankaNazivFormated_1">AVANTURA d.o.o. za pružanje usluga u turističkoj djelatnosti</derivirana_varijabla>
  </DomainObject.Predmet.ProtustrankaNazivFormated>
  <DomainObject.Predmet.ProtustrankaNazivFormatedOIB>
    <izvorni_sadrzaj>AVANTURA d.o.o. za pružanje usluga u turističkoj djelatnosti, OIB 12422698374</izvorni_sadrzaj>
    <derivirana_varijabla naziv="DomainObject.Predmet.ProtustrankaNazivFormatedOIB_1">AVANTURA d.o.o. za pružanje usluga u turističkoj djelatnosti, OIB 12422698374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5646.72</izvorni_sadrzaj>
    <derivirana_varijabla naziv="DomainObject.Predmet.TrenutnaVrijednost_1">5646.72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AVANTURA d.o.o. za pružanje usluga u turističkoj djelatnosti</item>
    </izvorni_sadrzaj>
    <derivirana_varijabla naziv="DomainObject.Predmet.ProtuStrankaListFormated_1">
      <item>AVANTURA d.o.o. za pružanje usluga u turističkoj djelatnosti</item>
    </derivirana_varijabla>
  </DomainObject.Predmet.ProtuStrankaListFormated>
  <DomainObject.Predmet.ProtuStrankaListFormatedOIB>
    <izvorni_sadrzaj>
      <item>AVANTURA d.o.o. za pružanje usluga u turističkoj djelatnosti, OIB 12422698374</item>
    </izvorni_sadrzaj>
    <derivirana_varijabla naziv="DomainObject.Predmet.ProtuStrankaListFormatedOIB_1">
      <item>AVANTURA d.o.o. za pružanje usluga u turističkoj djelatnosti, OIB 12422698374</item>
    </derivirana_varijabla>
  </DomainObject.Predmet.ProtuStrankaListFormatedOIB>
  <DomainObject.Predmet.ProtuStrankaListFormatedWithAdress>
    <izvorni_sadrzaj>
      <item>AVANTURA d.o.o. za pružanje usluga u turističkoj djelatnosti, Terzićeva 7, 21000 Split</item>
    </izvorni_sadrzaj>
    <derivirana_varijabla naziv="DomainObject.Predmet.ProtuStrankaListFormatedWithAdress_1">
      <item>AVANTURA d.o.o. za pružanje usluga u turističkoj djelatnosti, Terzićeva 7, 21000 Split</item>
    </derivirana_varijabla>
  </DomainObject.Predmet.ProtuStrankaListFormatedWithAdress>
  <DomainObject.Predmet.ProtuStrankaListFormatedWithAdressOIB>
    <izvorni_sadrzaj>
      <item>AVANTURA d.o.o. za pružanje usluga u turističkoj djelatnosti, OIB 12422698374, Terzićeva 7, 21000 Split</item>
    </izvorni_sadrzaj>
    <derivirana_varijabla naziv="DomainObject.Predmet.ProtuStrankaListFormatedWithAdressOIB_1">
      <item>AVANTURA d.o.o. za pružanje usluga u turističkoj djelatnosti, OIB 12422698374, Terzićeva 7, 21000 Split</item>
    </derivirana_varijabla>
  </DomainObject.Predmet.ProtuStrankaListFormatedWithAdressOIB>
  <DomainObject.Predmet.ProtuStrankaListNazivFormated>
    <izvorni_sadrzaj>
      <item>AVANTURA d.o.o. za pružanje usluga u turističkoj djelatnosti</item>
    </izvorni_sadrzaj>
    <derivirana_varijabla naziv="DomainObject.Predmet.ProtuStrankaListNazivFormated_1">
      <item>AVANTURA d.o.o. za pružanje usluga u turističkoj djelatnosti</item>
    </derivirana_varijabla>
  </DomainObject.Predmet.ProtuStrankaListNazivFormated>
  <DomainObject.Predmet.ProtuStrankaListNazivFormatedOIB>
    <izvorni_sadrzaj>
      <item>AVANTURA d.o.o. za pružanje usluga u turističkoj djelatnosti, OIB 12422698374</item>
    </izvorni_sadrzaj>
    <derivirana_varijabla naziv="DomainObject.Predmet.ProtuStrankaListNazivFormatedOIB_1">
      <item>AVANTURA d.o.o. za pružanje usluga u turističkoj djelatnosti, OIB 12422698374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AVANTURA d.o.o. za pružanje usluga u turističkoj djelatnosti</izvorni_sadrzaj>
    <derivirana_varijabla naziv="DomainObject.Predmet.ProtustrankaIDrugi_1">AVANTURA d.o.o. za pružanje usluga u turističkoj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AVANTURA d.o.o. za pružanje usluga u turističkoj djelatnosti, OIB 12422698374, Terzićeva 7, 21000 Split</izvorni_sadrzaj>
    <derivirana_varijabla naziv="DomainObject.Predmet.ProtustrankaIDrugiAdressOIB_1">AVANTURA d.o.o. za pružanje usluga u turističkoj djelatnosti, OIB 12422698374, Terzićeva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AVANTURA d.o.o. za pružanje usluga u turističkoj djelatnosti</item>
      <item>FINANCIJSKA AGENCIJA, RC SPLIT</item>
    </izvorni_sadrzaj>
    <derivirana_varijabla naziv="DomainObject.Predmet.SudioniciListNaziv_1">
      <item>AVANTURA d.o.o. za pružanje usluga u turističkoj djelatnosti</item>
      <item>FINANCIJSKA AGENCIJA, RC SPLIT</item>
    </derivirana_varijabla>
  </DomainObject.Predmet.SudioniciListNaziv>
  <DomainObject.Predmet.SudioniciListAdressOIB>
    <izvorni_sadrzaj>
      <item>AVANTURA d.o.o. za pružanje usluga u turističkoj djelatnosti, OIB 12422698374, Terzićeva 7,21000 Split</item>
      <item>FINANCIJSKA AGENCIJA, RC SPLIT, OIB 85821130368, Mažuranićevo šetalište 24 b,21000 Split</item>
    </izvorni_sadrzaj>
    <derivirana_varijabla naziv="DomainObject.Predmet.SudioniciListAdressOIB_1">
      <item>AVANTURA d.o.o. za pružanje usluga u turističkoj djelatnosti, OIB 12422698374, Terzićeva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12422698374</item>
      <item>, OIB 85821130368</item>
    </izvorni_sadrzaj>
    <derivirana_varijabla naziv="DomainObject.Predmet.SudioniciListNazivOIB_1">
      <item>, OIB 12422698374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86554-984A-46C3-A4C2-E9A6F9989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1734</properties:Characters>
  <properties:Lines>50</properties:Lines>
  <properties:Paragraphs>16</properties:Paragraphs>
  <properties:TotalTime>525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2018-09-14T13:06:00Z</cp:lastPrinted>
  <dcterms:modified xmlns:xsi="http://www.w3.org/2001/XMLSchema-instance" xsi:type="dcterms:W3CDTF">2018-09-17T06:00:00Z</dcterms:modified>
  <cp:revision>236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