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280c" w14:paraId="9d8280c" w:rsidRDefault="005B3FF8" w:rsidP="005B3FF8" w:rsidR="009A3644" w:rsidRPr="00CD306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 w:rsidR="009A3644" w:rsidRPr="00CD3061">
        <w:rPr>
          <w:b/>
        </w:rPr>
        <w:t xml:space="preserve">                                                                                                                   </w:t>
      </w:r>
    </w:p>
    <w:p w:rsidRDefault="005B3FF8" w:rsidP="00177D52" w:rsidR="009A3644" w:rsidRPr="00CD3061">
      <w:pPr>
        <w:jc w:val="both"/>
        <w:rPr>
          <w:b/>
        </w:rPr>
      </w:pPr>
      <w:r>
        <w:rPr>
          <w:b/>
        </w:rPr>
        <w:t xml:space="preserve"> </w:t>
      </w:r>
      <w:r w:rsidR="009A3644" w:rsidRPr="00CD3061">
        <w:rPr>
          <w:b/>
        </w:rPr>
        <w:t xml:space="preserve">                                                                                                                                  </w:t>
      </w:r>
      <w:r w:rsidR="009A3644" w:rsidRPr="00CD3061">
        <w:t>REPUBLIKA HRVATSKA</w:t>
      </w:r>
    </w:p>
    <w:p w:rsidRDefault="009A3644" w:rsidP="00177D52" w:rsidR="009A3644" w:rsidRPr="00CD3061">
      <w:pPr>
        <w:jc w:val="both"/>
      </w:pPr>
      <w:r w:rsidRPr="00CD3061">
        <w:t>Trgovački sud u Zagrebu</w:t>
      </w:r>
    </w:p>
    <w:p w:rsidRDefault="009A3644" w:rsidP="00177D52" w:rsidR="00177D52">
      <w:pPr>
        <w:jc w:val="both"/>
      </w:pPr>
      <w:r w:rsidRPr="00CD3061">
        <w:t xml:space="preserve">Zagreb, Amruševa 2/II                                               </w:t>
      </w:r>
      <w:r w:rsidR="00177D52" w:rsidRPr="00CD3061">
        <w:t xml:space="preserve">         </w:t>
      </w:r>
      <w:r w:rsidR="00C27F56">
        <w:t xml:space="preserve">           </w:t>
      </w:r>
      <w:r w:rsidR="00C27F56">
        <w:tab/>
        <w:t xml:space="preserve">                </w:t>
      </w:r>
      <w:r w:rsidR="00177D52" w:rsidRPr="00CD3061">
        <w:t xml:space="preserve"> 67.</w:t>
      </w:r>
      <w:r w:rsidRPr="00CD3061">
        <w:t xml:space="preserve"> St-</w:t>
      </w:r>
      <w:r w:rsidR="00892734">
        <w:t>893/13</w:t>
      </w:r>
      <w:r w:rsidR="00C27F56">
        <w:t>-250</w:t>
      </w:r>
    </w:p>
    <w:p w:rsidRDefault="005B3FF8" w:rsidP="00177D52" w:rsidR="005B3FF8" w:rsidRPr="003C7C5D">
      <w:pPr>
        <w:jc w:val="both"/>
      </w:pPr>
    </w:p>
    <w:p w:rsidRDefault="009A3644" w:rsidP="00177D52" w:rsidR="009A3644" w:rsidRPr="009F12AC">
      <w:pPr>
        <w:jc w:val="center"/>
      </w:pPr>
      <w:r w:rsidRPr="009F12AC">
        <w:t xml:space="preserve">Z A K LJ U Č A K </w:t>
      </w:r>
      <w:r w:rsidR="0080272D" w:rsidRPr="009F12AC">
        <w:t xml:space="preserve">   </w:t>
      </w:r>
    </w:p>
    <w:p w:rsidRDefault="00177D52" w:rsidP="00177D52" w:rsidR="00177D52">
      <w:pPr>
        <w:jc w:val="both"/>
        <w:rPr>
          <w:b/>
        </w:rPr>
      </w:pPr>
    </w:p>
    <w:p w:rsidRDefault="005B3FF8" w:rsidP="00177D52" w:rsidR="005B3FF8" w:rsidRPr="00CD3061">
      <w:pPr>
        <w:jc w:val="both"/>
        <w:rPr>
          <w:b/>
        </w:rPr>
      </w:pPr>
    </w:p>
    <w:p w:rsidRDefault="004E1DEA" w:rsidP="00177D52" w:rsidR="009A3644" w:rsidRPr="00CD3061">
      <w:pPr>
        <w:ind w:firstLine="708"/>
        <w:jc w:val="both"/>
      </w:pPr>
      <w:r w:rsidRPr="00AB064D">
        <w:t>Trgovački sud u Zagrebu, po sucu Gorda</w:t>
      </w:r>
      <w:r w:rsidR="009F12AC">
        <w:t xml:space="preserve">nu Zubaku, u stečajnom postupku </w:t>
      </w:r>
      <w:r w:rsidRPr="00AB064D">
        <w:t xml:space="preserve">nad stečajnim dužnikom </w:t>
      </w:r>
      <w:r w:rsidR="00892734" w:rsidRPr="00892734">
        <w:rPr>
          <w:bCs/>
          <w:lang w:val="pt-BR"/>
        </w:rPr>
        <w:t xml:space="preserve">ARMKO d.d. u stečaju, Konjščina, Pešćeno b.b., OIB: </w:t>
      </w:r>
      <w:r w:rsidR="00892734" w:rsidRPr="00892734">
        <w:rPr>
          <w:bCs/>
        </w:rPr>
        <w:t>33231965147</w:t>
      </w:r>
      <w:r>
        <w:t>,</w:t>
      </w:r>
      <w:r w:rsidRPr="00AB064D">
        <w:t xml:space="preserve">  </w:t>
      </w:r>
      <w:r w:rsidR="009F12AC">
        <w:br/>
      </w:r>
      <w:r w:rsidR="00E467CF">
        <w:t>7. travnja</w:t>
      </w:r>
      <w:r w:rsidRPr="00AB064D">
        <w:t xml:space="preserve"> 201</w:t>
      </w:r>
      <w:r w:rsidR="009F12AC">
        <w:t>6</w:t>
      </w:r>
      <w:r>
        <w:t xml:space="preserve">., </w:t>
      </w:r>
    </w:p>
    <w:p w:rsidRDefault="009A3644" w:rsidP="00177D52" w:rsidR="00177D52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177D52" w:rsidP="00177D52" w:rsidR="009A3644" w:rsidRPr="009F12AC">
      <w:pPr>
        <w:jc w:val="center"/>
      </w:pPr>
      <w:r w:rsidRPr="009F12AC">
        <w:t>z a k</w:t>
      </w:r>
      <w:r w:rsidR="009A3644" w:rsidRPr="009F12AC">
        <w:t xml:space="preserve"> l j u č i o   j e</w:t>
      </w:r>
    </w:p>
    <w:p w:rsidRDefault="00177D52" w:rsidP="00177D52" w:rsidR="00177D52">
      <w:pPr>
        <w:jc w:val="both"/>
        <w:rPr>
          <w:b/>
        </w:rPr>
      </w:pPr>
    </w:p>
    <w:p w:rsidRDefault="005B3FF8" w:rsidP="00177D52" w:rsidR="005B3FF8" w:rsidRPr="00CD3061">
      <w:pPr>
        <w:jc w:val="both"/>
        <w:rPr>
          <w:b/>
        </w:rPr>
      </w:pPr>
    </w:p>
    <w:p w:rsidRDefault="00177D52" w:rsidP="00E467CF" w:rsidR="005B3FF8">
      <w:pPr>
        <w:ind w:firstLine="708"/>
        <w:jc w:val="both"/>
      </w:pPr>
      <w:r w:rsidRPr="00CD3061">
        <w:t xml:space="preserve">I. </w:t>
      </w:r>
      <w:r w:rsidR="00E467CF" w:rsidRPr="00E467CF">
        <w:t xml:space="preserve">Nekretnine (poslovni kompleks ARMKO II) u vlasništvu stečajnog dužnika </w:t>
      </w:r>
      <w:r w:rsidR="00E467CF" w:rsidRPr="00E467CF">
        <w:rPr>
          <w:lang w:val="pt-BR"/>
        </w:rPr>
        <w:t xml:space="preserve">ARMKO d.d. u stečaju, Konjščina, Pešćeno b.b., OIB: </w:t>
      </w:r>
      <w:r w:rsidR="00E467CF" w:rsidRPr="00E467CF">
        <w:t>33231965147, upisane u zemljišnim knjigama Općinskog suda u Zlataru i to:</w:t>
      </w:r>
    </w:p>
    <w:p w:rsidRDefault="00E467CF" w:rsidP="00E467CF" w:rsidR="00E467CF" w:rsidRPr="00E467CF">
      <w:pPr>
        <w:ind w:firstLine="708"/>
        <w:jc w:val="both"/>
      </w:pPr>
    </w:p>
    <w:p w:rsidRDefault="00E467CF" w:rsidP="00E467CF" w:rsidR="00E467CF">
      <w:pPr>
        <w:numPr>
          <w:ilvl w:val="0"/>
          <w:numId w:val="4"/>
        </w:numPr>
        <w:jc w:val="both"/>
      </w:pPr>
      <w:r w:rsidRPr="00E467CF">
        <w:t xml:space="preserve">k.č.br. 3116/3 koja u naravi predstavlja neplodno zemljište ukupne površine </w:t>
      </w:r>
      <w:smartTag w:element="metricconverter" w:uri="urn:schemas-microsoft-com:office:smarttags">
        <w:smartTagPr>
          <w:attr w:val="10502 m2" w:name="ProductID"/>
        </w:smartTagPr>
        <w:r w:rsidRPr="00E467CF">
          <w:t>10502 m2</w:t>
        </w:r>
      </w:smartTag>
      <w:r w:rsidRPr="00E467CF">
        <w:t xml:space="preserve">; k.č.br. 3118 koja u naravi predstavlja zgrade i neplodno zemljište ukupne površine </w:t>
      </w:r>
      <w:smartTag w:element="metricconverter" w:uri="urn:schemas-microsoft-com:office:smarttags">
        <w:smartTagPr>
          <w:attr w:val="13178 m2" w:name="ProductID"/>
        </w:smartTagPr>
        <w:r w:rsidRPr="00E467CF">
          <w:t>13178 m2</w:t>
        </w:r>
      </w:smartTag>
      <w:r w:rsidRPr="00E467CF">
        <w:t xml:space="preserve">; k.č.br. 3119 koja u naravi predstavlja dvorište, tvornički krug, skladište ukupne površine </w:t>
      </w:r>
      <w:smartTag w:element="metricconverter" w:uri="urn:schemas-microsoft-com:office:smarttags">
        <w:smartTagPr>
          <w:attr w:val="19620 m2" w:name="ProductID"/>
        </w:smartTagPr>
        <w:r w:rsidRPr="00E467CF">
          <w:t>19620 m2</w:t>
        </w:r>
      </w:smartTag>
      <w:r w:rsidRPr="00E467CF">
        <w:t xml:space="preserve">; k.č.br. 3124/2 koja u naravi predstavlja put ukupne površine </w:t>
      </w:r>
      <w:smartTag w:element="metricconverter" w:uri="urn:schemas-microsoft-com:office:smarttags">
        <w:smartTagPr>
          <w:attr w:val="144 m2" w:name="ProductID"/>
        </w:smartTagPr>
        <w:r w:rsidRPr="00E467CF">
          <w:t>144 m2</w:t>
        </w:r>
      </w:smartTag>
      <w:r w:rsidRPr="00E467CF">
        <w:t xml:space="preserve">; k.č.br. 3124/3 koja u naravi predstavlja livadu ukupne površine </w:t>
      </w:r>
      <w:smartTag w:element="metricconverter" w:uri="urn:schemas-microsoft-com:office:smarttags">
        <w:smartTagPr>
          <w:attr w:val="680 m2" w:name="ProductID"/>
        </w:smartTagPr>
        <w:r w:rsidRPr="00E467CF">
          <w:t>680 m2</w:t>
        </w:r>
      </w:smartTag>
      <w:r w:rsidRPr="00E467CF">
        <w:t>; sve upisano u zemljišnim knjigama Općinskog suda u Zlataru u zk.ul.br. 1376, k.o. Jertovec,</w:t>
      </w:r>
    </w:p>
    <w:p w:rsidRDefault="00E467CF" w:rsidP="00E467CF" w:rsidR="00E467CF">
      <w:pPr>
        <w:numPr>
          <w:ilvl w:val="0"/>
          <w:numId w:val="4"/>
        </w:numPr>
        <w:jc w:val="both"/>
      </w:pPr>
      <w:r w:rsidRPr="00E467CF">
        <w:t xml:space="preserve">k.č.br. 1485, koja u naravi predstavlja tvornički krug, dvorište i zgrade arhive, portirnicu, skladište i lakirnicu, ukupne površine </w:t>
      </w:r>
      <w:smartTag w:element="metricconverter" w:uri="urn:schemas-microsoft-com:office:smarttags">
        <w:smartTagPr>
          <w:attr w:val="4305 m2" w:name="ProductID"/>
        </w:smartTagPr>
        <w:r w:rsidRPr="00E467CF">
          <w:t>4305 m2</w:t>
        </w:r>
      </w:smartTag>
      <w:r w:rsidRPr="00E467CF">
        <w:t>, upisana u zemljišnim knjigama Općinskog  suda u Zlataru  u zk.ul.br. 1460, k.o. Pešćeno</w:t>
      </w:r>
      <w:r>
        <w:t>,</w:t>
      </w:r>
    </w:p>
    <w:p w:rsidRDefault="00E467CF" w:rsidP="00E467CF" w:rsidR="00E467CF">
      <w:pPr>
        <w:ind w:left="720"/>
        <w:jc w:val="both"/>
      </w:pPr>
    </w:p>
    <w:p w:rsidRDefault="009F12AC" w:rsidP="00E467CF" w:rsidR="00BF5311" w:rsidRPr="009F12AC">
      <w:pPr>
        <w:ind w:left="720"/>
        <w:jc w:val="both"/>
      </w:pPr>
      <w:r w:rsidRPr="009F12AC">
        <w:t>predaju</w:t>
      </w:r>
      <w:r w:rsidR="00CD3061" w:rsidRPr="009F12AC">
        <w:t xml:space="preserve"> se kupcu </w:t>
      </w:r>
      <w:r w:rsidR="00E467CF" w:rsidRPr="00E467CF">
        <w:t>BMD STIL d.o.o., Bedenica, Bedenica 45a, OIB: 96086822394</w:t>
      </w:r>
      <w:r w:rsidR="00CD3061" w:rsidRPr="009F12AC">
        <w:t>.</w:t>
      </w:r>
      <w:r w:rsidR="00BF5311" w:rsidRPr="009F12AC">
        <w:t xml:space="preserve">   </w:t>
      </w:r>
    </w:p>
    <w:p w:rsidRDefault="009A3644" w:rsidP="00177D52" w:rsidR="00671589" w:rsidRPr="00CD3061">
      <w:pPr>
        <w:jc w:val="both"/>
      </w:pPr>
      <w:r w:rsidRPr="00CD3061">
        <w:rPr>
          <w:b/>
        </w:rPr>
        <w:t xml:space="preserve">    </w:t>
      </w:r>
    </w:p>
    <w:p w:rsidRDefault="00671589" w:rsidP="00177D52" w:rsidR="009A3644">
      <w:pPr>
        <w:ind w:firstLine="708"/>
        <w:jc w:val="both"/>
      </w:pPr>
      <w:r w:rsidRPr="00CD3061">
        <w:t>II</w:t>
      </w:r>
      <w:r w:rsidR="00177D52" w:rsidRPr="00CD3061">
        <w:t>.</w:t>
      </w:r>
      <w:r w:rsidR="00960E18" w:rsidRPr="00CD3061">
        <w:t xml:space="preserve"> </w:t>
      </w:r>
      <w:r w:rsidRPr="00CD3061">
        <w:t xml:space="preserve">Rješenje o dosudi postalo je pravomoćno dana </w:t>
      </w:r>
      <w:r w:rsidR="00E467CF">
        <w:t>5. ožujka</w:t>
      </w:r>
      <w:r w:rsidRPr="00CD3061">
        <w:t xml:space="preserve"> 201</w:t>
      </w:r>
      <w:r w:rsidR="009F12AC">
        <w:t>6</w:t>
      </w:r>
      <w:r w:rsidR="00177D52" w:rsidRPr="00CD3061">
        <w:t>.</w:t>
      </w:r>
      <w:r w:rsidR="007A1E69" w:rsidRPr="00CD3061">
        <w:t xml:space="preserve"> te je kupac u cijelosti platio razliku kupovnine od</w:t>
      </w:r>
      <w:r w:rsidR="009F12AC">
        <w:t>ređenu</w:t>
      </w:r>
      <w:r w:rsidR="00CD3061" w:rsidRPr="00CD3061">
        <w:t xml:space="preserve"> u rješenju o dosudi od </w:t>
      </w:r>
      <w:r w:rsidR="00E467CF">
        <w:t>19. veljače</w:t>
      </w:r>
      <w:r w:rsidR="009F12AC">
        <w:t xml:space="preserve"> 2016</w:t>
      </w:r>
      <w:r w:rsidR="00E51951" w:rsidRPr="00CD3061">
        <w:t>.</w:t>
      </w:r>
    </w:p>
    <w:p w:rsidRDefault="005B3FF8" w:rsidP="00177D52" w:rsidR="005B3FF8" w:rsidRPr="00CD3061">
      <w:pPr>
        <w:ind w:firstLine="708"/>
        <w:jc w:val="both"/>
      </w:pPr>
    </w:p>
    <w:p w:rsidRDefault="00B3512F" w:rsidP="00177D52" w:rsidR="00B3512F" w:rsidRPr="00CD3061">
      <w:pPr>
        <w:jc w:val="both"/>
      </w:pPr>
    </w:p>
    <w:p w:rsidRDefault="00B3512F" w:rsidP="006C24EA" w:rsidR="00B3512F" w:rsidRPr="00CD3061">
      <w:pPr>
        <w:jc w:val="center"/>
      </w:pPr>
      <w:r w:rsidRPr="00CD3061">
        <w:t>Obrazloženje</w:t>
      </w:r>
    </w:p>
    <w:p w:rsidRDefault="00B3512F" w:rsidP="00177D52" w:rsidR="00B3512F" w:rsidRPr="00CD3061">
      <w:pPr>
        <w:jc w:val="both"/>
      </w:pPr>
    </w:p>
    <w:p w:rsidRDefault="00B3512F" w:rsidP="00177D52" w:rsidR="00B3512F">
      <w:pPr>
        <w:jc w:val="both"/>
      </w:pPr>
      <w:r w:rsidRPr="00CD3061">
        <w:tab/>
      </w:r>
      <w:r w:rsidR="000309D0" w:rsidRPr="00CD3061">
        <w:t>S obzirom na to da je</w:t>
      </w:r>
      <w:r w:rsidRPr="00CD3061">
        <w:t xml:space="preserve"> rješenje o dosudi nekretnine</w:t>
      </w:r>
      <w:r w:rsidR="007701F3" w:rsidRPr="00CD3061">
        <w:t xml:space="preserve"> od </w:t>
      </w:r>
      <w:r w:rsidR="00E467CF">
        <w:t>19. veljače</w:t>
      </w:r>
      <w:r w:rsidR="009F12AC" w:rsidRPr="009F12AC">
        <w:t xml:space="preserve"> 2016</w:t>
      </w:r>
      <w:r w:rsidR="007701F3" w:rsidRPr="00CD3061">
        <w:t xml:space="preserve">., </w:t>
      </w:r>
      <w:r w:rsidR="00CD3061" w:rsidRPr="00CD3061">
        <w:t xml:space="preserve">postalo pravomoćno </w:t>
      </w:r>
      <w:r w:rsidR="00E467CF">
        <w:t>5. ožujka</w:t>
      </w:r>
      <w:r w:rsidR="009F12AC" w:rsidRPr="009F12AC">
        <w:t xml:space="preserve"> 2016</w:t>
      </w:r>
      <w:r w:rsidR="00293F36" w:rsidRPr="00293F36">
        <w:t>.</w:t>
      </w:r>
      <w:r w:rsidRPr="00293F36">
        <w:t>,</w:t>
      </w:r>
      <w:r w:rsidRPr="00CD3061">
        <w:t xml:space="preserve"> a kupac je u cijelosti platio razliku kupovnine,  to je u skladu s </w:t>
      </w:r>
      <w:r w:rsidRPr="00293F36">
        <w:t xml:space="preserve">odredbama čl. </w:t>
      </w:r>
      <w:smartTag w:element="metricconverter" w:uri="urn:schemas-microsoft-com:office:smarttags">
        <w:smartTagPr>
          <w:attr w:val="86 st" w:name="ProductID"/>
        </w:smartTagPr>
        <w:r w:rsidRPr="00293F36">
          <w:t>8</w:t>
        </w:r>
        <w:r w:rsidR="0087612B" w:rsidRPr="00293F36">
          <w:t>6</w:t>
        </w:r>
        <w:r w:rsidRPr="00293F36">
          <w:t xml:space="preserve"> st</w:t>
        </w:r>
      </w:smartTag>
      <w:r w:rsidRPr="00293F36">
        <w:t xml:space="preserve">. 2 </w:t>
      </w:r>
      <w:r w:rsidR="0087612B" w:rsidRPr="00293F36">
        <w:t>Ovršnog zakona u svezi s čl. 108</w:t>
      </w:r>
      <w:r w:rsidRPr="00293F36">
        <w:t>. Ovršnog zakona</w:t>
      </w:r>
      <w:r w:rsidR="003C7C5D">
        <w:rPr>
          <w:i/>
          <w:color w:val="FF0000"/>
        </w:rPr>
        <w:t xml:space="preserve"> </w:t>
      </w:r>
      <w:r w:rsidR="003C7C5D" w:rsidRPr="00021421">
        <w:t xml:space="preserve">(„Narodne novine“ br. </w:t>
      </w:r>
      <w:r w:rsidR="003C7C5D">
        <w:t>112/12, dalje: OZ</w:t>
      </w:r>
      <w:r w:rsidR="003C7C5D" w:rsidRPr="00021421">
        <w:t>)</w:t>
      </w:r>
      <w:r w:rsidRPr="00CD3061">
        <w:t>, valjalo donijeti zaključak kao u izreci.</w:t>
      </w:r>
    </w:p>
    <w:p w:rsidRDefault="005B3FF8" w:rsidP="00177D52" w:rsidR="005B3FF8">
      <w:pPr>
        <w:jc w:val="both"/>
      </w:pPr>
    </w:p>
    <w:p w:rsidRDefault="005B3FF8" w:rsidP="00177D52" w:rsidR="005B3FF8">
      <w:pPr>
        <w:jc w:val="both"/>
      </w:pPr>
    </w:p>
    <w:p w:rsidRDefault="005B3FF8" w:rsidP="00177D52" w:rsidR="005B3FF8">
      <w:pPr>
        <w:jc w:val="both"/>
      </w:pPr>
    </w:p>
    <w:p w:rsidRDefault="005B3FF8" w:rsidP="00177D52" w:rsidR="005B3FF8">
      <w:pPr>
        <w:jc w:val="both"/>
      </w:pPr>
    </w:p>
    <w:p w:rsidRDefault="005B3FF8" w:rsidP="00177D52" w:rsidR="005B3FF8" w:rsidRPr="00CD3061">
      <w:pPr>
        <w:jc w:val="both"/>
      </w:pPr>
    </w:p>
    <w:p w:rsidRDefault="00B3512F" w:rsidP="00177D52" w:rsidR="00B3512F" w:rsidRPr="00CD3061">
      <w:pPr>
        <w:jc w:val="both"/>
      </w:pPr>
      <w:r w:rsidRPr="00CD3061">
        <w:lastRenderedPageBreak/>
        <w:tab/>
      </w:r>
      <w:r w:rsidRPr="00CD3061">
        <w:tab/>
      </w:r>
      <w:r w:rsidRPr="00CD3061">
        <w:tab/>
      </w:r>
      <w:r w:rsidRPr="00CD3061">
        <w:tab/>
      </w:r>
    </w:p>
    <w:p w:rsidRDefault="00CD3061" w:rsidP="000309D0" w:rsidR="009A3644" w:rsidRPr="00CD3061">
      <w:pPr>
        <w:jc w:val="center"/>
      </w:pPr>
      <w:r w:rsidRPr="00CD3061">
        <w:t xml:space="preserve">U Zagrebu </w:t>
      </w:r>
      <w:r w:rsidR="00E467CF">
        <w:t>7. travnja</w:t>
      </w:r>
      <w:r w:rsidR="009A3644" w:rsidRPr="00CD3061">
        <w:t xml:space="preserve"> 201</w:t>
      </w:r>
      <w:r w:rsidR="009F12AC">
        <w:t>6</w:t>
      </w:r>
      <w:r w:rsidR="009A3644" w:rsidRPr="00CD3061">
        <w:t xml:space="preserve">. </w:t>
      </w:r>
    </w:p>
    <w:p w:rsidRDefault="009A3644" w:rsidP="00177D52" w:rsidR="009A3644">
      <w:pPr>
        <w:jc w:val="both"/>
      </w:pPr>
    </w:p>
    <w:p w:rsidRDefault="005B3FF8" w:rsidP="00177D52" w:rsidR="005B3FF8">
      <w:pPr>
        <w:jc w:val="both"/>
      </w:pPr>
    </w:p>
    <w:p w:rsidRDefault="005B3FF8" w:rsidP="00177D52" w:rsidR="005B3FF8" w:rsidRPr="00CD3061">
      <w:pPr>
        <w:jc w:val="both"/>
      </w:pPr>
    </w:p>
    <w:p w:rsidRDefault="00C27F56" w:rsidP="00C27F56" w:rsidR="009A3644" w:rsidRPr="00CD3061">
      <w:pPr>
        <w:ind w:firstLine="708" w:left="6372"/>
        <w:jc w:val="right"/>
      </w:pPr>
      <w:r>
        <w:t xml:space="preserve"> </w:t>
      </w:r>
      <w:r w:rsidR="009F12AC">
        <w:t>S</w:t>
      </w:r>
      <w:r w:rsidR="005B3FF8">
        <w:t>udac</w:t>
      </w:r>
      <w:r w:rsidR="005B3FF8">
        <w:tab/>
      </w:r>
      <w:r w:rsidR="005B3FF8">
        <w:tab/>
      </w:r>
      <w:r w:rsidR="005B3FF8">
        <w:tab/>
      </w:r>
      <w:r>
        <w:t xml:space="preserve"> </w:t>
      </w:r>
      <w:r w:rsidR="000309D0" w:rsidRPr="00CD3061">
        <w:t>Gordan Zubak</w:t>
      </w:r>
      <w:r>
        <w:t>, v.r.</w:t>
      </w:r>
    </w:p>
    <w:p w:rsidRDefault="009A3644" w:rsidP="00177D52" w:rsidR="009A3644" w:rsidRPr="00CD3061">
      <w:pPr>
        <w:jc w:val="both"/>
      </w:pPr>
      <w:r w:rsidRPr="00CD3061">
        <w:t>Pouka o pravnom lijeku:</w:t>
      </w:r>
    </w:p>
    <w:p w:rsidRDefault="00945C2C" w:rsidP="00177D52" w:rsidR="009A3644" w:rsidRPr="00CD3061">
      <w:pPr>
        <w:jc w:val="both"/>
      </w:pPr>
      <w:r w:rsidRPr="00CD3061">
        <w:t>Protiv ovog zaključka</w:t>
      </w:r>
      <w:r w:rsidR="009A3644" w:rsidRPr="00CD3061">
        <w:t xml:space="preserve"> nije dopušten pravni lijek</w:t>
      </w:r>
      <w:r w:rsidR="00C643EE" w:rsidRPr="00CD3061">
        <w:t>.</w:t>
      </w:r>
    </w:p>
    <w:p w:rsidRDefault="00C27F56" w:rsidP="00C27F56" w:rsidR="00C27F56">
      <w:pPr>
        <w:ind w:left="720"/>
        <w:jc w:val="both"/>
      </w:pPr>
    </w:p>
    <w:p w:rsidRDefault="00C27F56" w:rsidP="00C27F56" w:rsidR="00C27F56">
      <w:pPr>
        <w:ind w:left="720"/>
        <w:jc w:val="both"/>
      </w:pPr>
    </w:p>
    <w:p w:rsidRDefault="00C27F56" w:rsidP="001745C1" w:rsidR="00C27F56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9F12AC" w:rsidP="00C27F56" w:rsidR="009A3644" w:rsidRPr="00CD3061">
      <w:pPr>
        <w:ind w:left="720"/>
        <w:jc w:val="both"/>
      </w:pPr>
      <w:r>
        <w:t xml:space="preserve"> </w:t>
      </w:r>
    </w:p>
    <w:sectPr w:rsidSect="005B3FF8" w:rsidR="009A3644" w:rsidRPr="00CD3061">
      <w:headerReference w:type="even" r:id="rId11"/>
      <w:headerReference w:type="default" r:id="rId12"/>
      <w:pgSz w:h="16838" w:w="11906"/>
      <w:pgMar w:gutter="0" w:footer="709" w:header="709" w:left="1440" w:bottom="899" w:right="128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7F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675949">
    <w:pPr>
      <w:rPr>
        <w:rFonts w:cs="Arial" w:hAnsi="Arial" w:ascii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C26BE"/>
    <w:multiLevelType w:val="hybridMultilevel"/>
    <w:tmpl w:val="5BAA150A"/>
    <w:lvl w:tplc="0A1E609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20363"/>
    <w:rsid w:val="00177D52"/>
    <w:rsid w:val="001D43DC"/>
    <w:rsid w:val="00293F36"/>
    <w:rsid w:val="00306D99"/>
    <w:rsid w:val="00311A2B"/>
    <w:rsid w:val="00316D41"/>
    <w:rsid w:val="00350F46"/>
    <w:rsid w:val="003536E4"/>
    <w:rsid w:val="003C7C5D"/>
    <w:rsid w:val="004A0B02"/>
    <w:rsid w:val="004E1DEA"/>
    <w:rsid w:val="005773A5"/>
    <w:rsid w:val="005B3FF8"/>
    <w:rsid w:val="005F0775"/>
    <w:rsid w:val="00667DE3"/>
    <w:rsid w:val="006709F0"/>
    <w:rsid w:val="00671589"/>
    <w:rsid w:val="00671D1A"/>
    <w:rsid w:val="006C24EA"/>
    <w:rsid w:val="007701F3"/>
    <w:rsid w:val="007A1E69"/>
    <w:rsid w:val="0080272D"/>
    <w:rsid w:val="0087612B"/>
    <w:rsid w:val="00892734"/>
    <w:rsid w:val="009007BC"/>
    <w:rsid w:val="00910BA9"/>
    <w:rsid w:val="00945C2C"/>
    <w:rsid w:val="00960E18"/>
    <w:rsid w:val="009A3644"/>
    <w:rsid w:val="009B1DAE"/>
    <w:rsid w:val="009F12AC"/>
    <w:rsid w:val="00A7643B"/>
    <w:rsid w:val="00AF24B5"/>
    <w:rsid w:val="00B10ADE"/>
    <w:rsid w:val="00B3512F"/>
    <w:rsid w:val="00B730DE"/>
    <w:rsid w:val="00BA1708"/>
    <w:rsid w:val="00BF5311"/>
    <w:rsid w:val="00C13198"/>
    <w:rsid w:val="00C27F56"/>
    <w:rsid w:val="00C643EE"/>
    <w:rsid w:val="00CD3061"/>
    <w:rsid w:val="00CD62FD"/>
    <w:rsid w:val="00CE7083"/>
    <w:rsid w:val="00E00B4D"/>
    <w:rsid w:val="00E467CF"/>
    <w:rsid w:val="00E51951"/>
    <w:rsid w:val="00E54710"/>
    <w:rsid w:val="00E55064"/>
    <w:rsid w:val="00E92F8F"/>
    <w:rsid w:val="00EF7640"/>
    <w:rsid w:val="00F7786A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B3F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F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F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F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F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B3F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F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F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F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F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
3.10.2013. Dokumentacija povodom žalbe
Milivoj Psarić poslana na VTS</izvorni_sadrzaj>
    <derivirana_varijabla naziv="DomainObject.Predmet.Opis_1">prijedlog za pokretanje stečajnog postupka
3.10.2013. Dokumentacija povodom žalbe
Milivoj Psarić poslana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St-893/2013</izvorni_sadrzaj>
    <derivirana_varijabla naziv="DomainObject.Predmet.OznakaBroj_1">St-893/2013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31.ST-942/13</izvorni_sadrzaj>
    <derivirana_varijabla naziv="DomainObject.Predmet.PrimjedbaSuca_1">VEZA: 31.ST-942/13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ARMKO d.d. zastupanog po punomoćniku ZZ Vinko Marković; ZZ Ivica Babuk; ZZ Branko Janeš; Odvj. Zrinka Golubić</izvorni_sadrzaj>
    <derivirana_varijabla naziv="DomainObject.Predmet.ProtustrankaFormated_1">  ARMKO d.d. zastupanog po punomoćniku ZZ Vinko Marković; ZZ Ivica Babuk; ZZ Branko Janeš; Odvj. Zrinka Golubić</derivirana_varijabla>
  </DomainObject.Predmet.ProtustrankaFormated>
  <DomainObject.Predmet.ProtustrankaFormatedOIB>
    <izvorni_sadrzaj>  ARMKO d.d., OIB 33231965147 zastupanog po punomoćniku ZZ Vinko Marković; ZZ Ivica Babuk; ZZ Branko Janeš; Odvj. Zrinka Golubić</izvorni_sadrzaj>
    <derivirana_varijabla naziv="DomainObject.Predmet.ProtustrankaFormatedOIB_1">  ARMKO d.d., OIB 33231965147 zastupanog po punomoćniku ZZ Vinko Marković; ZZ Ivica Babuk; ZZ Branko Janeš; Odvj. Zrinka Golubić</derivirana_varijabla>
  </DomainObject.Predmet.ProtustrankaFormatedOIB>
  <DomainObject.Predmet.ProtustrankaFormatedWithAdress>
    <izvorni_sadrzaj> ARMKO d.d., Pešćeno bb, 49282 Konjšćina zastupanog po punomoćniku ZZ Vinko Marković; ZZ Ivica Babuk; ZZ Branko Janeš; Odvj. Zrinka Golubić</izvorni_sadrzaj>
    <derivirana_varijabla naziv="DomainObject.Predmet.ProtustrankaFormatedWithAdress_1"> ARMKO d.d., Pešćeno bb, 49282 Konjšćina zastupanog po punomoćniku ZZ Vinko Marković; ZZ Ivica Babuk; ZZ Branko Janeš; Odvj. Zrinka Golubić</derivirana_varijabla>
  </DomainObject.Predmet.ProtustrankaFormatedWithAdress>
  <DomainObject.Predmet.ProtustrankaFormatedWithAdressOIB>
    <izvorni_sadrzaj> ARMKO d.d., OIB 33231965147, Pešćeno bb, 49282 Konjšćina zastupanog po punomoćniku ZZ Vinko Marković; ZZ Ivica Babuk; ZZ Branko Janeš; Odvj. Zrinka Golubić</izvorni_sadrzaj>
    <derivirana_varijabla naziv="DomainObject.Predmet.ProtustrankaFormatedWithAdressOIB_1"> ARMKO d.d., OIB 33231965147, Pešćeno bb, 49282 Konjšćina zastupanog po punomoćniku ZZ Vinko Marković; ZZ Ivica Babuk; ZZ Branko Janeš; Odvj. Zrinka Golubić</derivirana_varijabla>
  </DomainObject.Predmet.ProtustrankaFormatedWithAdressOIB>
  <DomainObject.Predmet.ProtustrankaWithAdress>
    <izvorni_sadrzaj>ARMKO d.d. Pešćeno bb, 49282 Konjšćina</izvorni_sadrzaj>
    <derivirana_varijabla naziv="DomainObject.Predmet.ProtustrankaWithAdress_1">ARMKO d.d. Pešćeno bb, 49282 Konjšćina</derivirana_varijabla>
  </DomainObject.Predmet.ProtustrankaWithAdress>
  <DomainObject.Predmet.ProtustrankaWithAdressOIB>
    <izvorni_sadrzaj>ARMKO d.d., OIB 33231965147, Pešćeno bb, 49282 Konjšćina</izvorni_sadrzaj>
    <derivirana_varijabla naziv="DomainObject.Predmet.ProtustrankaWithAdressOIB_1">ARMKO d.d., OIB 33231965147, Pešćeno bb, 49282 Konjšćina</derivirana_varijabla>
  </DomainObject.Predmet.ProtustrankaWithAdressOIB>
  <DomainObject.Predmet.ProtustrankaNazivFormated>
    <izvorni_sadrzaj>ARMKO d.d.</izvorni_sadrzaj>
    <derivirana_varijabla naziv="DomainObject.Predmet.ProtustrankaNazivFormated_1">ARMKO d.d.</derivirana_varijabla>
  </DomainObject.Predmet.ProtustrankaNazivFormated>
  <DomainObject.Predmet.ProtustrankaNazivFormatedOIB>
    <izvorni_sadrzaj>ARMKO d.d., OIB 33231965147</izvorni_sadrzaj>
    <derivirana_varijabla naziv="DomainObject.Predmet.ProtustrankaNazivFormatedOIB_1">ARMKO d.d., OIB 33231965147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ARMKO d.d.; VJEROVNICI; DRAŽEN LEŽAIĆ; RATIO METAL TRADE GMBH; ZELINAPROMET društvo s ograničenom odgovornošću za prozvodnju, trgovinu, ugostiteljstvo i usluge; Bmd stil d.o.o.</izvorni_sadrzaj>
    <derivirana_varijabla naziv="DomainObject.Predmet.StrankaFormated_1">  ARMKO d.d.; VJEROVNICI; DRAŽEN LEŽAIĆ; RATIO METAL TRADE GMBH; ZELINAPROMET društvo s ograničenom odgovornošću za prozvodnju, trgovinu, ugostiteljstvo i usluge; Bmd stil d.o.o.</derivirana_varijabla>
  </DomainObject.Predmet.StrankaFormated>
  <DomainObject.Predmet.StrankaFormatedOIB>
    <izvorni_sadrzaj>  ARMKO d.d., OIB 33231965147; VJEROVNICI; DRAŽEN LEŽAIĆ; RATIO METAL TRADE GMBH; ZELINAPROMET društvo s ograničenom odgovornošću za prozvodnju, trgovinu, ugostiteljstvo i usluge, OIB 07443745075; Bmd stil d.o.o., OIB 96086822394</izvorni_sadrzaj>
    <derivirana_varijabla naziv="DomainObject.Predmet.StrankaFormatedOIB_1">  ARMKO d.d., OIB 33231965147; VJEROVNICI; DRAŽEN LEŽAIĆ; RATIO METAL TRADE GMBH; ZELINAPROMET društvo s ograničenom odgovornošću za prozvodnju, trgovinu, ugostiteljstvo i usluge, OIB 07443745075; Bmd stil d.o.o., OIB 96086822394</derivirana_varijabla>
  </DomainObject.Predmet.StrankaFormatedOIB>
  <DomainObject.Predmet.StrankaFormatedWithAdress>
    <izvorni_sadrzaj> ARMKO d.d., Pešćeno bb, 49282 Konjšćina; VJEROVNICI; DRAŽEN LEŽAIĆ; RATIO METAL TRADE GMBH; ZELINAPROMET društvo s ograničenom odgovornošću za prozvodnju, trgovinu, ugostiteljstvo i usluge, Drenova Gornja 1c, 10380 Sveti Ivan Zelina; Bmd stil d.o.o.</izvorni_sadrzaj>
    <derivirana_varijabla naziv="DomainObject.Predmet.StrankaFormatedWithAdress_1"> ARMKO d.d., Pešćeno bb, 49282 Konjšćina; VJEROVNICI; DRAŽEN LEŽAIĆ; RATIO METAL TRADE GMBH; ZELINAPROMET društvo s ograničenom odgovornošću za prozvodnju, trgovinu, ugostiteljstvo i usluge, Drenova Gornja 1c, 10380 Sveti Ivan Zelina; Bmd stil d.o.o.</derivirana_varijabla>
  </DomainObject.Predmet.StrankaFormatedWithAdress>
  <DomainObject.Predmet.StrankaFormatedWithAdressOIB>
    <izvorni_sadrzaj> ARMKO d.d., OIB 33231965147, Pešćeno bb, 49282 Konjšćina; VJEROVNICI; DRAŽEN LEŽAIĆ; RATIO METAL TRADE GMBH; ZELINAPROMET društvo s ograničenom odgovornošću za prozvodnju, trgovinu, ugostiteljstvo i usluge, OIB 07443745075, Drenova Gornja 1c, 10380 Sveti Ivan Zelina; Bmd stil d.o.o., OIB 96086822394</izvorni_sadrzaj>
    <derivirana_varijabla naziv="DomainObject.Predmet.StrankaFormatedWithAdressOIB_1"> ARMKO d.d., OIB 33231965147, Pešćeno bb, 49282 Konjšćina; VJEROVNICI; DRAŽEN LEŽAIĆ; RATIO METAL TRADE GMBH; ZELINAPROMET društvo s ograničenom odgovornošću za prozvodnju, trgovinu, ugostiteljstvo i usluge, OIB 07443745075, Drenova Gornja 1c, 10380 Sveti Ivan Zelina; Bmd stil d.o.o., OIB 96086822394</derivirana_varijabla>
  </DomainObject.Predmet.StrankaFormatedWithAdressOIB>
  <DomainObject.Predmet.StrankaWithAdress>
    <izvorni_sadrzaj>ARMKO d.d. Pešćeno bb,49282 Konjšćina,VJEROVNICI ,DRAŽEN LEŽAIĆ ,RATIO METAL TRADE GMBH ,ZELINAPROMET društvo s ograničenom odgovornošću za prozvodnju, trgovinu, ugostiteljstvo i usluge Drenova Gornja 1c,10380 Sveti Ivan Zelina,Bmd stil d.o.o. </izvorni_sadrzaj>
    <derivirana_varijabla naziv="DomainObject.Predmet.StrankaWithAdress_1">ARMKO d.d. Pešćeno bb,49282 Konjšćina,VJEROVNICI ,DRAŽEN LEŽAIĆ ,RATIO METAL TRADE GMBH ,ZELINAPROMET društvo s ograničenom odgovornošću za prozvodnju, trgovinu, ugostiteljstvo i usluge Drenova Gornja 1c,10380 Sveti Ivan Zelina,Bmd stil d.o.o. </derivirana_varijabla>
  </DomainObject.Predmet.StrankaWithAdress>
  <DomainObject.Predmet.StrankaWithAdressOIB>
    <izvorni_sadrzaj>ARMKO d.d., OIB 33231965147, Pešćeno bb,49282 Konjšćina,VJEROVNICI,DRAŽEN LEŽAIĆ,RATIO METAL TRADE GMBH,ZELINAPROMET društvo s ograničenom odgovornošću za prozvodnju, trgovinu, ugostiteljstvo i usluge, OIB 07443745075, Drenova Gornja 1c,10380 Sveti Ivan Zelina,Bmd stil d.o.o., OIB 96086822394</izvorni_sadrzaj>
    <derivirana_varijabla naziv="DomainObject.Predmet.StrankaWithAdressOIB_1">ARMKO d.d., OIB 33231965147, Pešćeno bb,49282 Konjšćina,VJEROVNICI,DRAŽEN LEŽAIĆ,RATIO METAL TRADE GMBH,ZELINAPROMET društvo s ograničenom odgovornošću za prozvodnju, trgovinu, ugostiteljstvo i usluge, OIB 07443745075, Drenova Gornja 1c,10380 Sveti Ivan Zelina,Bmd stil d.o.o., OIB 96086822394</derivirana_varijabla>
  </DomainObject.Predmet.StrankaWithAdressOIB>
  <DomainObject.Predmet.StrankaNazivFormated>
    <izvorni_sadrzaj>ARMKO d.d.,VJEROVNICI,DRAŽEN LEŽAIĆ,RATIO METAL TRADE GMBH,ZELINAPROMET društvo s ograničenom odgovornošću za prozvodnju, trgovinu, ugostiteljstvo i usluge,Bmd stil d.o.o.</izvorni_sadrzaj>
    <derivirana_varijabla naziv="DomainObject.Predmet.StrankaNazivFormated_1">ARMKO d.d.,VJEROVNICI,DRAŽEN LEŽAIĆ,RATIO METAL TRADE GMBH,ZELINAPROMET društvo s ograničenom odgovornošću za prozvodnju, trgovinu, ugostiteljstvo i usluge,Bmd stil d.o.o.</derivirana_varijabla>
  </DomainObject.Predmet.StrankaNazivFormated>
  <DomainObject.Predmet.StrankaNazivFormatedOIB>
    <izvorni_sadrzaj>ARMKO d.d., OIB 33231965147,VJEROVNICI,DRAŽEN LEŽAIĆ,RATIO METAL TRADE GMBH,ZELINAPROMET društvo s ograničenom odgovornošću za prozvodnju, trgovinu, ugostiteljstvo i usluge, OIB 07443745075,Bmd stil d.o.o., OIB 96086822394</izvorni_sadrzaj>
    <derivirana_varijabla naziv="DomainObject.Predmet.StrankaNazivFormatedOIB_1">ARMKO d.d., OIB 33231965147,VJEROVNICI,DRAŽEN LEŽAIĆ,RATIO METAL TRADE GMBH,ZELINAPROMET društvo s ograničenom odgovornošću za prozvodnju, trgovinu, ugostiteljstvo i usluge, OIB 07443745075,Bmd stil d.o.o., OIB 96086822394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Formated>
  <DomainObject.Predmet.StrankaListFormatedOIB>
    <izvorni_sadrzaj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FormatedOIB_1"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FormatedOIB>
  <DomainObject.Predmet.StrankaListFormatedWithAdress>
    <izvorni_sadrzaj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izvorni_sadrzaj>
    <derivirana_varijabla naziv="DomainObject.Predmet.StrankaListFormatedWithAdress_1"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derivirana_varijabla>
  </DomainObject.Predmet.StrankaListFormatedWithAdress>
  <DomainObject.Predmet.StrankaListFormatedWithAdressOIB>
    <izvorni_sadrzaj>
      <item>ARMKO d.d., OIB 33231965147, Pešćeno bb, 49282 Konjšćina</item>
      <item>VJEROVNICI</item>
      <item>DRAŽEN LEŽAIĆ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izvorni_sadrzaj>
    <derivirana_varijabla naziv="DomainObject.Predmet.StrankaListFormatedWithAdressOIB_1">
      <item>ARMKO d.d., OIB 33231965147, Pešćeno bb, 49282 Konjšćina</item>
      <item>VJEROVNICI</item>
      <item>DRAŽEN LEŽAIĆ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derivirana_varijabla>
  </DomainObject.Predmet.StrankaListFormatedWithAdressOIB>
  <DomainObject.Predmet.StrankaListNaziv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Naziv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NazivFormated>
  <DomainObject.Predmet.StrankaListNazivFormatedOIB>
    <izvorni_sadrzaj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NazivFormatedOIB_1"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NazivFormatedOIB>
  <DomainObject.Predmet.ProtuStrankaListFormated>
    <izvorni_sadrzaj>
      <item>ARMKO d.d. zastupanog po punomoćniku ZZ Vinko Marković; ZZ Ivica Babuk; ZZ Branko Janeš; Odvj. Zrinka Golubić</item>
    </izvorni_sadrzaj>
    <derivirana_varijabla naziv="DomainObject.Predmet.ProtuStrankaListFormated_1">
      <item>ARMKO d.d. zastupanog po punomoćniku ZZ Vinko Marković; ZZ Ivica Babuk; ZZ Branko Janeš; Odvj. Zrinka Golubić</item>
    </derivirana_varijabla>
  </DomainObject.Predmet.ProtuStrankaListFormated>
  <DomainObject.Predmet.ProtuStrankaListFormatedOIB>
    <izvorni_sadrzaj>
      <item>ARMKO d.d., OIB 33231965147 zastupanog po punomoćniku ZZ Vinko Marković; ZZ Ivica Babuk; ZZ Branko Janeš; Odvj. Zrinka Golubić</item>
    </izvorni_sadrzaj>
    <derivirana_varijabla naziv="DomainObject.Predmet.ProtuStrankaListFormatedOIB_1">
      <item>ARMKO d.d., OIB 33231965147 zastupanog po punomoćniku ZZ Vinko Marković; ZZ Ivica Babuk; ZZ Branko Janeš; Odvj. Zrinka Golubić</item>
    </derivirana_varijabla>
  </DomainObject.Predmet.ProtuStrankaListFormatedOIB>
  <DomainObject.Predmet.ProtuStrankaListFormatedWithAdress>
    <izvorni_sadrzaj>
      <item>ARMKO d.d., Pešćeno bb, 49282 Konjšćina zastupanog po punomoćniku ZZ Vinko Marković; ZZ Ivica Babuk; ZZ Branko Janeš; Odvj. Zrinka Golubić</item>
    </izvorni_sadrzaj>
    <derivirana_varijabla naziv="DomainObject.Predmet.ProtuStrankaListFormatedWithAdress_1">
      <item>ARMKO d.d., Pešćeno bb, 49282 Konjšćina zastupanog po punomoćniku ZZ Vinko Marković; ZZ Ivica Babuk; ZZ Branko Janeš; Odvj. Zrinka Golubić</item>
    </derivirana_varijabla>
  </DomainObject.Predmet.ProtuStrankaListFormatedWithAdress>
  <DomainObject.Predmet.ProtuStrankaListFormatedWithAdressOIB>
    <izvorni_sadrzaj>
      <item>ARMKO d.d., OIB 33231965147, Pešćeno bb, 49282 Konjšćina zastupanog po punomoćniku ZZ Vinko Marković; ZZ Ivica Babuk; ZZ Branko Janeš; Odvj. Zrinka Golubić</item>
    </izvorni_sadrzaj>
    <derivirana_varijabla naziv="DomainObject.Predmet.ProtuStrankaListFormatedWithAdressOIB_1">
      <item>ARMKO d.d., OIB 33231965147, Pešćeno bb, 49282 Konjšćina zastupanog po punomoćniku ZZ Vinko Marković; ZZ Ivica Babuk; ZZ Branko Janeš; Odvj. Zrinka Golubić</item>
    </derivirana_varijabla>
  </DomainObject.Predmet.ProtuStrankaListFormatedWithAdressOIB>
  <DomainObject.Predmet.ProtuStrankaListNazivFormated>
    <izvorni_sadrzaj>
      <item>ARMKO d.d.</item>
    </izvorni_sadrzaj>
    <derivirana_varijabla naziv="DomainObject.Predmet.ProtuStrankaListNazivFormated_1">
      <item>ARMKO d.d.</item>
    </derivirana_varijabla>
  </DomainObject.Predmet.ProtuStrankaListNazivFormated>
  <DomainObject.Predmet.ProtuStrankaListNazivFormatedOIB>
    <izvorni_sadrzaj>
      <item>ARMKO d.d., OIB 33231965147</item>
    </izvorni_sadrzaj>
    <derivirana_varijabla naziv="DomainObject.Predmet.ProtuStrankaListNazivFormatedOIB_1">
      <item>ARMKO d.d., OIB 33231965147</item>
    </derivirana_varijabla>
  </DomainObject.Predmet.ProtuStrankaListNazivFormatedOIB>
  <DomainObject.Predmet.OstaliListFormated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_1"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>
  <DomainObject.Predmet.OstaliListFormatedOIB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OIB_1"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OIB>
  <DomainObject.Predmet.OstaliListFormatedWithAdress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>
  <DomainObject.Predmet.OstaliListFormatedWithAdressOIB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OIB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OIB>
  <DomainObject.Predmet.OstaliListNazivFormated>
    <izvorni_sadrzaj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_1"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>
  <DomainObject.Predmet.OstaliListNazivFormatedOIB>
    <izvorni_sadrzaj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OIB_1"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ARMKO d.d. i dr.</izvorni_sadrzaj>
    <derivirana_varijabla naziv="DomainObject.Predmet.StrankaIDrugi_1">ARMKO d.d. i dr.</derivirana_varijabla>
  </DomainObject.Predmet.StrankaIDrugi>
  <DomainObject.Predmet.ProtustrankaIDrugi>
    <izvorni_sadrzaj>ARMKO d.d.</izvorni_sadrzaj>
    <derivirana_varijabla naziv="DomainObject.Predmet.ProtustrankaIDrugi_1">ARMKO d.d.</derivirana_varijabla>
  </DomainObject.Predmet.ProtustrankaIDrugi>
  <DomainObject.Predmet.StrankaIDrugiAdressOIB>
    <izvorni_sadrzaj>ARMKO d.d., OIB 33231965147, Pešćeno bb, 49282 Konjšćina i dr.</izvorni_sadrzaj>
    <derivirana_varijabla naziv="DomainObject.Predmet.StrankaIDrugiAdressOIB_1">ARMKO d.d., OIB 33231965147, Pešćeno bb, 49282 Konjšćina i dr.</derivirana_varijabla>
  </DomainObject.Predmet.StrankaIDrugiAdressOIB>
  <DomainObject.Predmet.ProtustrankaIDrugiAdressOIB>
    <izvorni_sadrzaj>ARMKO d.d., OIB 33231965147, Pešćeno bb, 49282 Konjšćina</izvorni_sadrzaj>
    <derivirana_varijabla naziv="DomainObject.Predmet.ProtustrankaIDrugiAdressOIB_1">ARMKO d.d., OIB 33231965147, Pešćeno bb, 49282 Konjšćina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udioniciListNaziv_1"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derivirana_varijabla>
  </DomainObject.Predmet.SudioniciListNaziv>
  <DomainObject.Predmet.SudioniciListAdressOIB>
    <izvorni_sadrzaj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izvorni_sadrzaj>
    <derivirana_varijabla naziv="DomainObject.Predmet.SudioniciListAdressOIB_1"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07443745075</item>
      <item>, OIB 96086822394</item>
    </izvorni_sadrzaj>
    <derivirana_varijabla naziv="DomainObject.Predmet.SudioniciListNazivOIB_1"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07443745075</item>
      <item>, OIB 96086822394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A052C2-7EA8-4D8B-B4B3-38CAC6C9C7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320</properties:Words>
  <properties:Characters>1686</properties:Characters>
  <properties:Lines>62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2016-04-07T12:27:00Z</dcterms:created>
  <dc:creator>nribaric</dc:creator>
  <cp:lastModifiedBy>Ivana Rogić</cp:lastModifiedBy>
  <cp:lastPrinted>2016-04-07T13:00:00Z</cp:lastPrinted>
  <dcterms:modified xmlns:xsi="http://www.w3.org/2001/XMLSchema-instance" xsi:type="dcterms:W3CDTF">2016-04-07T13:01:00Z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