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fc1c" w14:paraId="91dfc1c" w:rsidRDefault="00215897" w:rsidP="00215897" w:rsidR="00215897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BB0FD0" w:rsidP="00215897" w:rsidR="00BB0FD0" w:rsidRPr="00D176B3">
      <w:pPr>
        <w:jc w:val="center"/>
        <w:rPr>
          <w:rFonts w:hAnsi="Times New Roman" w:ascii="Times New Roman"/>
          <w:szCs w:val="24"/>
        </w:rPr>
      </w:pPr>
    </w:p>
    <w:p w:rsidRDefault="00215897" w:rsidP="00215897" w:rsidR="00215897" w:rsidRPr="00554C04">
      <w:pPr>
        <w:jc w:val="center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>R E P U B L I K A  H R V A T S K A</w:t>
      </w:r>
    </w:p>
    <w:p w:rsidRDefault="00215897" w:rsidP="00215897" w:rsidR="00215897" w:rsidRPr="00554C04">
      <w:pPr>
        <w:jc w:val="center"/>
        <w:rPr>
          <w:rFonts w:hAnsi="Times New Roman" w:ascii="Times New Roman"/>
          <w:szCs w:val="24"/>
        </w:rPr>
      </w:pPr>
    </w:p>
    <w:p w:rsidRDefault="00A13746" w:rsidP="00215897" w:rsidR="00A13746" w:rsidRPr="00554C04">
      <w:pPr>
        <w:jc w:val="center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>R J E Š E N J E</w:t>
      </w:r>
    </w:p>
    <w:p w:rsidRDefault="00CC2F4D" w:rsidP="00215897" w:rsidR="00CC2F4D" w:rsidRPr="00554C04">
      <w:pPr>
        <w:jc w:val="center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 xml:space="preserve">I </w:t>
      </w:r>
    </w:p>
    <w:p w:rsidRDefault="00CC2F4D" w:rsidP="00215897" w:rsidR="00CC2F4D" w:rsidRPr="00554C04">
      <w:pPr>
        <w:jc w:val="center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>ZAKLJUČAK</w:t>
      </w:r>
    </w:p>
    <w:p w:rsidRDefault="00A13746" w:rsidP="00215897" w:rsidR="00A13746" w:rsidRPr="00554C04">
      <w:pPr>
        <w:jc w:val="both"/>
        <w:rPr>
          <w:rFonts w:hAnsi="Times New Roman" w:ascii="Times New Roman"/>
          <w:szCs w:val="24"/>
        </w:rPr>
      </w:pPr>
    </w:p>
    <w:p w:rsidRDefault="00A13746" w:rsidP="004F6B59" w:rsidR="000C6C72" w:rsidRPr="00554C04">
      <w:pPr>
        <w:ind w:firstLine="720"/>
        <w:jc w:val="both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 xml:space="preserve"> </w:t>
      </w:r>
      <w:r w:rsidR="008F2EA0" w:rsidRPr="00554C04">
        <w:rPr>
          <w:rFonts w:hAnsi="Times New Roman" w:ascii="Times New Roman"/>
          <w:szCs w:val="24"/>
        </w:rPr>
        <w:t>Trgovački sud u Zagrebu po</w:t>
      </w:r>
      <w:r w:rsidR="00F85611" w:rsidRPr="00554C04">
        <w:rPr>
          <w:rFonts w:hAnsi="Times New Roman" w:ascii="Times New Roman"/>
          <w:szCs w:val="24"/>
        </w:rPr>
        <w:t xml:space="preserve"> </w:t>
      </w:r>
      <w:r w:rsidR="001D0E7C">
        <w:rPr>
          <w:rFonts w:hAnsi="Times New Roman" w:ascii="Times New Roman"/>
          <w:szCs w:val="24"/>
        </w:rPr>
        <w:t>sucu pojedincu</w:t>
      </w:r>
      <w:r w:rsidR="00F85611" w:rsidRPr="00554C04">
        <w:rPr>
          <w:rFonts w:hAnsi="Times New Roman" w:ascii="Times New Roman"/>
          <w:szCs w:val="24"/>
        </w:rPr>
        <w:t xml:space="preserve"> Nevenki Siladi </w:t>
      </w:r>
      <w:r w:rsidR="008F2EA0" w:rsidRPr="00554C04">
        <w:rPr>
          <w:rFonts w:hAnsi="Times New Roman" w:ascii="Times New Roman"/>
          <w:szCs w:val="24"/>
        </w:rPr>
        <w:t xml:space="preserve">Rstić povodom prijedloga </w:t>
      </w:r>
      <w:r w:rsidR="00B91CB0" w:rsidRPr="00554C04">
        <w:rPr>
          <w:rFonts w:hAnsi="Times New Roman" w:ascii="Times New Roman"/>
          <w:szCs w:val="24"/>
        </w:rPr>
        <w:t>predlagatelj</w:t>
      </w:r>
      <w:r w:rsidR="00F85611" w:rsidRPr="00554C04">
        <w:rPr>
          <w:rFonts w:hAnsi="Times New Roman" w:ascii="Times New Roman"/>
          <w:szCs w:val="24"/>
        </w:rPr>
        <w:t>a</w:t>
      </w:r>
      <w:r w:rsidR="00A015B4">
        <w:rPr>
          <w:rFonts w:hAnsi="Times New Roman" w:ascii="Times New Roman"/>
          <w:szCs w:val="24"/>
        </w:rPr>
        <w:t>, Hrvoja Klas iz Lepoglave, Alojzija Stepinca 23, OIB: 44336809009</w:t>
      </w:r>
      <w:r w:rsidR="001E50EB" w:rsidRPr="00554C04">
        <w:rPr>
          <w:rFonts w:hAnsi="Times New Roman" w:ascii="Times New Roman"/>
          <w:szCs w:val="24"/>
        </w:rPr>
        <w:t>,</w:t>
      </w:r>
      <w:r w:rsidR="00D176B3" w:rsidRPr="00554C04">
        <w:rPr>
          <w:rFonts w:hAnsi="Times New Roman" w:ascii="Times New Roman"/>
          <w:szCs w:val="24"/>
        </w:rPr>
        <w:t xml:space="preserve"> </w:t>
      </w:r>
      <w:r w:rsidR="003E16DD" w:rsidRPr="00554C04">
        <w:rPr>
          <w:rFonts w:hAnsi="Times New Roman" w:ascii="Times New Roman"/>
          <w:szCs w:val="24"/>
        </w:rPr>
        <w:t>z</w:t>
      </w:r>
      <w:r w:rsidR="00DA0B78" w:rsidRPr="00554C04">
        <w:rPr>
          <w:rFonts w:hAnsi="Times New Roman" w:ascii="Times New Roman"/>
          <w:szCs w:val="24"/>
        </w:rPr>
        <w:t xml:space="preserve">a pokretanjem </w:t>
      </w:r>
      <w:r w:rsidR="008F2EA0" w:rsidRPr="00554C04">
        <w:rPr>
          <w:rFonts w:hAnsi="Times New Roman" w:ascii="Times New Roman"/>
          <w:szCs w:val="24"/>
        </w:rPr>
        <w:t>s</w:t>
      </w:r>
      <w:r w:rsidR="00B66533" w:rsidRPr="00554C04">
        <w:rPr>
          <w:rFonts w:hAnsi="Times New Roman" w:ascii="Times New Roman"/>
          <w:szCs w:val="24"/>
        </w:rPr>
        <w:t>tečajnog postupka nad dužnikom</w:t>
      </w:r>
      <w:r w:rsidR="00223C1B" w:rsidRPr="00554C04">
        <w:rPr>
          <w:rFonts w:hAnsi="Times New Roman" w:ascii="Times New Roman"/>
          <w:szCs w:val="24"/>
        </w:rPr>
        <w:t xml:space="preserve"> </w:t>
      </w:r>
      <w:r w:rsidR="00A015B4">
        <w:rPr>
          <w:rFonts w:hAnsi="Times New Roman" w:ascii="Times New Roman"/>
          <w:szCs w:val="24"/>
        </w:rPr>
        <w:t>ALFA RONJENJE d.o.o. za turizam i rekreaciju, Zagreb, Duvanjska 24, OIB: 02351978166</w:t>
      </w:r>
      <w:r w:rsidR="00450577" w:rsidRPr="00554C04">
        <w:rPr>
          <w:rFonts w:hAnsi="Times New Roman" w:ascii="Times New Roman"/>
          <w:szCs w:val="24"/>
        </w:rPr>
        <w:t>.</w:t>
      </w:r>
      <w:r w:rsidR="00A424B0">
        <w:rPr>
          <w:rFonts w:hAnsi="Times New Roman" w:ascii="Times New Roman"/>
          <w:szCs w:val="24"/>
        </w:rPr>
        <w:t xml:space="preserve"> </w:t>
      </w:r>
      <w:r w:rsidR="00607E48">
        <w:rPr>
          <w:rFonts w:hAnsi="Times New Roman" w:ascii="Times New Roman"/>
          <w:szCs w:val="24"/>
        </w:rPr>
        <w:t>16</w:t>
      </w:r>
      <w:r w:rsidR="00BB0FD0">
        <w:rPr>
          <w:rFonts w:hAnsi="Times New Roman" w:ascii="Times New Roman"/>
          <w:szCs w:val="24"/>
        </w:rPr>
        <w:t>.</w:t>
      </w:r>
      <w:r w:rsidR="00450577" w:rsidRPr="00554C04">
        <w:rPr>
          <w:rFonts w:hAnsi="Times New Roman" w:ascii="Times New Roman"/>
          <w:szCs w:val="24"/>
        </w:rPr>
        <w:t xml:space="preserve"> </w:t>
      </w:r>
      <w:r w:rsidR="00B61D50">
        <w:rPr>
          <w:rFonts w:hAnsi="Times New Roman" w:ascii="Times New Roman"/>
          <w:szCs w:val="24"/>
        </w:rPr>
        <w:t>studenog</w:t>
      </w:r>
      <w:r w:rsidR="00F57CA9" w:rsidRPr="00554C04">
        <w:rPr>
          <w:rFonts w:hAnsi="Times New Roman" w:ascii="Times New Roman"/>
          <w:szCs w:val="24"/>
        </w:rPr>
        <w:t xml:space="preserve"> </w:t>
      </w:r>
      <w:r w:rsidR="000E062C" w:rsidRPr="00554C04">
        <w:rPr>
          <w:rFonts w:hAnsi="Times New Roman" w:ascii="Times New Roman"/>
          <w:szCs w:val="24"/>
        </w:rPr>
        <w:t>2015</w:t>
      </w:r>
      <w:r w:rsidR="00DA0B78" w:rsidRPr="00554C04">
        <w:rPr>
          <w:rFonts w:hAnsi="Times New Roman" w:ascii="Times New Roman"/>
          <w:szCs w:val="24"/>
        </w:rPr>
        <w:t>.</w:t>
      </w:r>
    </w:p>
    <w:p w:rsidRDefault="00DB6BA9" w:rsidP="004F6B59" w:rsidR="00DB6BA9" w:rsidRPr="00554C04">
      <w:pPr>
        <w:ind w:firstLine="720"/>
        <w:jc w:val="both"/>
        <w:rPr>
          <w:rFonts w:hAnsi="Times New Roman" w:ascii="Times New Roman"/>
          <w:szCs w:val="24"/>
        </w:rPr>
      </w:pPr>
    </w:p>
    <w:p w:rsidRDefault="0063495B" w:rsidP="00215897" w:rsidR="0063495B" w:rsidRPr="00554C04">
      <w:pPr>
        <w:jc w:val="center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>r i j e š i o      j e</w:t>
      </w:r>
    </w:p>
    <w:p w:rsidRDefault="00DB6BA9" w:rsidP="00DB6BA9" w:rsidR="00DB6BA9" w:rsidRPr="00554C04">
      <w:pPr>
        <w:jc w:val="center"/>
        <w:rPr>
          <w:rFonts w:hAnsi="Times New Roman" w:ascii="Times New Roman"/>
          <w:b/>
          <w:szCs w:val="24"/>
        </w:rPr>
      </w:pPr>
    </w:p>
    <w:p w:rsidRDefault="001E50EB" w:rsidP="001E50EB" w:rsidR="001E50EB" w:rsidRPr="00554C04">
      <w:pPr>
        <w:numPr>
          <w:ilvl w:val="0"/>
          <w:numId w:val="15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54C04">
        <w:rPr>
          <w:rFonts w:hAnsi="Times New Roman" w:ascii="Times New Roman"/>
          <w:szCs w:val="24"/>
        </w:rPr>
        <w:t xml:space="preserve">Pokreće se prethodni postupak radi utvrđenja uvjeta za otvaranjem stečajnog postupka nad tvrtkom </w:t>
      </w:r>
      <w:r w:rsidR="00A015B4">
        <w:rPr>
          <w:rFonts w:hAnsi="Times New Roman" w:ascii="Times New Roman"/>
          <w:szCs w:val="24"/>
        </w:rPr>
        <w:t>ALFA RONJENJE d.o.o. za turizam i rekreaciju, Zagreb, Duvanjska 24, OIB: 02351978166</w:t>
      </w:r>
    </w:p>
    <w:p w:rsidRDefault="001E50EB" w:rsidP="001E50EB" w:rsidR="001E50EB" w:rsidRPr="00554C04">
      <w:pPr>
        <w:ind w:left="709"/>
        <w:jc w:val="both"/>
        <w:rPr>
          <w:rFonts w:hAnsi="Times New Roman" w:ascii="Times New Roman"/>
          <w:szCs w:val="24"/>
        </w:rPr>
      </w:pPr>
    </w:p>
    <w:p w:rsidRDefault="001E50EB" w:rsidP="001E50EB" w:rsidR="001E50EB" w:rsidRPr="00554C04">
      <w:pPr>
        <w:ind w:hanging="709" w:left="709"/>
        <w:jc w:val="both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 xml:space="preserve">II.)     Određuje se ročište radi izjašnjenja o prijedlogu za  otvaranje stečajnog postupka  nad dužnikom   </w:t>
      </w:r>
    </w:p>
    <w:p w:rsidRDefault="00B61D50" w:rsidP="001E50EB" w:rsidR="001E50EB" w:rsidRPr="00554C04">
      <w:pPr>
        <w:tabs>
          <w:tab w:pos="851" w:val="num"/>
        </w:tabs>
        <w:ind w:hanging="284" w:left="851"/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26</w:t>
      </w:r>
      <w:r w:rsidR="001E50EB" w:rsidRPr="00554C04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siječnja</w:t>
      </w:r>
      <w:r w:rsidR="001E50EB" w:rsidRPr="00554C04">
        <w:rPr>
          <w:rFonts w:hAnsi="Times New Roman" w:ascii="Times New Roman"/>
          <w:b/>
          <w:szCs w:val="24"/>
          <w:u w:val="single"/>
        </w:rPr>
        <w:t xml:space="preserve"> 2015. godine u </w:t>
      </w:r>
      <w:r w:rsidR="00A015B4">
        <w:rPr>
          <w:rFonts w:hAnsi="Times New Roman" w:ascii="Times New Roman"/>
          <w:b/>
          <w:szCs w:val="24"/>
          <w:u w:val="single"/>
        </w:rPr>
        <w:t>10</w:t>
      </w:r>
      <w:r w:rsidR="001E50EB" w:rsidRPr="00A424B0">
        <w:rPr>
          <w:rFonts w:hAnsi="Times New Roman" w:ascii="Times New Roman"/>
          <w:b/>
          <w:szCs w:val="24"/>
          <w:u w:val="single"/>
        </w:rPr>
        <w:t>,</w:t>
      </w:r>
      <w:r w:rsidR="00953B9F">
        <w:rPr>
          <w:rFonts w:hAnsi="Times New Roman" w:ascii="Times New Roman"/>
          <w:b/>
          <w:szCs w:val="24"/>
          <w:u w:val="single"/>
        </w:rPr>
        <w:t>15</w:t>
      </w:r>
      <w:r w:rsidR="001E50EB" w:rsidRPr="00A424B0">
        <w:rPr>
          <w:rFonts w:hAnsi="Times New Roman" w:ascii="Times New Roman"/>
          <w:b/>
          <w:szCs w:val="24"/>
          <w:u w:val="single"/>
        </w:rPr>
        <w:t xml:space="preserve"> sati.</w:t>
      </w:r>
    </w:p>
    <w:p w:rsidRDefault="001E50EB" w:rsidP="001E50EB" w:rsidR="001E50EB" w:rsidRPr="00554C04">
      <w:pPr>
        <w:tabs>
          <w:tab w:pos="851" w:val="num"/>
        </w:tabs>
        <w:ind w:hanging="284" w:left="851"/>
        <w:jc w:val="center"/>
        <w:rPr>
          <w:rFonts w:hAnsi="Times New Roman" w:ascii="Times New Roman"/>
          <w:szCs w:val="24"/>
        </w:rPr>
      </w:pPr>
    </w:p>
    <w:p w:rsidRDefault="001E50EB" w:rsidP="001E50EB" w:rsidR="001E50EB" w:rsidRPr="00554C04">
      <w:pPr>
        <w:tabs>
          <w:tab w:pos="851" w:val="num"/>
        </w:tabs>
        <w:ind w:hanging="284" w:left="851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 xml:space="preserve">  u zgradi ovog suda u Zagrebu, Petrinjska 8, soba br. 94/2 kat (ulična zgrada), na </w:t>
      </w:r>
    </w:p>
    <w:p w:rsidRDefault="001E50EB" w:rsidP="001E50EB" w:rsidR="001E50EB" w:rsidRPr="00554C04">
      <w:pPr>
        <w:tabs>
          <w:tab w:pos="851" w:val="num"/>
        </w:tabs>
        <w:ind w:hanging="284" w:left="851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 xml:space="preserve">  koje se pozivaju dostavom ovog rješenja:</w:t>
      </w:r>
    </w:p>
    <w:p w:rsidRDefault="001E50EB" w:rsidP="001E50EB" w:rsidR="001E50EB" w:rsidRPr="00554C04">
      <w:pPr>
        <w:tabs>
          <w:tab w:pos="851" w:val="num"/>
        </w:tabs>
        <w:ind w:hanging="284" w:left="851"/>
        <w:rPr>
          <w:rFonts w:hAnsi="Times New Roman" w:ascii="Times New Roman"/>
          <w:szCs w:val="24"/>
        </w:rPr>
      </w:pPr>
    </w:p>
    <w:p w:rsidRDefault="00953B9F" w:rsidP="001E50EB" w:rsidR="001E50EB" w:rsidRPr="00554C04">
      <w:pPr>
        <w:numPr>
          <w:ilvl w:val="0"/>
          <w:numId w:val="18"/>
        </w:numPr>
        <w:ind w:hanging="284" w:left="15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 </w:t>
      </w:r>
      <w:r w:rsidR="00A015B4">
        <w:rPr>
          <w:rFonts w:hAnsi="Times New Roman" w:ascii="Times New Roman"/>
          <w:szCs w:val="24"/>
        </w:rPr>
        <w:t>Hrvoje Klas</w:t>
      </w:r>
    </w:p>
    <w:p w:rsidRDefault="001E50EB" w:rsidP="001E50EB" w:rsidR="001E50EB" w:rsidRPr="00554C04">
      <w:pPr>
        <w:numPr>
          <w:ilvl w:val="0"/>
          <w:numId w:val="18"/>
        </w:numPr>
        <w:ind w:hanging="284" w:left="1560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>FINA</w:t>
      </w:r>
    </w:p>
    <w:p w:rsidRDefault="00953B9F" w:rsidP="001E50EB" w:rsidR="00A015B4">
      <w:pPr>
        <w:numPr>
          <w:ilvl w:val="0"/>
          <w:numId w:val="18"/>
        </w:numPr>
        <w:ind w:hanging="284" w:left="15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ALFA RONJENJE d.o.o.</w:t>
      </w:r>
      <w:r w:rsidR="00A015B4">
        <w:rPr>
          <w:rFonts w:hAnsi="Times New Roman" w:ascii="Times New Roman"/>
          <w:szCs w:val="24"/>
        </w:rPr>
        <w:t xml:space="preserve"> </w:t>
      </w:r>
    </w:p>
    <w:p w:rsidRDefault="00A015B4" w:rsidP="001E50EB" w:rsidR="001E50EB" w:rsidRPr="00554C04">
      <w:pPr>
        <w:numPr>
          <w:ilvl w:val="0"/>
          <w:numId w:val="18"/>
        </w:numPr>
        <w:ind w:hanging="284" w:left="15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  <w:r w:rsidR="00953B9F">
        <w:rPr>
          <w:rFonts w:hAnsi="Times New Roman" w:ascii="Times New Roman"/>
          <w:szCs w:val="24"/>
        </w:rPr>
        <w:t xml:space="preserve"> Dajana Budovac</w:t>
      </w:r>
    </w:p>
    <w:p w:rsidRDefault="001E50EB" w:rsidP="001E50EB" w:rsidR="001E50EB" w:rsidRPr="00554C04">
      <w:pPr>
        <w:tabs>
          <w:tab w:pos="851" w:val="num"/>
        </w:tabs>
        <w:ind w:hanging="284" w:left="851"/>
        <w:jc w:val="both"/>
        <w:rPr>
          <w:rFonts w:hAnsi="Times New Roman" w:ascii="Times New Roman"/>
          <w:szCs w:val="24"/>
        </w:rPr>
      </w:pPr>
    </w:p>
    <w:p w:rsidRDefault="001E50EB" w:rsidP="00BB0FD0" w:rsidR="001E50EB" w:rsidRPr="00BB0FD0">
      <w:pPr>
        <w:pStyle w:val="Odlomakpopisa"/>
        <w:numPr>
          <w:ilvl w:val="0"/>
          <w:numId w:val="15"/>
        </w:numPr>
        <w:ind w:left="709"/>
        <w:jc w:val="both"/>
        <w:rPr>
          <w:rFonts w:hAnsi="Times New Roman" w:ascii="Times New Roman"/>
          <w:szCs w:val="24"/>
        </w:rPr>
      </w:pPr>
      <w:r w:rsidRPr="00BB0FD0">
        <w:rPr>
          <w:rFonts w:hAnsi="Times New Roman" w:ascii="Times New Roman"/>
          <w:szCs w:val="24"/>
        </w:rPr>
        <w:t xml:space="preserve">Nalaže se zakonskom zastupniku dužnika </w:t>
      </w:r>
      <w:r w:rsidR="00A015B4">
        <w:rPr>
          <w:rFonts w:hAnsi="Times New Roman" w:ascii="Times New Roman"/>
          <w:szCs w:val="24"/>
        </w:rPr>
        <w:t>Dajani Budovac iz Sesveta, Ulica Ivice Perića 19, OIB: 54847632958</w:t>
      </w:r>
      <w:r w:rsidRPr="00BB0FD0">
        <w:rPr>
          <w:rFonts w:hAnsi="Times New Roman" w:ascii="Times New Roman"/>
          <w:szCs w:val="24"/>
        </w:rPr>
        <w:t>, da u roku od 15 dana od dana primitka o</w:t>
      </w:r>
      <w:r w:rsidR="00BB0FD0">
        <w:rPr>
          <w:rFonts w:hAnsi="Times New Roman" w:ascii="Times New Roman"/>
          <w:szCs w:val="24"/>
        </w:rPr>
        <w:t>vog rješenja podnese</w:t>
      </w:r>
      <w:r w:rsidRPr="00BB0FD0">
        <w:rPr>
          <w:rFonts w:hAnsi="Times New Roman" w:ascii="Times New Roman"/>
          <w:szCs w:val="24"/>
        </w:rPr>
        <w:t xml:space="preserve"> ovome sudu pozivom na gornji broj javnobilježničko ovjerovljeni prokazni popis imovine sukladno odredbi čl. 43. st. 3.</w:t>
      </w:r>
      <w:r w:rsidR="00BB0FD0">
        <w:rPr>
          <w:rFonts w:hAnsi="Times New Roman" w:ascii="Times New Roman"/>
          <w:szCs w:val="24"/>
        </w:rPr>
        <w:t xml:space="preserve"> Stečajnog zakona tj. da sastavi i podnese</w:t>
      </w:r>
      <w:r w:rsidRPr="00BB0FD0">
        <w:rPr>
          <w:rFonts w:hAnsi="Times New Roman" w:ascii="Times New Roman"/>
          <w:szCs w:val="24"/>
        </w:rPr>
        <w:t xml:space="preserve"> popis imovine </w:t>
      </w:r>
      <w:r w:rsidR="00A015B4">
        <w:rPr>
          <w:rFonts w:hAnsi="Times New Roman" w:ascii="Times New Roman"/>
          <w:szCs w:val="24"/>
        </w:rPr>
        <w:t>ALFA RONJENJE d.o.o. za turizam i rekreaciju, Zagreb, Duvanjska 24, OIB: 02351978166</w:t>
      </w:r>
      <w:r w:rsidRPr="00BB0FD0">
        <w:rPr>
          <w:rFonts w:hAnsi="Times New Roman" w:ascii="Times New Roman"/>
          <w:szCs w:val="24"/>
        </w:rPr>
        <w:t>, u kojem  će navesti:</w:t>
      </w:r>
    </w:p>
    <w:p w:rsidRDefault="001E50EB" w:rsidP="001E50EB" w:rsidR="001E50EB" w:rsidRPr="00554C04">
      <w:pPr>
        <w:tabs>
          <w:tab w:pos="851" w:val="left"/>
        </w:tabs>
        <w:ind w:left="360"/>
        <w:jc w:val="both"/>
        <w:rPr>
          <w:rFonts w:hAnsi="Times New Roman" w:ascii="Times New Roman"/>
          <w:szCs w:val="24"/>
        </w:rPr>
      </w:pPr>
    </w:p>
    <w:p w:rsidRDefault="001E50EB" w:rsidP="00BB0FD0" w:rsidR="00BB0FD0" w:rsidRPr="00BB0FD0">
      <w:pPr>
        <w:pStyle w:val="Odlomakpopisa"/>
        <w:numPr>
          <w:ilvl w:val="0"/>
          <w:numId w:val="18"/>
        </w:numPr>
        <w:ind w:hanging="284" w:left="1560"/>
        <w:jc w:val="both"/>
        <w:rPr>
          <w:rFonts w:hAnsi="Times New Roman" w:ascii="Times New Roman"/>
          <w:szCs w:val="24"/>
        </w:rPr>
      </w:pPr>
      <w:r w:rsidRPr="00BB0FD0">
        <w:rPr>
          <w:rFonts w:hAnsi="Times New Roman" w:ascii="Times New Roman"/>
          <w:szCs w:val="24"/>
        </w:rPr>
        <w:lastRenderedPageBreak/>
        <w:t>koje nekretnine i pokretnine i druga imovinska prava</w:t>
      </w:r>
      <w:r w:rsidR="00BB0FD0" w:rsidRPr="00BB0FD0">
        <w:rPr>
          <w:rFonts w:hAnsi="Times New Roman" w:ascii="Times New Roman"/>
          <w:szCs w:val="24"/>
        </w:rPr>
        <w:t xml:space="preserve"> čine imovinu dužnika, gdje </w:t>
      </w:r>
      <w:r w:rsidRPr="00BB0FD0">
        <w:rPr>
          <w:rFonts w:hAnsi="Times New Roman" w:ascii="Times New Roman"/>
          <w:szCs w:val="24"/>
        </w:rPr>
        <w:t xml:space="preserve">se nekretnine i pokretnine nalaze </w:t>
      </w:r>
    </w:p>
    <w:p w:rsidRDefault="001E50EB" w:rsidP="00BB0FD0" w:rsidR="001E50EB" w:rsidRPr="00BB0FD0">
      <w:pPr>
        <w:pStyle w:val="Odlomakpopisa"/>
        <w:numPr>
          <w:ilvl w:val="0"/>
          <w:numId w:val="18"/>
        </w:numPr>
        <w:ind w:hanging="284" w:left="1560"/>
        <w:jc w:val="both"/>
        <w:rPr>
          <w:rFonts w:hAnsi="Times New Roman" w:ascii="Times New Roman"/>
          <w:szCs w:val="24"/>
        </w:rPr>
      </w:pPr>
      <w:r w:rsidRPr="00BB0FD0">
        <w:rPr>
          <w:rFonts w:hAnsi="Times New Roman" w:ascii="Times New Roman"/>
          <w:szCs w:val="24"/>
        </w:rPr>
        <w:t xml:space="preserve">ima li na računu i kod koga kolika novčana sredstva </w:t>
      </w:r>
    </w:p>
    <w:p w:rsidRDefault="001E50EB" w:rsidP="00BB0FD0" w:rsidR="001E50EB" w:rsidRPr="00BB0FD0">
      <w:pPr>
        <w:pStyle w:val="Odlomakpopisa"/>
        <w:numPr>
          <w:ilvl w:val="0"/>
          <w:numId w:val="18"/>
        </w:numPr>
        <w:tabs>
          <w:tab w:pos="567" w:val="num"/>
        </w:tabs>
        <w:ind w:hanging="284" w:left="1560"/>
        <w:jc w:val="both"/>
        <w:rPr>
          <w:rFonts w:hAnsi="Times New Roman" w:ascii="Times New Roman"/>
          <w:szCs w:val="24"/>
        </w:rPr>
      </w:pPr>
      <w:r w:rsidRPr="00BB0FD0">
        <w:rPr>
          <w:rFonts w:hAnsi="Times New Roman" w:ascii="Times New Roman"/>
          <w:szCs w:val="24"/>
        </w:rPr>
        <w:t>ima li dužnik i prema kome kakva imovinska ili druga potraživanja</w:t>
      </w:r>
    </w:p>
    <w:p w:rsidRDefault="001E50EB" w:rsidP="00BB0FD0" w:rsidR="001E50EB" w:rsidRPr="00BB0FD0">
      <w:pPr>
        <w:pStyle w:val="Odlomakpopisa"/>
        <w:numPr>
          <w:ilvl w:val="0"/>
          <w:numId w:val="18"/>
        </w:numPr>
        <w:tabs>
          <w:tab w:pos="567" w:val="num"/>
          <w:tab w:pos="709" w:val="left"/>
        </w:tabs>
        <w:ind w:hanging="284" w:left="1560"/>
        <w:jc w:val="both"/>
        <w:rPr>
          <w:rFonts w:hAnsi="Times New Roman" w:ascii="Times New Roman"/>
          <w:szCs w:val="24"/>
        </w:rPr>
      </w:pPr>
      <w:r w:rsidRPr="00BB0FD0">
        <w:rPr>
          <w:rFonts w:hAnsi="Times New Roman" w:ascii="Times New Roman"/>
          <w:szCs w:val="24"/>
        </w:rPr>
        <w:t>ima li kakovu drugu imovinu.</w:t>
      </w:r>
    </w:p>
    <w:p w:rsidRDefault="001E50EB" w:rsidP="001E50EB" w:rsidR="001E50EB" w:rsidRPr="00554C04">
      <w:pPr>
        <w:tabs>
          <w:tab w:pos="567" w:val="num"/>
          <w:tab w:pos="709" w:val="left"/>
        </w:tabs>
        <w:jc w:val="both"/>
        <w:rPr>
          <w:rFonts w:hAnsi="Times New Roman" w:ascii="Times New Roman"/>
          <w:szCs w:val="24"/>
        </w:rPr>
      </w:pPr>
    </w:p>
    <w:p w:rsidRDefault="001E50EB" w:rsidP="001E50EB" w:rsidR="001E50EB" w:rsidRPr="00554C04">
      <w:pPr>
        <w:tabs>
          <w:tab w:pos="567" w:val="num"/>
        </w:tabs>
        <w:jc w:val="both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ab/>
        <w:t xml:space="preserve">   Za davanje nepotpunih i netočnih podataka, zakonski zastupnik dužnika odgovara kao za davanje lažnog iskaza u sudskom postupku, sve temeljem odredbi Kaznenog zakona RH.</w:t>
      </w:r>
    </w:p>
    <w:p w:rsidRDefault="001E50EB" w:rsidP="001E50EB" w:rsidR="001E50EB" w:rsidRPr="00554C04">
      <w:pPr>
        <w:tabs>
          <w:tab w:pos="567" w:val="num"/>
        </w:tabs>
        <w:jc w:val="both"/>
        <w:rPr>
          <w:rFonts w:hAnsi="Times New Roman" w:ascii="Times New Roman"/>
          <w:szCs w:val="24"/>
        </w:rPr>
      </w:pPr>
    </w:p>
    <w:p w:rsidRDefault="001E50EB" w:rsidP="001E50EB" w:rsidR="001E50EB" w:rsidRPr="00554C04">
      <w:pPr>
        <w:ind w:firstLine="720"/>
        <w:jc w:val="both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>U slučaju uskrate od davanja iskaza i zatraženih podataka, osobe iz točke I.) ovog rješenja odgovaraju osobno vjerovnicima za naknadu štete koja im time može biti prouzročena.</w:t>
      </w:r>
    </w:p>
    <w:p w:rsidRDefault="001E50EB" w:rsidP="001E50EB" w:rsidR="001E50EB" w:rsidRPr="00554C04">
      <w:pPr>
        <w:ind w:firstLine="720" w:left="2880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 xml:space="preserve">z a k l j u č i o   j e </w:t>
      </w:r>
    </w:p>
    <w:p w:rsidRDefault="001E50EB" w:rsidP="001E50EB" w:rsidR="001E50EB" w:rsidRPr="00554C04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1E50EB" w:rsidP="001E50EB" w:rsidR="001E50EB" w:rsidRPr="00554C04">
      <w:pPr>
        <w:ind w:firstLine="720"/>
        <w:jc w:val="both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 xml:space="preserve">Nalaže se zakonskom zastupniku dužnika </w:t>
      </w:r>
      <w:r w:rsidR="00A015B4">
        <w:rPr>
          <w:rFonts w:hAnsi="Times New Roman" w:ascii="Times New Roman"/>
          <w:szCs w:val="24"/>
        </w:rPr>
        <w:t>Dajani Budovac iz Sesveta, Ulica Ivice Perića 19, OIB: 54847632958</w:t>
      </w:r>
      <w:r w:rsidRPr="00554C04">
        <w:rPr>
          <w:rFonts w:hAnsi="Times New Roman" w:ascii="Times New Roman"/>
          <w:szCs w:val="24"/>
        </w:rPr>
        <w:t>, da u roku od 8 dana od dana</w:t>
      </w:r>
      <w:r w:rsidR="00BB0FD0">
        <w:rPr>
          <w:rFonts w:hAnsi="Times New Roman" w:ascii="Times New Roman"/>
          <w:szCs w:val="24"/>
        </w:rPr>
        <w:t xml:space="preserve"> primitka ovog zaključka podnese</w:t>
      </w:r>
      <w:r w:rsidRPr="00554C04">
        <w:rPr>
          <w:rFonts w:hAnsi="Times New Roman" w:ascii="Times New Roman"/>
          <w:szCs w:val="24"/>
        </w:rPr>
        <w:t xml:space="preserve"> ovome sudu pozivom na gornji broj spisa financijsko gospodarsko izvješće o stanju kod dužnikom </w:t>
      </w:r>
      <w:r w:rsidR="00A015B4">
        <w:rPr>
          <w:rFonts w:hAnsi="Times New Roman" w:ascii="Times New Roman"/>
          <w:szCs w:val="24"/>
        </w:rPr>
        <w:t>ALFA RONJENJE d.o.o. za turizam i rekreaciju, Zagreb, Duvanjska 24, OIB: 02351978166</w:t>
      </w:r>
      <w:r w:rsidRPr="00554C04">
        <w:rPr>
          <w:rFonts w:hAnsi="Times New Roman" w:ascii="Times New Roman"/>
          <w:szCs w:val="24"/>
        </w:rPr>
        <w:t>, sukladno odredbi čl. 43.st.2. Stečajnog zakona.</w:t>
      </w:r>
    </w:p>
    <w:p w:rsidRDefault="001E50EB" w:rsidP="001E50EB" w:rsidR="001E50EB" w:rsidRPr="00554C04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1E50EB" w:rsidP="001E50EB" w:rsidR="001E50EB" w:rsidRPr="00554C04">
      <w:pPr>
        <w:jc w:val="center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>Obrazloženje</w:t>
      </w:r>
    </w:p>
    <w:p w:rsidRDefault="001E50EB" w:rsidP="001E50EB" w:rsidR="001E50EB" w:rsidRPr="00554C04">
      <w:pPr>
        <w:jc w:val="both"/>
        <w:rPr>
          <w:rFonts w:hAnsi="Times New Roman" w:ascii="Times New Roman"/>
          <w:szCs w:val="24"/>
        </w:rPr>
      </w:pPr>
    </w:p>
    <w:p w:rsidRDefault="001D0E7C" w:rsidP="00305B51" w:rsidR="001E50EB" w:rsidRPr="00554C0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 je </w:t>
      </w:r>
      <w:r w:rsidR="001E50EB" w:rsidRPr="00554C04">
        <w:rPr>
          <w:rFonts w:hAnsi="Times New Roman" w:ascii="Times New Roman"/>
          <w:szCs w:val="24"/>
        </w:rPr>
        <w:t>kao</w:t>
      </w:r>
      <w:r w:rsidR="00BB0FD0">
        <w:rPr>
          <w:rFonts w:hAnsi="Times New Roman" w:ascii="Times New Roman"/>
          <w:szCs w:val="24"/>
        </w:rPr>
        <w:t xml:space="preserve"> bivši</w:t>
      </w:r>
      <w:r w:rsidR="001E50EB" w:rsidRPr="00554C04">
        <w:rPr>
          <w:rFonts w:hAnsi="Times New Roman" w:ascii="Times New Roman"/>
          <w:szCs w:val="24"/>
        </w:rPr>
        <w:t xml:space="preserve"> radnik dužnika podnio  prijedlog za otvaranje stečajnog postupka nad gore navedenim dužnikom, navodeći da naspram istog </w:t>
      </w:r>
      <w:r w:rsidR="00415368" w:rsidRPr="00554C04">
        <w:rPr>
          <w:rFonts w:hAnsi="Times New Roman" w:ascii="Times New Roman"/>
          <w:szCs w:val="24"/>
        </w:rPr>
        <w:t>ima</w:t>
      </w:r>
      <w:r w:rsidR="00305B51" w:rsidRPr="00554C04">
        <w:rPr>
          <w:rFonts w:hAnsi="Times New Roman" w:ascii="Times New Roman"/>
          <w:szCs w:val="24"/>
        </w:rPr>
        <w:t xml:space="preserve"> </w:t>
      </w:r>
      <w:r w:rsidR="00415368" w:rsidRPr="00554C04">
        <w:rPr>
          <w:rFonts w:hAnsi="Times New Roman" w:ascii="Times New Roman"/>
          <w:szCs w:val="24"/>
        </w:rPr>
        <w:t>nepodmirena potraživanja</w:t>
      </w:r>
      <w:r w:rsidR="001E50EB" w:rsidRPr="00554C04">
        <w:rPr>
          <w:rFonts w:hAnsi="Times New Roman" w:ascii="Times New Roman"/>
          <w:szCs w:val="24"/>
        </w:rPr>
        <w:t xml:space="preserve"> </w:t>
      </w:r>
      <w:r w:rsidR="00BB0FD0">
        <w:rPr>
          <w:rFonts w:hAnsi="Times New Roman" w:ascii="Times New Roman"/>
          <w:szCs w:val="24"/>
        </w:rPr>
        <w:t xml:space="preserve">s osnova radnog odnosa u iznosu od </w:t>
      </w:r>
      <w:r>
        <w:rPr>
          <w:rFonts w:hAnsi="Times New Roman" w:ascii="Times New Roman"/>
          <w:szCs w:val="24"/>
        </w:rPr>
        <w:t>1.940,46 kuna.</w:t>
      </w:r>
    </w:p>
    <w:p w:rsidRDefault="001E50EB" w:rsidP="001E50EB" w:rsidR="001E50EB" w:rsidRPr="00554C04">
      <w:pPr>
        <w:ind w:firstLine="720"/>
        <w:jc w:val="both"/>
        <w:rPr>
          <w:rFonts w:hAnsi="Times New Roman" w:ascii="Times New Roman"/>
          <w:szCs w:val="24"/>
        </w:rPr>
      </w:pPr>
    </w:p>
    <w:p w:rsidRDefault="00554C04" w:rsidP="001E50EB" w:rsidR="001E50EB" w:rsidRPr="00554C0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N</w:t>
      </w:r>
      <w:r w:rsidR="001E50EB" w:rsidRPr="00554C04">
        <w:rPr>
          <w:rFonts w:hAnsi="Times New Roman" w:ascii="Times New Roman"/>
          <w:szCs w:val="24"/>
        </w:rPr>
        <w:t xml:space="preserve">avodi da svoju novčanu tražbinu nije u mogućnosti namiriti od dužnika budući da je račun istog blokiran, te u prilogu prijedlogu dostavlja potvrdu FINA-e sukladno odredbi čl. 4. </w:t>
      </w:r>
      <w:r w:rsidR="001E50EB" w:rsidRPr="00554C04">
        <w:rPr>
          <w:rFonts w:hAnsi="Times New Roman" w:ascii="Times New Roman"/>
        </w:rPr>
        <w:t>Stečajnog zakona (NN 44/96, 29/99, 129/00, 123/03, 82/06, 116/10, 25/12, 133/12; dalje u tekstu SZ).</w:t>
      </w:r>
    </w:p>
    <w:p w:rsidRDefault="001E50EB" w:rsidP="001E50EB" w:rsidR="001E50EB" w:rsidRPr="00554C04">
      <w:pPr>
        <w:ind w:firstLine="720"/>
        <w:jc w:val="both"/>
        <w:rPr>
          <w:rFonts w:hAnsi="Times New Roman" w:ascii="Times New Roman"/>
        </w:rPr>
      </w:pPr>
    </w:p>
    <w:p w:rsidRDefault="001E50EB" w:rsidP="001E50EB" w:rsidR="001E50EB" w:rsidRPr="00554C04">
      <w:pPr>
        <w:ind w:firstLine="720"/>
        <w:jc w:val="both"/>
        <w:rPr>
          <w:rFonts w:hAnsi="Times New Roman" w:ascii="Times New Roman"/>
        </w:rPr>
      </w:pPr>
      <w:r w:rsidRPr="00554C04">
        <w:rPr>
          <w:rFonts w:hAnsi="Times New Roman" w:ascii="Times New Roman"/>
        </w:rPr>
        <w:t xml:space="preserve">Uvidom u </w:t>
      </w:r>
      <w:r w:rsidR="00BB0FD0">
        <w:rPr>
          <w:rFonts w:hAnsi="Times New Roman" w:ascii="Times New Roman"/>
        </w:rPr>
        <w:t>obračunske liste</w:t>
      </w:r>
      <w:r w:rsidRPr="00554C04">
        <w:rPr>
          <w:rFonts w:hAnsi="Times New Roman" w:ascii="Times New Roman"/>
        </w:rPr>
        <w:t xml:space="preserve"> utvrđeno je da je predlagatelj učinio vjerojatnim svoju novčanu tražbinu naspram dužnika, te time da je ispunio prvi od kumulativno predviđenih uvjeta iz čl. 39. SZ-a, a u uvidom u Potvrdu FINA-e, da je ispunio i drugi kumulativno potreban uvjet za pokretanje prethodnog postupka.</w:t>
      </w:r>
    </w:p>
    <w:p w:rsidRDefault="001E50EB" w:rsidP="001E50EB" w:rsidR="001E50EB" w:rsidRPr="00554C04">
      <w:pPr>
        <w:ind w:firstLine="720"/>
        <w:jc w:val="both"/>
        <w:rPr>
          <w:rFonts w:hAnsi="Times New Roman" w:ascii="Times New Roman"/>
        </w:rPr>
      </w:pPr>
    </w:p>
    <w:p w:rsidRDefault="001E50EB" w:rsidP="001E50EB" w:rsidR="001E50EB" w:rsidRPr="00554C04">
      <w:pPr>
        <w:jc w:val="both"/>
        <w:rPr>
          <w:rFonts w:hAnsi="Times New Roman" w:ascii="Times New Roman"/>
        </w:rPr>
      </w:pPr>
      <w:r w:rsidRPr="00554C04">
        <w:rPr>
          <w:rFonts w:hAnsi="Times New Roman" w:ascii="Times New Roman"/>
        </w:rPr>
        <w:tab/>
        <w:t>Stoga je temeljem odredbe čl. 42. SZ-a, pokrenut prethodni postupak radi utvrđivanja uvjeta za otvaranjem stečajnog postupka nad dužnikom.</w:t>
      </w:r>
    </w:p>
    <w:p w:rsidRDefault="001E50EB" w:rsidP="001E50EB" w:rsidR="001E50EB" w:rsidRPr="00554C04">
      <w:pPr>
        <w:ind w:firstLine="720"/>
        <w:jc w:val="both"/>
        <w:rPr>
          <w:rFonts w:hAnsi="Times New Roman" w:ascii="Times New Roman"/>
        </w:rPr>
      </w:pPr>
    </w:p>
    <w:p w:rsidRDefault="001E50EB" w:rsidP="001E50EB" w:rsidR="001E50EB" w:rsidRPr="00554C04">
      <w:pPr>
        <w:ind w:firstLine="720"/>
        <w:jc w:val="both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>Temeljem čl. 49. st. 1. SZ</w:t>
      </w:r>
      <w:r w:rsidR="00607E48">
        <w:rPr>
          <w:rFonts w:hAnsi="Times New Roman" w:ascii="Times New Roman"/>
          <w:szCs w:val="24"/>
        </w:rPr>
        <w:t>-a</w:t>
      </w:r>
      <w:r w:rsidRPr="00554C04">
        <w:rPr>
          <w:rFonts w:hAnsi="Times New Roman" w:ascii="Times New Roman"/>
          <w:szCs w:val="24"/>
        </w:rPr>
        <w:t xml:space="preserve"> zakazano je ročište radi izjašnjenja o prijedlogu za otvaranje stečajnog postupka na koje su pozvane sve osobe sukladno čl. 49. st. 2. SZ s tim da se pozvane osobe o prijedlogu mogu i pismeno izjasniti.</w:t>
      </w:r>
    </w:p>
    <w:p w:rsidRDefault="00335E40" w:rsidP="001E50EB" w:rsidR="00335E40" w:rsidRPr="00554C04">
      <w:pPr>
        <w:ind w:firstLine="720"/>
        <w:jc w:val="both"/>
        <w:rPr>
          <w:rFonts w:hAnsi="Times New Roman" w:ascii="Times New Roman"/>
          <w:szCs w:val="24"/>
        </w:rPr>
      </w:pPr>
    </w:p>
    <w:p w:rsidRDefault="001E50EB" w:rsidP="001E50EB" w:rsidR="001E50EB">
      <w:pPr>
        <w:ind w:firstLine="720"/>
        <w:jc w:val="both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 xml:space="preserve">Zakonski zastupnik dužnika pozvan je dostaviti javnobilježnički ovjerovljeni prokazni popis imovine te financijsko izvješće o gospodarskom stanju kod dužnika sukladno čl. 43. st. 2. i 3. SZ, sve radi utvrđenja svih relevantnih okolnosti odlučujućih za otvaranje i vođenje stečajnog postupka nad dužnikom. </w:t>
      </w:r>
    </w:p>
    <w:p w:rsidRDefault="00A015B4" w:rsidP="001E50EB" w:rsidR="00A015B4" w:rsidRPr="00554C04">
      <w:pPr>
        <w:ind w:firstLine="720"/>
        <w:jc w:val="both"/>
        <w:rPr>
          <w:rFonts w:hAnsi="Times New Roman" w:ascii="Times New Roman"/>
          <w:szCs w:val="24"/>
        </w:rPr>
      </w:pPr>
    </w:p>
    <w:p w:rsidRDefault="00B61D50" w:rsidP="00DB1122" w:rsidR="00B61D50">
      <w:pPr>
        <w:jc w:val="center"/>
        <w:rPr>
          <w:rFonts w:hAnsi="Times New Roman" w:ascii="Times New Roman"/>
          <w:szCs w:val="24"/>
        </w:rPr>
      </w:pPr>
    </w:p>
    <w:p w:rsidRDefault="00B61D50" w:rsidP="00DB1122" w:rsidR="00B61D50">
      <w:pPr>
        <w:jc w:val="center"/>
        <w:rPr>
          <w:rFonts w:hAnsi="Times New Roman" w:ascii="Times New Roman"/>
          <w:szCs w:val="24"/>
        </w:rPr>
      </w:pPr>
    </w:p>
    <w:p w:rsidRDefault="00341136" w:rsidP="00DB1122" w:rsidR="00EC75E2" w:rsidRPr="00554C04">
      <w:pPr>
        <w:jc w:val="center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lastRenderedPageBreak/>
        <w:t xml:space="preserve">U  </w:t>
      </w:r>
      <w:r w:rsidR="00911F08" w:rsidRPr="00554C04">
        <w:rPr>
          <w:rFonts w:hAnsi="Times New Roman" w:ascii="Times New Roman"/>
          <w:szCs w:val="24"/>
        </w:rPr>
        <w:t>Zagreb</w:t>
      </w:r>
      <w:r w:rsidR="00C67984" w:rsidRPr="00554C04">
        <w:rPr>
          <w:rFonts w:hAnsi="Times New Roman" w:ascii="Times New Roman"/>
          <w:szCs w:val="24"/>
        </w:rPr>
        <w:t>u</w:t>
      </w:r>
      <w:r w:rsidR="00673E84" w:rsidRPr="00554C04">
        <w:rPr>
          <w:rFonts w:hAnsi="Times New Roman" w:ascii="Times New Roman"/>
          <w:szCs w:val="24"/>
        </w:rPr>
        <w:t>,</w:t>
      </w:r>
      <w:r w:rsidR="006B46B7" w:rsidRPr="00554C04">
        <w:rPr>
          <w:rFonts w:hAnsi="Times New Roman" w:ascii="Times New Roman"/>
          <w:szCs w:val="24"/>
        </w:rPr>
        <w:t xml:space="preserve"> </w:t>
      </w:r>
      <w:r w:rsidR="00607E48">
        <w:rPr>
          <w:rFonts w:hAnsi="Times New Roman" w:ascii="Times New Roman"/>
          <w:szCs w:val="24"/>
        </w:rPr>
        <w:t>16</w:t>
      </w:r>
      <w:r w:rsidR="00A015B4">
        <w:rPr>
          <w:rFonts w:hAnsi="Times New Roman" w:ascii="Times New Roman"/>
          <w:szCs w:val="24"/>
        </w:rPr>
        <w:t>.</w:t>
      </w:r>
      <w:r w:rsidR="00450577" w:rsidRPr="00554C04">
        <w:rPr>
          <w:rFonts w:hAnsi="Times New Roman" w:ascii="Times New Roman"/>
          <w:szCs w:val="24"/>
        </w:rPr>
        <w:t xml:space="preserve"> </w:t>
      </w:r>
      <w:r w:rsidR="00B61D50">
        <w:rPr>
          <w:rFonts w:hAnsi="Times New Roman" w:ascii="Times New Roman"/>
          <w:szCs w:val="24"/>
        </w:rPr>
        <w:t>studenog</w:t>
      </w:r>
      <w:r w:rsidR="00D13F96" w:rsidRPr="00554C04">
        <w:rPr>
          <w:rFonts w:hAnsi="Times New Roman" w:ascii="Times New Roman"/>
          <w:szCs w:val="24"/>
        </w:rPr>
        <w:t xml:space="preserve"> </w:t>
      </w:r>
      <w:r w:rsidR="00124458" w:rsidRPr="00554C04">
        <w:rPr>
          <w:rFonts w:hAnsi="Times New Roman" w:ascii="Times New Roman"/>
          <w:szCs w:val="24"/>
        </w:rPr>
        <w:t>2015</w:t>
      </w:r>
      <w:r w:rsidR="006A79A6" w:rsidRPr="00554C04">
        <w:rPr>
          <w:rFonts w:hAnsi="Times New Roman" w:ascii="Times New Roman"/>
          <w:szCs w:val="24"/>
        </w:rPr>
        <w:t>.</w:t>
      </w:r>
    </w:p>
    <w:p w:rsidRDefault="00F004A3" w:rsidP="00261DAF" w:rsidR="00F004A3" w:rsidRPr="00554C04">
      <w:pPr>
        <w:jc w:val="both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ab/>
      </w:r>
      <w:r w:rsidRPr="00554C04">
        <w:rPr>
          <w:rFonts w:hAnsi="Times New Roman" w:ascii="Times New Roman"/>
          <w:szCs w:val="24"/>
        </w:rPr>
        <w:tab/>
      </w:r>
      <w:r w:rsidRPr="00554C04">
        <w:rPr>
          <w:rFonts w:hAnsi="Times New Roman" w:ascii="Times New Roman"/>
          <w:szCs w:val="24"/>
        </w:rPr>
        <w:tab/>
      </w:r>
      <w:r w:rsidRPr="00554C04">
        <w:rPr>
          <w:rFonts w:hAnsi="Times New Roman" w:ascii="Times New Roman"/>
          <w:szCs w:val="24"/>
        </w:rPr>
        <w:tab/>
      </w:r>
      <w:r w:rsidRPr="00554C04">
        <w:rPr>
          <w:rFonts w:hAnsi="Times New Roman" w:ascii="Times New Roman"/>
          <w:szCs w:val="24"/>
        </w:rPr>
        <w:tab/>
      </w:r>
      <w:r w:rsidR="00261DAF" w:rsidRPr="00554C04">
        <w:rPr>
          <w:rFonts w:hAnsi="Times New Roman" w:ascii="Times New Roman"/>
          <w:szCs w:val="24"/>
        </w:rPr>
        <w:tab/>
      </w:r>
      <w:r w:rsidR="00261DAF" w:rsidRPr="00554C04">
        <w:rPr>
          <w:rFonts w:hAnsi="Times New Roman" w:ascii="Times New Roman"/>
          <w:szCs w:val="24"/>
        </w:rPr>
        <w:tab/>
      </w:r>
      <w:r w:rsidR="00261DAF" w:rsidRPr="00554C04">
        <w:rPr>
          <w:rFonts w:hAnsi="Times New Roman" w:ascii="Times New Roman"/>
          <w:szCs w:val="24"/>
        </w:rPr>
        <w:tab/>
      </w:r>
      <w:r w:rsidR="00261DAF" w:rsidRPr="00554C04">
        <w:rPr>
          <w:rFonts w:hAnsi="Times New Roman" w:ascii="Times New Roman"/>
          <w:szCs w:val="24"/>
        </w:rPr>
        <w:tab/>
      </w:r>
      <w:r w:rsidR="00261DAF" w:rsidRPr="00554C04">
        <w:rPr>
          <w:rFonts w:hAnsi="Times New Roman" w:ascii="Times New Roman"/>
          <w:szCs w:val="24"/>
        </w:rPr>
        <w:tab/>
        <w:t xml:space="preserve">  </w:t>
      </w:r>
      <w:r w:rsidR="00911F08" w:rsidRPr="00554C04">
        <w:rPr>
          <w:rFonts w:hAnsi="Times New Roman" w:ascii="Times New Roman"/>
          <w:szCs w:val="24"/>
        </w:rPr>
        <w:t>SUDAC</w:t>
      </w:r>
      <w:r w:rsidRPr="00554C04">
        <w:rPr>
          <w:rFonts w:hAnsi="Times New Roman" w:ascii="Times New Roman"/>
          <w:szCs w:val="24"/>
        </w:rPr>
        <w:t>:</w:t>
      </w:r>
    </w:p>
    <w:p w:rsidRDefault="00F004A3" w:rsidP="00215897" w:rsidR="00D53B6B" w:rsidRPr="00554C04">
      <w:pPr>
        <w:jc w:val="both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ab/>
      </w:r>
      <w:r w:rsidRPr="00554C04">
        <w:rPr>
          <w:rFonts w:hAnsi="Times New Roman" w:ascii="Times New Roman"/>
          <w:szCs w:val="24"/>
        </w:rPr>
        <w:tab/>
      </w:r>
      <w:r w:rsidRPr="00554C04">
        <w:rPr>
          <w:rFonts w:hAnsi="Times New Roman" w:ascii="Times New Roman"/>
          <w:szCs w:val="24"/>
        </w:rPr>
        <w:tab/>
      </w:r>
      <w:r w:rsidRPr="00554C04">
        <w:rPr>
          <w:rFonts w:hAnsi="Times New Roman" w:ascii="Times New Roman"/>
          <w:szCs w:val="24"/>
        </w:rPr>
        <w:tab/>
      </w:r>
      <w:r w:rsidRPr="00554C04">
        <w:rPr>
          <w:rFonts w:hAnsi="Times New Roman" w:ascii="Times New Roman"/>
          <w:szCs w:val="24"/>
        </w:rPr>
        <w:tab/>
      </w:r>
      <w:r w:rsidRPr="00554C04">
        <w:rPr>
          <w:rFonts w:hAnsi="Times New Roman" w:ascii="Times New Roman"/>
          <w:szCs w:val="24"/>
        </w:rPr>
        <w:tab/>
      </w:r>
      <w:r w:rsidRPr="00554C04">
        <w:rPr>
          <w:rFonts w:hAnsi="Times New Roman" w:ascii="Times New Roman"/>
          <w:szCs w:val="24"/>
        </w:rPr>
        <w:tab/>
        <w:t xml:space="preserve">   </w:t>
      </w:r>
      <w:r w:rsidR="00911F08" w:rsidRPr="00554C04">
        <w:rPr>
          <w:rFonts w:hAnsi="Times New Roman" w:ascii="Times New Roman"/>
          <w:szCs w:val="24"/>
        </w:rPr>
        <w:t xml:space="preserve">          </w:t>
      </w:r>
      <w:r w:rsidR="006B46B7" w:rsidRPr="00554C04">
        <w:rPr>
          <w:rFonts w:hAnsi="Times New Roman" w:ascii="Times New Roman"/>
          <w:szCs w:val="24"/>
        </w:rPr>
        <w:t xml:space="preserve">           </w:t>
      </w:r>
      <w:r w:rsidR="00863841" w:rsidRPr="00554C04">
        <w:rPr>
          <w:rFonts w:hAnsi="Times New Roman" w:ascii="Times New Roman"/>
          <w:szCs w:val="24"/>
        </w:rPr>
        <w:t xml:space="preserve">  </w:t>
      </w:r>
      <w:r w:rsidRPr="00554C04">
        <w:rPr>
          <w:rFonts w:hAnsi="Times New Roman" w:ascii="Times New Roman"/>
          <w:szCs w:val="24"/>
        </w:rPr>
        <w:t>Nevenka</w:t>
      </w:r>
      <w:r w:rsidR="007B0E26" w:rsidRPr="00554C04">
        <w:rPr>
          <w:rFonts w:hAnsi="Times New Roman" w:ascii="Times New Roman"/>
          <w:szCs w:val="24"/>
        </w:rPr>
        <w:t xml:space="preserve"> Siladi </w:t>
      </w:r>
      <w:r w:rsidR="00452972" w:rsidRPr="00554C04">
        <w:rPr>
          <w:rFonts w:hAnsi="Times New Roman" w:ascii="Times New Roman"/>
          <w:szCs w:val="24"/>
        </w:rPr>
        <w:t>Rstić</w:t>
      </w:r>
      <w:r w:rsidR="00673E84" w:rsidRPr="00554C04">
        <w:rPr>
          <w:rFonts w:hAnsi="Times New Roman" w:ascii="Times New Roman"/>
          <w:szCs w:val="24"/>
        </w:rPr>
        <w:t>, v.r.</w:t>
      </w:r>
    </w:p>
    <w:p w:rsidRDefault="001908FF" w:rsidP="00215897" w:rsidR="00151F22" w:rsidRPr="00554C04">
      <w:pPr>
        <w:jc w:val="both"/>
        <w:rPr>
          <w:rFonts w:hAnsi="Times New Roman" w:ascii="Times New Roman"/>
          <w:i/>
          <w:szCs w:val="24"/>
        </w:rPr>
      </w:pPr>
      <w:r w:rsidRPr="00554C04">
        <w:rPr>
          <w:rFonts w:hAnsi="Times New Roman" w:ascii="Times New Roman"/>
          <w:i/>
          <w:szCs w:val="24"/>
        </w:rPr>
        <w:t>Uputa o pravnom lijeku</w:t>
      </w:r>
      <w:r w:rsidR="00151F22" w:rsidRPr="00554C04">
        <w:rPr>
          <w:rFonts w:hAnsi="Times New Roman" w:ascii="Times New Roman"/>
          <w:i/>
          <w:szCs w:val="24"/>
        </w:rPr>
        <w:t>:</w:t>
      </w:r>
    </w:p>
    <w:p w:rsidRDefault="00151F22" w:rsidP="00215897" w:rsidR="006847F6" w:rsidRPr="00554C04">
      <w:pPr>
        <w:jc w:val="both"/>
        <w:rPr>
          <w:rFonts w:hAnsi="Times New Roman" w:ascii="Times New Roman"/>
          <w:i/>
          <w:szCs w:val="24"/>
        </w:rPr>
      </w:pPr>
      <w:r w:rsidRPr="00554C04">
        <w:rPr>
          <w:rFonts w:hAnsi="Times New Roman" w:ascii="Times New Roman"/>
          <w:i/>
          <w:szCs w:val="24"/>
        </w:rPr>
        <w:t xml:space="preserve">Protiv rješenja o pokretanju prethodnog postupka </w:t>
      </w:r>
      <w:r w:rsidR="00AE1CF7" w:rsidRPr="00554C04">
        <w:rPr>
          <w:rFonts w:hAnsi="Times New Roman" w:ascii="Times New Roman"/>
          <w:i/>
          <w:szCs w:val="24"/>
        </w:rPr>
        <w:t xml:space="preserve">i protiv zaključka </w:t>
      </w:r>
      <w:r w:rsidRPr="00554C04">
        <w:rPr>
          <w:rFonts w:hAnsi="Times New Roman" w:ascii="Times New Roman"/>
          <w:i/>
          <w:szCs w:val="24"/>
        </w:rPr>
        <w:t xml:space="preserve">nije dopuštena posebna žalba, a protiv rješenja </w:t>
      </w:r>
      <w:r w:rsidR="00AE1CF7" w:rsidRPr="00554C04">
        <w:rPr>
          <w:rFonts w:hAnsi="Times New Roman" w:ascii="Times New Roman"/>
          <w:i/>
          <w:szCs w:val="24"/>
        </w:rPr>
        <w:t xml:space="preserve">o pozivu na prokazni popis imovina </w:t>
      </w:r>
      <w:r w:rsidRPr="00554C04">
        <w:rPr>
          <w:rFonts w:hAnsi="Times New Roman" w:ascii="Times New Roman"/>
          <w:i/>
          <w:szCs w:val="24"/>
        </w:rPr>
        <w:t>dopuštena je žalba u roku od 8 dana od dana dostave prijepisa rješenja.</w:t>
      </w:r>
      <w:r w:rsidR="006847F6" w:rsidRPr="00554C04">
        <w:rPr>
          <w:rFonts w:hAnsi="Times New Roman" w:ascii="Times New Roman"/>
          <w:i/>
          <w:szCs w:val="24"/>
        </w:rPr>
        <w:t xml:space="preserve">O istoj odlučuje Visoki trgovački sud RH, a podnosi se ovome sudu u 3 primjerka. </w:t>
      </w:r>
    </w:p>
    <w:p w:rsidRDefault="00D53B6B" w:rsidP="00215897" w:rsidR="00D53B6B" w:rsidRPr="00554C04">
      <w:pPr>
        <w:jc w:val="both"/>
        <w:rPr>
          <w:rFonts w:hAnsi="Times New Roman" w:ascii="Times New Roman"/>
          <w:i/>
          <w:szCs w:val="24"/>
        </w:rPr>
      </w:pPr>
    </w:p>
    <w:p w:rsidRDefault="00673E84" w:rsidP="009729F0" w:rsidR="00673E84" w:rsidRPr="00554C04">
      <w:pPr>
        <w:jc w:val="both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>Za točnost otpravka-ovlašteni službenik:</w:t>
      </w:r>
    </w:p>
    <w:p w:rsidRDefault="00215897" w:rsidP="00215897" w:rsidR="00673E84">
      <w:pPr>
        <w:jc w:val="both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ab/>
      </w:r>
      <w:r w:rsidR="009729F0" w:rsidRPr="00554C04">
        <w:rPr>
          <w:rFonts w:hAnsi="Times New Roman" w:ascii="Times New Roman"/>
          <w:szCs w:val="24"/>
        </w:rPr>
        <w:t xml:space="preserve">      </w:t>
      </w:r>
      <w:r w:rsidR="00124458" w:rsidRPr="00554C04">
        <w:rPr>
          <w:rFonts w:hAnsi="Times New Roman" w:ascii="Times New Roman"/>
          <w:szCs w:val="24"/>
        </w:rPr>
        <w:t xml:space="preserve">    </w:t>
      </w:r>
      <w:r w:rsidR="009729F0" w:rsidRPr="00554C04">
        <w:rPr>
          <w:rFonts w:hAnsi="Times New Roman" w:ascii="Times New Roman"/>
          <w:szCs w:val="24"/>
        </w:rPr>
        <w:t xml:space="preserve">  </w:t>
      </w:r>
      <w:r w:rsidR="00673E84" w:rsidRPr="00554C04">
        <w:rPr>
          <w:rFonts w:hAnsi="Times New Roman" w:ascii="Times New Roman"/>
          <w:szCs w:val="24"/>
        </w:rPr>
        <w:t>Ana Brlek</w:t>
      </w:r>
    </w:p>
    <w:p w:rsidRDefault="00953B9F" w:rsidP="00215897" w:rsidR="00953B9F">
      <w:pPr>
        <w:jc w:val="both"/>
        <w:rPr>
          <w:rFonts w:hAnsi="Times New Roman" w:ascii="Times New Roman"/>
          <w:szCs w:val="24"/>
        </w:rPr>
      </w:pPr>
    </w:p>
    <w:p w:rsidRDefault="00953B9F" w:rsidP="00215897" w:rsidR="00953B9F" w:rsidRPr="00554C04">
      <w:pPr>
        <w:jc w:val="both"/>
        <w:rPr>
          <w:rFonts w:hAnsi="Times New Roman" w:ascii="Times New Roman"/>
          <w:szCs w:val="24"/>
        </w:rPr>
      </w:pPr>
    </w:p>
    <w:p w:rsidRDefault="002B54AB" w:rsidP="00215897" w:rsidR="001159ED" w:rsidRPr="00554C04">
      <w:pPr>
        <w:jc w:val="both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>DN</w:t>
      </w:r>
      <w:r w:rsidR="001159ED" w:rsidRPr="00554C04">
        <w:rPr>
          <w:rFonts w:hAnsi="Times New Roman" w:ascii="Times New Roman"/>
          <w:szCs w:val="24"/>
        </w:rPr>
        <w:t>a:</w:t>
      </w:r>
    </w:p>
    <w:p w:rsidRDefault="00BB0FD0" w:rsidP="00DB1122" w:rsidR="00DB1122" w:rsidRPr="00554C04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Predlagatelju, </w:t>
      </w:r>
      <w:r w:rsidR="00A015B4">
        <w:rPr>
          <w:rFonts w:hAnsi="Times New Roman" w:ascii="Times New Roman"/>
          <w:szCs w:val="24"/>
        </w:rPr>
        <w:t>Hrvoje Klas, Lepoglava, Alojzija Stepinca 23</w:t>
      </w:r>
    </w:p>
    <w:p w:rsidRDefault="00BB0FD0" w:rsidP="00BB0FD0" w:rsidR="00C17CF0" w:rsidRPr="00554C04">
      <w:pPr>
        <w:numPr>
          <w:ilvl w:val="0"/>
          <w:numId w:val="21"/>
        </w:numPr>
        <w:ind w:right="-1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Dužniku, </w:t>
      </w:r>
      <w:r w:rsidR="00A015B4">
        <w:rPr>
          <w:rFonts w:hAnsi="Times New Roman" w:ascii="Times New Roman"/>
          <w:szCs w:val="24"/>
        </w:rPr>
        <w:t>ALFA RONJENJE d.o.o.</w:t>
      </w:r>
      <w:r w:rsidR="00353472" w:rsidRPr="00554C04">
        <w:rPr>
          <w:rFonts w:hAnsi="Times New Roman" w:ascii="Times New Roman"/>
          <w:szCs w:val="24"/>
        </w:rPr>
        <w:t xml:space="preserve">, uz podnesak predlagatelja od </w:t>
      </w:r>
      <w:r w:rsidR="00A015B4">
        <w:rPr>
          <w:rFonts w:hAnsi="Times New Roman" w:ascii="Times New Roman"/>
          <w:szCs w:val="24"/>
        </w:rPr>
        <w:t>17</w:t>
      </w:r>
      <w:r w:rsidR="00353472" w:rsidRPr="00554C04">
        <w:rPr>
          <w:rFonts w:hAnsi="Times New Roman" w:ascii="Times New Roman"/>
          <w:szCs w:val="24"/>
        </w:rPr>
        <w:t xml:space="preserve">. </w:t>
      </w:r>
      <w:r w:rsidR="00A015B4">
        <w:rPr>
          <w:rFonts w:hAnsi="Times New Roman" w:ascii="Times New Roman"/>
          <w:szCs w:val="24"/>
        </w:rPr>
        <w:t>srpnja</w:t>
      </w:r>
      <w:r w:rsidR="00353472" w:rsidRPr="00554C04">
        <w:rPr>
          <w:rFonts w:hAnsi="Times New Roman" w:ascii="Times New Roman"/>
          <w:szCs w:val="24"/>
        </w:rPr>
        <w:t xml:space="preserve"> 2015.</w:t>
      </w:r>
    </w:p>
    <w:p w:rsidRDefault="00BB0FD0" w:rsidP="00C17CF0" w:rsidR="009832E7" w:rsidRPr="00554C04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Zakonskom zastupniku dužnika, </w:t>
      </w:r>
      <w:r w:rsidR="00A015B4">
        <w:rPr>
          <w:rFonts w:hAnsi="Times New Roman" w:ascii="Times New Roman"/>
          <w:szCs w:val="24"/>
        </w:rPr>
        <w:t xml:space="preserve">Dajani Budovac iz Sesveta, Ulica Ivice Perića 19, </w:t>
      </w:r>
    </w:p>
    <w:p w:rsidRDefault="001159ED" w:rsidP="00DB1122" w:rsidR="001159ED" w:rsidRPr="00554C04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554C04">
        <w:rPr>
          <w:rFonts w:hAnsi="Times New Roman" w:ascii="Times New Roman"/>
          <w:szCs w:val="24"/>
        </w:rPr>
        <w:t>FINA</w:t>
      </w:r>
    </w:p>
    <w:p w:rsidRDefault="00C17CF0" w:rsidP="00C17CF0" w:rsidR="00C17CF0" w:rsidRPr="00D176B3">
      <w:pPr>
        <w:ind w:left="360"/>
        <w:jc w:val="both"/>
        <w:rPr>
          <w:rFonts w:hAnsi="Times New Roman" w:ascii="Times New Roman"/>
          <w:szCs w:val="24"/>
        </w:rPr>
      </w:pPr>
    </w:p>
    <w:sectPr w:rsidSect="000C6C72" w:rsidR="00C17CF0" w:rsidRPr="00D176B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B1D" w:rsidR="006A3B1D">
      <w:r>
        <w:separator/>
      </w:r>
    </w:p>
  </w:endnote>
  <w:endnote w:id="0" w:type="continuationSeparator">
    <w:p w:rsidRDefault="006A3B1D" w:rsidR="006A3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B1D" w:rsidR="006A3B1D">
      <w:r>
        <w:separator/>
      </w:r>
    </w:p>
  </w:footnote>
  <w:footnote w:id="0" w:type="continuationSeparator">
    <w:p w:rsidRDefault="006A3B1D" w:rsidR="006A3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611" w:rsidP="00685BC5" w:rsidR="00F85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611" w:rsidR="00F8561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611" w:rsidP="00685BC5" w:rsidR="00F85611" w:rsidRPr="004F6B5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F6B59">
      <w:rPr>
        <w:rStyle w:val="Brojstranice"/>
        <w:rFonts w:hAnsi="Times New Roman" w:ascii="Times New Roman"/>
      </w:rPr>
      <w:fldChar w:fldCharType="begin"/>
    </w:r>
    <w:r w:rsidRPr="004F6B59">
      <w:rPr>
        <w:rStyle w:val="Brojstranice"/>
        <w:rFonts w:hAnsi="Times New Roman" w:ascii="Times New Roman"/>
      </w:rPr>
      <w:instrText xml:space="preserve">PAGE  </w:instrText>
    </w:r>
    <w:r w:rsidRPr="004F6B59">
      <w:rPr>
        <w:rStyle w:val="Brojstranice"/>
        <w:rFonts w:hAnsi="Times New Roman" w:ascii="Times New Roman"/>
      </w:rPr>
      <w:fldChar w:fldCharType="separate"/>
    </w:r>
    <w:r w:rsidR="0020608E">
      <w:rPr>
        <w:rStyle w:val="Brojstranice"/>
        <w:rFonts w:hAnsi="Times New Roman" w:ascii="Times New Roman"/>
        <w:noProof/>
      </w:rPr>
      <w:t>- 3 -</w:t>
    </w:r>
    <w:r w:rsidRPr="004F6B59">
      <w:rPr>
        <w:rStyle w:val="Brojstranice"/>
        <w:rFonts w:hAnsi="Times New Roman" w:ascii="Times New Roman"/>
      </w:rPr>
      <w:fldChar w:fldCharType="end"/>
    </w:r>
  </w:p>
  <w:p w:rsidRDefault="004F6B59" w:rsidR="00F85611" w:rsidRPr="00F35503">
    <w:pPr>
      <w:pStyle w:val="Zaglavlje"/>
      <w:ind w:right="360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</w:t>
    </w:r>
    <w:r w:rsidR="00F85611" w:rsidRPr="00933EBC">
      <w:rPr>
        <w:rFonts w:hAnsi="Times New Roman" w:ascii="Times New Roman"/>
        <w:szCs w:val="24"/>
      </w:rPr>
      <w:t>St-</w:t>
    </w:r>
    <w:r w:rsidR="00A015B4">
      <w:rPr>
        <w:rFonts w:hAnsi="Times New Roman" w:ascii="Times New Roman"/>
        <w:szCs w:val="24"/>
      </w:rPr>
      <w:t>532</w:t>
    </w:r>
    <w:r w:rsidR="00C17CF0">
      <w:rPr>
        <w:rFonts w:hAnsi="Times New Roman" w:ascii="Times New Roman"/>
        <w:szCs w:val="24"/>
      </w:rPr>
      <w:t>/15</w:t>
    </w:r>
    <w:r w:rsidR="00F35503">
      <w:rPr>
        <w:rFonts w:hAnsi="Times New Roman" w:ascii="Times New Roman"/>
        <w:szCs w:val="24"/>
      </w:rPr>
      <w:t>-</w:t>
    </w:r>
    <w:r w:rsidR="00721EF8">
      <w:rPr>
        <w:rFonts w:hAnsi="Times New Roman" w:ascii="Times New Roman"/>
        <w:sz w:val="20"/>
        <w:szCs w:val="24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40" w:rsidR="00F85611" w:rsidRPr="00DC2540">
    <w:pPr>
      <w:pStyle w:val="Zaglavlje"/>
      <w:rPr>
        <w:rFonts w:hAnsi="Times New Roman" w:ascii="Times New Roman"/>
        <w:b/>
        <w:i/>
        <w:u w:val="single"/>
      </w:rPr>
    </w:pPr>
    <w:r>
      <w:tab/>
    </w:r>
    <w:r>
      <w:tab/>
    </w:r>
  </w:p>
  <w:p w:rsidRDefault="00F85611" w:rsidR="00F85611">
    <w:pPr>
      <w:pStyle w:val="Zaglavlje"/>
    </w:pPr>
  </w:p>
  <w:p w:rsidRDefault="00F85611" w:rsidR="00F85611">
    <w:pPr>
      <w:pStyle w:val="Zaglavlje"/>
    </w:pPr>
  </w:p>
  <w:p w:rsidRDefault="00F85611" w:rsidR="00F85611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4F6B59" w:rsidRPr="00F35503">
      <w:rPr>
        <w:rFonts w:hAnsi="Times New Roman" w:ascii="Times New Roman"/>
        <w:szCs w:val="24"/>
      </w:rPr>
      <w:t>47.</w:t>
    </w:r>
    <w:r w:rsidRPr="00F35503">
      <w:rPr>
        <w:rFonts w:hAnsi="Times New Roman" w:ascii="Times New Roman"/>
        <w:szCs w:val="24"/>
      </w:rPr>
      <w:t>St-</w:t>
    </w:r>
    <w:r w:rsidR="00A015B4">
      <w:rPr>
        <w:rFonts w:hAnsi="Times New Roman" w:ascii="Times New Roman"/>
        <w:szCs w:val="24"/>
      </w:rPr>
      <w:t>532</w:t>
    </w:r>
    <w:r w:rsidR="00C17CF0">
      <w:rPr>
        <w:rFonts w:hAnsi="Times New Roman" w:ascii="Times New Roman"/>
        <w:szCs w:val="24"/>
      </w:rPr>
      <w:t>/15</w:t>
    </w:r>
    <w:r w:rsidR="00F35503" w:rsidRPr="00F35503">
      <w:rPr>
        <w:rFonts w:hAnsi="Times New Roman" w:ascii="Times New Roman"/>
      </w:rPr>
      <w:t>-</w:t>
    </w:r>
    <w:r w:rsidR="00721EF8">
      <w:rPr>
        <w:rFonts w:hAnsi="Times New Roman" w:ascii="Times New Roman"/>
        <w:sz w:val="20"/>
      </w:rPr>
      <w:t>8</w:t>
    </w:r>
  </w:p>
  <w:p w:rsidRDefault="00BB0FD0" w:rsidR="00BB0FD0">
    <w:pPr>
      <w:pStyle w:val="Zaglavlje"/>
      <w:rPr>
        <w:rFonts w:hAnsi="Times New Roman" w:ascii="Times New Roman"/>
        <w:sz w:val="20"/>
      </w:rPr>
    </w:pPr>
  </w:p>
  <w:p w:rsidRDefault="00BB0FD0" w:rsidR="00BB0FD0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B0FD0" w:rsidP="00953077" w:rsidR="00BB0FD0">
    <w:pPr>
      <w:pStyle w:val="Zaglavlje"/>
      <w:rPr>
        <w:rFonts w:hAnsi="Times New Roman" w:ascii="Times New Roman"/>
      </w:rPr>
    </w:pPr>
  </w:p>
  <w:p w:rsidRDefault="00BB0FD0" w:rsidP="00953077" w:rsidR="00BB0FD0">
    <w:pPr>
      <w:pStyle w:val="Zaglavlje"/>
      <w:rPr>
        <w:rFonts w:hAnsi="Times New Roman" w:ascii="Times New Roman"/>
      </w:rPr>
    </w:pPr>
  </w:p>
  <w:p w:rsidRDefault="00BB0FD0" w:rsidP="00953077" w:rsidR="00BB0FD0">
    <w:pPr>
      <w:pStyle w:val="Zaglavlje"/>
      <w:rPr>
        <w:rFonts w:hAnsi="Times New Roman" w:ascii="Times New Roman"/>
      </w:rPr>
    </w:pPr>
  </w:p>
  <w:p w:rsidRDefault="00BB0FD0" w:rsidP="00953077" w:rsidR="00BB0FD0">
    <w:pPr>
      <w:pStyle w:val="Zaglavlje"/>
      <w:rPr>
        <w:rFonts w:hAnsi="Times New Roman" w:ascii="Times New Roman"/>
      </w:rPr>
    </w:pPr>
  </w:p>
  <w:p w:rsidRDefault="00BB0FD0" w:rsidP="00953077" w:rsidR="00BB0FD0">
    <w:pPr>
      <w:pStyle w:val="Zaglavlje"/>
      <w:rPr>
        <w:rFonts w:hAnsi="Times New Roman" w:ascii="Times New Roman"/>
      </w:rPr>
    </w:pPr>
  </w:p>
  <w:p w:rsidRDefault="00BB0FD0" w:rsidP="000C42FE" w:rsidR="00BB0FD0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B0FD0" w:rsidP="000C42FE" w:rsidR="00BB0FD0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B0FD0" w:rsidP="000C42FE" w:rsidR="00BB0FD0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CFE0EDA"/>
    <w:multiLevelType w:val="hybridMultilevel"/>
    <w:tmpl w:val="96EA05D0"/>
    <w:lvl w:tplc="0778BF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D66E31"/>
    <w:multiLevelType w:val="hybridMultilevel"/>
    <w:tmpl w:val="5CB6211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45C6F"/>
    <w:multiLevelType w:val="hybridMultilevel"/>
    <w:tmpl w:val="4AECD462"/>
    <w:lvl w:tplc="13060FBE" w:ilvl="0">
      <w:start w:val="6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2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19659A"/>
    <w:multiLevelType w:val="hybridMultilevel"/>
    <w:tmpl w:val="3EEEA000"/>
    <w:lvl w:tplc="60587FD8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14">
    <w:nsid w:val="65F249F5"/>
    <w:multiLevelType w:val="hybridMultilevel"/>
    <w:tmpl w:val="5FEAE862"/>
    <w:lvl w:tplc="84F2C878" w:ilvl="0">
      <w:start w:val="3"/>
      <w:numFmt w:val="upperRoman"/>
      <w:lvlText w:val="%1.)"/>
      <w:lvlJc w:val="left"/>
      <w:pPr>
        <w:ind w:hanging="72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5">
    <w:nsid w:val="697A2836"/>
    <w:multiLevelType w:val="hybridMultilevel"/>
    <w:tmpl w:val="CEBC862E"/>
    <w:lvl w:tplc="33640922"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16">
    <w:nsid w:val="6E5D46DB"/>
    <w:multiLevelType w:val="hybridMultilevel"/>
    <w:tmpl w:val="D5AA706E"/>
    <w:lvl w:tplc="FCB07A6A" w:ilvl="0">
      <w:start w:val="6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F347122"/>
    <w:multiLevelType w:val="hybridMultilevel"/>
    <w:tmpl w:val="39562552"/>
    <w:lvl w:tplc="75246FB6" w:ilvl="0">
      <w:start w:val="3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5F80D6F"/>
    <w:multiLevelType w:val="hybridMultilevel"/>
    <w:tmpl w:val="F3A6B050"/>
    <w:lvl w:tplc="B4E654FE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9DD5A41"/>
    <w:multiLevelType w:val="multilevel"/>
    <w:tmpl w:val="CEBC862E"/>
    <w:lvl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1">
    <w:nsid w:val="7C727AE4"/>
    <w:multiLevelType w:val="hybridMultilevel"/>
    <w:tmpl w:val="B8F4E6F2"/>
    <w:lvl w:tplc="5D52A1C6" w:ilvl="0">
      <w:start w:val="13"/>
      <w:numFmt w:val="bullet"/>
      <w:lvlText w:val="-"/>
      <w:lvlJc w:val="left"/>
      <w:pPr>
        <w:ind w:hanging="360" w:left="127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9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1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3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5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7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9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1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39"/>
      </w:pPr>
      <w:rPr>
        <w:rFonts w:hAnsi="Wingdings" w:asci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4"/>
  </w:num>
  <w:num w:numId="5">
    <w:abstractNumId w:val="12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1"/>
  </w:num>
  <w:num w:numId="11">
    <w:abstractNumId w:val="13"/>
  </w:num>
  <w:num w:numId="12">
    <w:abstractNumId w:val="15"/>
  </w:num>
  <w:num w:numId="13">
    <w:abstractNumId w:val="20"/>
  </w:num>
  <w:num w:numId="14">
    <w:abstractNumId w:val="7"/>
  </w:num>
  <w:num w:numId="15">
    <w:abstractNumId w:val="19"/>
  </w:num>
  <w:num w:numId="16">
    <w:abstractNumId w:val="11"/>
  </w:num>
  <w:num w:numId="17">
    <w:abstractNumId w:val="18"/>
  </w:num>
  <w:num w:numId="18">
    <w:abstractNumId w:val="21"/>
  </w:num>
  <w:num w:numId="19">
    <w:abstractNumId w:val="16"/>
  </w:num>
  <w:num w:numId="20">
    <w:abstractNumId w:val="14"/>
  </w:num>
  <w:num w:numId="21">
    <w:abstractNumId w:val="5"/>
  </w:num>
  <w:num w:numId="2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1C48"/>
    <w:rsid w:val="00053C8A"/>
    <w:rsid w:val="00057A07"/>
    <w:rsid w:val="000610F8"/>
    <w:rsid w:val="000649F4"/>
    <w:rsid w:val="00066F31"/>
    <w:rsid w:val="000708AE"/>
    <w:rsid w:val="000813AD"/>
    <w:rsid w:val="000815D7"/>
    <w:rsid w:val="0008584D"/>
    <w:rsid w:val="000B1709"/>
    <w:rsid w:val="000C31EB"/>
    <w:rsid w:val="000C46E4"/>
    <w:rsid w:val="000C6C72"/>
    <w:rsid w:val="000E062C"/>
    <w:rsid w:val="000E1FC4"/>
    <w:rsid w:val="000F2050"/>
    <w:rsid w:val="000F5421"/>
    <w:rsid w:val="000F5ADF"/>
    <w:rsid w:val="000F606C"/>
    <w:rsid w:val="00107EBE"/>
    <w:rsid w:val="001159ED"/>
    <w:rsid w:val="00117FC7"/>
    <w:rsid w:val="00122AF1"/>
    <w:rsid w:val="001243F9"/>
    <w:rsid w:val="00124458"/>
    <w:rsid w:val="001254B9"/>
    <w:rsid w:val="00130569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D0E7C"/>
    <w:rsid w:val="001E50EB"/>
    <w:rsid w:val="001E5880"/>
    <w:rsid w:val="00205ED9"/>
    <w:rsid w:val="0020608E"/>
    <w:rsid w:val="00215897"/>
    <w:rsid w:val="00223C1B"/>
    <w:rsid w:val="0023566B"/>
    <w:rsid w:val="002378EB"/>
    <w:rsid w:val="00261DAF"/>
    <w:rsid w:val="00290EF9"/>
    <w:rsid w:val="002937C9"/>
    <w:rsid w:val="002A24DA"/>
    <w:rsid w:val="002B54AB"/>
    <w:rsid w:val="002C17B9"/>
    <w:rsid w:val="002C4712"/>
    <w:rsid w:val="002D153E"/>
    <w:rsid w:val="002D5494"/>
    <w:rsid w:val="002E5A19"/>
    <w:rsid w:val="002E751B"/>
    <w:rsid w:val="003049CC"/>
    <w:rsid w:val="00305526"/>
    <w:rsid w:val="00305B51"/>
    <w:rsid w:val="00310A46"/>
    <w:rsid w:val="00335E40"/>
    <w:rsid w:val="00341136"/>
    <w:rsid w:val="0034133E"/>
    <w:rsid w:val="00353472"/>
    <w:rsid w:val="003540D3"/>
    <w:rsid w:val="00360BE5"/>
    <w:rsid w:val="00362B33"/>
    <w:rsid w:val="003640D2"/>
    <w:rsid w:val="003730C1"/>
    <w:rsid w:val="003809C2"/>
    <w:rsid w:val="003845E7"/>
    <w:rsid w:val="003B0048"/>
    <w:rsid w:val="003B320B"/>
    <w:rsid w:val="003D32BA"/>
    <w:rsid w:val="003E16DD"/>
    <w:rsid w:val="003E2FB1"/>
    <w:rsid w:val="003E3AEA"/>
    <w:rsid w:val="003F35B6"/>
    <w:rsid w:val="003F639B"/>
    <w:rsid w:val="003F7554"/>
    <w:rsid w:val="0040044A"/>
    <w:rsid w:val="00406C84"/>
    <w:rsid w:val="00407B4E"/>
    <w:rsid w:val="00410F78"/>
    <w:rsid w:val="00412BB8"/>
    <w:rsid w:val="00415368"/>
    <w:rsid w:val="004207EA"/>
    <w:rsid w:val="00423FE0"/>
    <w:rsid w:val="004335B3"/>
    <w:rsid w:val="00434FE7"/>
    <w:rsid w:val="00450577"/>
    <w:rsid w:val="00452972"/>
    <w:rsid w:val="004534C5"/>
    <w:rsid w:val="00465AA6"/>
    <w:rsid w:val="00465CCB"/>
    <w:rsid w:val="004813FC"/>
    <w:rsid w:val="004A1114"/>
    <w:rsid w:val="004C4D44"/>
    <w:rsid w:val="004D425A"/>
    <w:rsid w:val="004D5E99"/>
    <w:rsid w:val="004F2229"/>
    <w:rsid w:val="004F6B59"/>
    <w:rsid w:val="00500EDF"/>
    <w:rsid w:val="00505634"/>
    <w:rsid w:val="00506636"/>
    <w:rsid w:val="00510FB2"/>
    <w:rsid w:val="005156C0"/>
    <w:rsid w:val="005202DB"/>
    <w:rsid w:val="00542178"/>
    <w:rsid w:val="00543CF6"/>
    <w:rsid w:val="00550157"/>
    <w:rsid w:val="00551FD2"/>
    <w:rsid w:val="00554C04"/>
    <w:rsid w:val="00561D1D"/>
    <w:rsid w:val="00570432"/>
    <w:rsid w:val="0057127B"/>
    <w:rsid w:val="005855FE"/>
    <w:rsid w:val="00587823"/>
    <w:rsid w:val="005912B0"/>
    <w:rsid w:val="005944DF"/>
    <w:rsid w:val="005A082D"/>
    <w:rsid w:val="005A2477"/>
    <w:rsid w:val="005A3901"/>
    <w:rsid w:val="005B5F04"/>
    <w:rsid w:val="005C5FBD"/>
    <w:rsid w:val="005C7C23"/>
    <w:rsid w:val="005E0429"/>
    <w:rsid w:val="005F47CC"/>
    <w:rsid w:val="005F4EB0"/>
    <w:rsid w:val="00607B74"/>
    <w:rsid w:val="00607E48"/>
    <w:rsid w:val="006272A3"/>
    <w:rsid w:val="0063495B"/>
    <w:rsid w:val="00641936"/>
    <w:rsid w:val="00673E84"/>
    <w:rsid w:val="006802E2"/>
    <w:rsid w:val="006847F6"/>
    <w:rsid w:val="00685BC5"/>
    <w:rsid w:val="00687F58"/>
    <w:rsid w:val="0069034A"/>
    <w:rsid w:val="00693B28"/>
    <w:rsid w:val="0069700E"/>
    <w:rsid w:val="006A1C6A"/>
    <w:rsid w:val="006A3B1D"/>
    <w:rsid w:val="006A3F85"/>
    <w:rsid w:val="006A79A6"/>
    <w:rsid w:val="006B40A6"/>
    <w:rsid w:val="006B46B7"/>
    <w:rsid w:val="006B7570"/>
    <w:rsid w:val="006D67B5"/>
    <w:rsid w:val="006E0B37"/>
    <w:rsid w:val="006F6AB0"/>
    <w:rsid w:val="00707704"/>
    <w:rsid w:val="00721EF8"/>
    <w:rsid w:val="00723C59"/>
    <w:rsid w:val="00730386"/>
    <w:rsid w:val="007346DB"/>
    <w:rsid w:val="00734829"/>
    <w:rsid w:val="00734FC2"/>
    <w:rsid w:val="00736EF0"/>
    <w:rsid w:val="0074039D"/>
    <w:rsid w:val="007410D1"/>
    <w:rsid w:val="00747D29"/>
    <w:rsid w:val="00754066"/>
    <w:rsid w:val="007611E8"/>
    <w:rsid w:val="00761569"/>
    <w:rsid w:val="007708D7"/>
    <w:rsid w:val="00773DAA"/>
    <w:rsid w:val="00797DE3"/>
    <w:rsid w:val="007A3B8E"/>
    <w:rsid w:val="007B0E26"/>
    <w:rsid w:val="007B6941"/>
    <w:rsid w:val="007C09A6"/>
    <w:rsid w:val="007C6EA2"/>
    <w:rsid w:val="007D20B6"/>
    <w:rsid w:val="007D3761"/>
    <w:rsid w:val="007D4BE5"/>
    <w:rsid w:val="008214FC"/>
    <w:rsid w:val="00822514"/>
    <w:rsid w:val="00823939"/>
    <w:rsid w:val="00852E89"/>
    <w:rsid w:val="00863841"/>
    <w:rsid w:val="00876605"/>
    <w:rsid w:val="00891940"/>
    <w:rsid w:val="008A0A4F"/>
    <w:rsid w:val="008B13ED"/>
    <w:rsid w:val="008C0336"/>
    <w:rsid w:val="008C2D93"/>
    <w:rsid w:val="008F2EA0"/>
    <w:rsid w:val="008F422B"/>
    <w:rsid w:val="008F51EB"/>
    <w:rsid w:val="00903ED7"/>
    <w:rsid w:val="00911C0F"/>
    <w:rsid w:val="00911F08"/>
    <w:rsid w:val="00933EBC"/>
    <w:rsid w:val="00942810"/>
    <w:rsid w:val="00953B9F"/>
    <w:rsid w:val="00953BF9"/>
    <w:rsid w:val="00960B0A"/>
    <w:rsid w:val="00960CF7"/>
    <w:rsid w:val="009624DB"/>
    <w:rsid w:val="009729F0"/>
    <w:rsid w:val="009765CF"/>
    <w:rsid w:val="00980363"/>
    <w:rsid w:val="009832E7"/>
    <w:rsid w:val="0098682D"/>
    <w:rsid w:val="009B768B"/>
    <w:rsid w:val="009C0022"/>
    <w:rsid w:val="009C29F0"/>
    <w:rsid w:val="009E2735"/>
    <w:rsid w:val="009E2EC0"/>
    <w:rsid w:val="009F7688"/>
    <w:rsid w:val="00A015B4"/>
    <w:rsid w:val="00A02EF3"/>
    <w:rsid w:val="00A1303A"/>
    <w:rsid w:val="00A13746"/>
    <w:rsid w:val="00A147A3"/>
    <w:rsid w:val="00A14D1E"/>
    <w:rsid w:val="00A17EA2"/>
    <w:rsid w:val="00A40805"/>
    <w:rsid w:val="00A424B0"/>
    <w:rsid w:val="00A518C3"/>
    <w:rsid w:val="00A54EC6"/>
    <w:rsid w:val="00A73C01"/>
    <w:rsid w:val="00A81098"/>
    <w:rsid w:val="00A86841"/>
    <w:rsid w:val="00A87D3D"/>
    <w:rsid w:val="00A92E29"/>
    <w:rsid w:val="00A940D9"/>
    <w:rsid w:val="00AA1396"/>
    <w:rsid w:val="00AB5E33"/>
    <w:rsid w:val="00AE1CF7"/>
    <w:rsid w:val="00AE303B"/>
    <w:rsid w:val="00AE5391"/>
    <w:rsid w:val="00B019A5"/>
    <w:rsid w:val="00B11711"/>
    <w:rsid w:val="00B61D50"/>
    <w:rsid w:val="00B66533"/>
    <w:rsid w:val="00B7412D"/>
    <w:rsid w:val="00B75450"/>
    <w:rsid w:val="00B87574"/>
    <w:rsid w:val="00B91CB0"/>
    <w:rsid w:val="00BA1132"/>
    <w:rsid w:val="00BB0FD0"/>
    <w:rsid w:val="00BC2238"/>
    <w:rsid w:val="00BD0F41"/>
    <w:rsid w:val="00BD23D1"/>
    <w:rsid w:val="00BD2F27"/>
    <w:rsid w:val="00BD30A1"/>
    <w:rsid w:val="00BD4ABE"/>
    <w:rsid w:val="00BE6362"/>
    <w:rsid w:val="00BE7839"/>
    <w:rsid w:val="00BF5E27"/>
    <w:rsid w:val="00C047D1"/>
    <w:rsid w:val="00C064AB"/>
    <w:rsid w:val="00C17CF0"/>
    <w:rsid w:val="00C23608"/>
    <w:rsid w:val="00C36271"/>
    <w:rsid w:val="00C374C4"/>
    <w:rsid w:val="00C37953"/>
    <w:rsid w:val="00C560DA"/>
    <w:rsid w:val="00C63623"/>
    <w:rsid w:val="00C63D9A"/>
    <w:rsid w:val="00C665E9"/>
    <w:rsid w:val="00C67984"/>
    <w:rsid w:val="00C7209D"/>
    <w:rsid w:val="00C73076"/>
    <w:rsid w:val="00C90A08"/>
    <w:rsid w:val="00C96F9D"/>
    <w:rsid w:val="00CA49B8"/>
    <w:rsid w:val="00CA572D"/>
    <w:rsid w:val="00CB1F1B"/>
    <w:rsid w:val="00CB496E"/>
    <w:rsid w:val="00CC076F"/>
    <w:rsid w:val="00CC2F4D"/>
    <w:rsid w:val="00CE0735"/>
    <w:rsid w:val="00CF7716"/>
    <w:rsid w:val="00D13F96"/>
    <w:rsid w:val="00D176B3"/>
    <w:rsid w:val="00D266CD"/>
    <w:rsid w:val="00D30363"/>
    <w:rsid w:val="00D32430"/>
    <w:rsid w:val="00D40BE7"/>
    <w:rsid w:val="00D41130"/>
    <w:rsid w:val="00D53B6B"/>
    <w:rsid w:val="00D653BC"/>
    <w:rsid w:val="00D657C0"/>
    <w:rsid w:val="00D67D6B"/>
    <w:rsid w:val="00D91DEE"/>
    <w:rsid w:val="00D952DB"/>
    <w:rsid w:val="00D97690"/>
    <w:rsid w:val="00DA0B78"/>
    <w:rsid w:val="00DB1122"/>
    <w:rsid w:val="00DB1166"/>
    <w:rsid w:val="00DB4231"/>
    <w:rsid w:val="00DB5DC4"/>
    <w:rsid w:val="00DB6BA9"/>
    <w:rsid w:val="00DC0108"/>
    <w:rsid w:val="00DC13E4"/>
    <w:rsid w:val="00DC2540"/>
    <w:rsid w:val="00DC6692"/>
    <w:rsid w:val="00E10D5C"/>
    <w:rsid w:val="00E14CE0"/>
    <w:rsid w:val="00E2000F"/>
    <w:rsid w:val="00E2197F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6E11"/>
    <w:rsid w:val="00EC75E2"/>
    <w:rsid w:val="00ED37D8"/>
    <w:rsid w:val="00EE36B7"/>
    <w:rsid w:val="00EF0132"/>
    <w:rsid w:val="00F004A3"/>
    <w:rsid w:val="00F00BD0"/>
    <w:rsid w:val="00F0545C"/>
    <w:rsid w:val="00F05F11"/>
    <w:rsid w:val="00F13AC8"/>
    <w:rsid w:val="00F1550E"/>
    <w:rsid w:val="00F32289"/>
    <w:rsid w:val="00F35503"/>
    <w:rsid w:val="00F40BAF"/>
    <w:rsid w:val="00F45AE7"/>
    <w:rsid w:val="00F479A0"/>
    <w:rsid w:val="00F52E85"/>
    <w:rsid w:val="00F57CA9"/>
    <w:rsid w:val="00F61462"/>
    <w:rsid w:val="00F67BA5"/>
    <w:rsid w:val="00F7199B"/>
    <w:rsid w:val="00F74523"/>
    <w:rsid w:val="00F8001D"/>
    <w:rsid w:val="00F85611"/>
    <w:rsid w:val="00F912E3"/>
    <w:rsid w:val="00F915AB"/>
    <w:rsid w:val="00FB00F6"/>
    <w:rsid w:val="00FB4CE9"/>
    <w:rsid w:val="00FB7586"/>
    <w:rsid w:val="00FC2BD6"/>
    <w:rsid w:val="00FE440A"/>
    <w:rsid w:val="00FF00E1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0FD0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BB0F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2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2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2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2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0FD0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BB0F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2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2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2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2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St-532/2015-8</izvorni_sadrzaj>
    <derivirana_varijabla naziv="DomainObject.Oznaka_1">St-532/2015-8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St-532/2015</izvorni_sadrzaj>
    <derivirana_varijabla naziv="DomainObject.Predmet.OznakaBroj_1">St-532/2015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RONJENJE d.o.o. zastupanog po punomoćniku Dajana Budovac</izvorni_sadrzaj>
    <derivirana_varijabla naziv="DomainObject.Predmet.ProtustrankaFormated_1">  ALFA RONJENJE d.o.o. zastupanog po punomoćniku Dajana Budovac</derivirana_varijabla>
  </DomainObject.Predmet.ProtustrankaFormated>
  <DomainObject.Predmet.ProtustrankaFormatedOIB>
    <izvorni_sadrzaj>  ALFA RONJENJE d.o.o., OIB 02351978166 zastupanog po punomoćniku Dajana Budovac</izvorni_sadrzaj>
    <derivirana_varijabla naziv="DomainObject.Predmet.ProtustrankaFormatedOIB_1">  ALFA RONJENJE d.o.o., OIB 02351978166 zastupanog po punomoćniku Dajana Budovac</derivirana_varijabla>
  </DomainObject.Predmet.ProtustrankaFormatedOIB>
  <DomainObject.Predmet.ProtustrankaFormatedWithAdress>
    <izvorni_sadrzaj> ALFA RONJENJE d.o.o., Duvanjska 24, 10000 Zagreb zastupanog po punomoćniku Dajana Budovac</izvorni_sadrzaj>
    <derivirana_varijabla naziv="DomainObject.Predmet.ProtustrankaFormatedWithAdress_1"> ALFA RONJENJE d.o.o., Duvanjska 24, 10000 Zagreb zastupanog po punomoćniku Dajana Budovac</derivirana_varijabla>
  </DomainObject.Predmet.ProtustrankaFormatedWithAdress>
  <DomainObject.Predmet.ProtustrankaFormatedWithAdressOIB>
    <izvorni_sadrzaj> ALFA RONJENJE d.o.o., OIB 02351978166, Duvanjska 24, 10000 Zagreb zastupanog po punomoćniku Dajana Budovac</izvorni_sadrzaj>
    <derivirana_varijabla naziv="DomainObject.Predmet.ProtustrankaFormatedWithAdressOIB_1"> ALFA RONJENJE d.o.o., OIB 02351978166, Duvanjska 24, 10000 Zagreb zastupanog po punomoćniku Dajana Budovac</derivirana_varijabla>
  </DomainObject.Predmet.ProtustrankaFormatedWithAdressOIB>
  <DomainObject.Predmet.ProtustrankaWithAdress>
    <izvorni_sadrzaj>ALFA RONJENJE d.o.o. Duvanjska 24, 10000 Zagreb</izvorni_sadrzaj>
    <derivirana_varijabla naziv="DomainObject.Predmet.ProtustrankaWithAdress_1">ALFA RONJENJE d.o.o. Duvanjska 24, 10000 Zagreb</derivirana_varijabla>
  </DomainObject.Predmet.ProtustrankaWithAdress>
  <DomainObject.Predmet.ProtustrankaWithAdressOIB>
    <izvorni_sadrzaj>ALFA RONJENJE d.o.o., OIB 02351978166, Duvanjska 24, 10000 Zagreb</izvorni_sadrzaj>
    <derivirana_varijabla naziv="DomainObject.Predmet.ProtustrankaWithAdressOIB_1">ALFA RONJENJE d.o.o., OIB 02351978166, Duvanjska 24, 10000 Zagreb</derivirana_varijabla>
  </DomainObject.Predmet.ProtustrankaWithAdressOIB>
  <DomainObject.Predmet.ProtustrankaNazivFormated>
    <izvorni_sadrzaj>ALFA RONJENJE d.o.o.</izvorni_sadrzaj>
    <derivirana_varijabla naziv="DomainObject.Predmet.ProtustrankaNazivFormated_1">ALFA RONJENJE d.o.o.</derivirana_varijabla>
  </DomainObject.Predmet.ProtustrankaNazivFormated>
  <DomainObject.Predmet.ProtustrankaNazivFormatedOIB>
    <izvorni_sadrzaj>ALFA RONJENJE d.o.o., OIB 02351978166</izvorni_sadrzaj>
    <derivirana_varijabla naziv="DomainObject.Predmet.ProtustrankaNazivFormatedOIB_1">ALFA RONJENJE d.o.o., OIB 02351978166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Klas</izvorni_sadrzaj>
    <derivirana_varijabla naziv="DomainObject.Predmet.StrankaFormated_1">  Hrvoje Klas</derivirana_varijabla>
  </DomainObject.Predmet.StrankaFormated>
  <DomainObject.Predmet.StrankaFormatedOIB>
    <izvorni_sadrzaj>  Hrvoje Klas, OIB 44336809009</izvorni_sadrzaj>
    <derivirana_varijabla naziv="DomainObject.Predmet.StrankaFormatedOIB_1">  Hrvoje Klas, OIB 44336809009</derivirana_varijabla>
  </DomainObject.Predmet.StrankaFormatedOIB>
  <DomainObject.Predmet.StrankaFormatedWithAdress>
    <izvorni_sadrzaj> Hrvoje Klas, Kardinala Alojzija Stepinca 23, 42250 Lepoglava</izvorni_sadrzaj>
    <derivirana_varijabla naziv="DomainObject.Predmet.StrankaFormatedWithAdress_1"> Hrvoje Klas, Kardinala Alojzija Stepinca 23, 42250 Lepoglava</derivirana_varijabla>
  </DomainObject.Predmet.StrankaFormatedWithAdress>
  <DomainObject.Predmet.StrankaFormatedWithAdressOIB>
    <izvorni_sadrzaj> Hrvoje Klas, OIB 44336809009, Kardinala Alojzija Stepinca 23, 42250 Lepoglava</izvorni_sadrzaj>
    <derivirana_varijabla naziv="DomainObject.Predmet.StrankaFormatedWithAdressOIB_1"> Hrvoje Klas, OIB 44336809009, Kardinala Alojzija Stepinca 23, 42250 Lepoglava</derivirana_varijabla>
  </DomainObject.Predmet.StrankaFormatedWithAdressOIB>
  <DomainObject.Predmet.StrankaWithAdress>
    <izvorni_sadrzaj>Hrvoje Klas Kardinala Alojzija Stepinca 23,42250 Lepoglava</izvorni_sadrzaj>
    <derivirana_varijabla naziv="DomainObject.Predmet.StrankaWithAdress_1">Hrvoje Klas Kardinala Alojzija Stepinca 23,42250 Lepoglava</derivirana_varijabla>
  </DomainObject.Predmet.StrankaWithAdress>
  <DomainObject.Predmet.StrankaWithAdressOIB>
    <izvorni_sadrzaj>Hrvoje Klas, OIB 44336809009, Kardinala Alojzija Stepinca 23,42250 Lepoglava</izvorni_sadrzaj>
    <derivirana_varijabla naziv="DomainObject.Predmet.StrankaWithAdressOIB_1">Hrvoje Klas, OIB 44336809009, Kardinala Alojzija Stepinca 23,42250 Lepoglava</derivirana_varijabla>
  </DomainObject.Predmet.StrankaWithAdressOIB>
  <DomainObject.Predmet.StrankaNazivFormated>
    <izvorni_sadrzaj>Hrvoje Klas</izvorni_sadrzaj>
    <derivirana_varijabla naziv="DomainObject.Predmet.StrankaNazivFormated_1">Hrvoje Klas</derivirana_varijabla>
  </DomainObject.Predmet.StrankaNazivFormated>
  <DomainObject.Predmet.StrankaNazivFormatedOIB>
    <izvorni_sadrzaj>Hrvoje Klas, OIB 44336809009</izvorni_sadrzaj>
    <derivirana_varijabla naziv="DomainObject.Predmet.StrankaNazivFormatedOIB_1">Hrvoje Klas, OIB 44336809009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Hrvoje Klas</item>
    </izvorni_sadrzaj>
    <derivirana_varijabla naziv="DomainObject.Predmet.StrankaListFormated_1">
      <item>Hrvoje Klas</item>
    </derivirana_varijabla>
  </DomainObject.Predmet.StrankaListFormated>
  <DomainObject.Predmet.StrankaListFormatedOIB>
    <izvorni_sadrzaj>
      <item>Hrvoje Klas, OIB 44336809009</item>
    </izvorni_sadrzaj>
    <derivirana_varijabla naziv="DomainObject.Predmet.StrankaListFormatedOIB_1">
      <item>Hrvoje Klas, OIB 44336809009</item>
    </derivirana_varijabla>
  </DomainObject.Predmet.StrankaListFormatedOIB>
  <DomainObject.Predmet.StrankaListFormatedWithAdress>
    <izvorni_sadrzaj>
      <item>Hrvoje Klas, Kardinala Alojzija Stepinca 23, 42250 Lepoglava</item>
    </izvorni_sadrzaj>
    <derivirana_varijabla naziv="DomainObject.Predmet.StrankaListFormatedWithAdress_1">
      <item>Hrvoje Klas, Kardinala Alojzija Stepinca 23, 42250 Lepoglava</item>
    </derivirana_varijabla>
  </DomainObject.Predmet.StrankaListFormatedWithAdress>
  <DomainObject.Predmet.StrankaListFormatedWithAdressOIB>
    <izvorni_sadrzaj>
      <item>Hrvoje Klas, OIB 44336809009, Kardinala Alojzija Stepinca 23, 42250 Lepoglava</item>
    </izvorni_sadrzaj>
    <derivirana_varijabla naziv="DomainObject.Predmet.StrankaListFormatedWithAdressOIB_1">
      <item>Hrvoje Klas, OIB 44336809009, Kardinala Alojzija Stepinca 23, 42250 Lepoglava</item>
    </derivirana_varijabla>
  </DomainObject.Predmet.StrankaListFormatedWithAdressOIB>
  <DomainObject.Predmet.StrankaListNazivFormated>
    <izvorni_sadrzaj>
      <item>Hrvoje Klas</item>
    </izvorni_sadrzaj>
    <derivirana_varijabla naziv="DomainObject.Predmet.StrankaListNazivFormated_1">
      <item>Hrvoje Klas</item>
    </derivirana_varijabla>
  </DomainObject.Predmet.StrankaListNazivFormated>
  <DomainObject.Predmet.StrankaListNazivFormatedOIB>
    <izvorni_sadrzaj>
      <item>Hrvoje Klas, OIB 44336809009</item>
    </izvorni_sadrzaj>
    <derivirana_varijabla naziv="DomainObject.Predmet.StrankaListNazivFormatedOIB_1">
      <item>Hrvoje Klas, OIB 44336809009</item>
    </derivirana_varijabla>
  </DomainObject.Predmet.StrankaListNazivFormatedOIB>
  <DomainObject.Predmet.ProtuStrankaListFormated>
    <izvorni_sadrzaj>
      <item>ALFA RONJENJE d.o.o. zastupanog po punomoćniku Dajana Budovac</item>
    </izvorni_sadrzaj>
    <derivirana_varijabla naziv="DomainObject.Predmet.ProtuStrankaListFormated_1">
      <item>ALFA RONJENJE d.o.o. zastupanog po punomoćniku Dajana Budovac</item>
    </derivirana_varijabla>
  </DomainObject.Predmet.ProtuStrankaListFormated>
  <DomainObject.Predmet.ProtuStrankaListFormatedOIB>
    <izvorni_sadrzaj>
      <item>ALFA RONJENJE d.o.o., OIB 02351978166 zastupanog po punomoćniku Dajana Budovac</item>
    </izvorni_sadrzaj>
    <derivirana_varijabla naziv="DomainObject.Predmet.ProtuStrankaListFormatedOIB_1">
      <item>ALFA RONJENJE d.o.o., OIB 02351978166 zastupanog po punomoćniku Dajana Budovac</item>
    </derivirana_varijabla>
  </DomainObject.Predmet.ProtuStrankaListFormatedOIB>
  <DomainObject.Predmet.ProtuStrankaListFormatedWithAdress>
    <izvorni_sadrzaj>
      <item>ALFA RONJENJE d.o.o., Duvanjska 24, 10000 Zagreb zastupanog po punomoćniku Dajana Budovac</item>
    </izvorni_sadrzaj>
    <derivirana_varijabla naziv="DomainObject.Predmet.ProtuStrankaListFormatedWithAdress_1">
      <item>ALFA RONJENJE d.o.o., Duvanjska 24, 10000 Zagreb zastupanog po punomoćniku Dajana Budovac</item>
    </derivirana_varijabla>
  </DomainObject.Predmet.ProtuStrankaListFormatedWithAdress>
  <DomainObject.Predmet.ProtuStrankaListFormatedWithAdressOIB>
    <izvorni_sadrzaj>
      <item>ALFA RONJENJE d.o.o., OIB 02351978166, Duvanjska 24, 10000 Zagreb zastupanog po punomoćniku Dajana Budovac</item>
    </izvorni_sadrzaj>
    <derivirana_varijabla naziv="DomainObject.Predmet.ProtuStrankaListFormatedWithAdressOIB_1">
      <item>ALFA RONJENJE d.o.o., OIB 02351978166, Duvanjska 24, 10000 Zagreb zastupanog po punomoćniku Dajana Budovac</item>
    </derivirana_varijabla>
  </DomainObject.Predmet.ProtuStrankaListFormatedWithAdressOIB>
  <DomainObject.Predmet.ProtuStrankaListNazivFormated>
    <izvorni_sadrzaj>
      <item>ALFA RONJENJE d.o.o.</item>
    </izvorni_sadrzaj>
    <derivirana_varijabla naziv="DomainObject.Predmet.ProtuStrankaListNazivFormated_1">
      <item>ALFA RONJENJE d.o.o.</item>
    </derivirana_varijabla>
  </DomainObject.Predmet.ProtuStrankaListNazivFormated>
  <DomainObject.Predmet.ProtuStrankaListNazivFormatedOIB>
    <izvorni_sadrzaj>
      <item>ALFA RONJENJE d.o.o., OIB 02351978166</item>
    </izvorni_sadrzaj>
    <derivirana_varijabla naziv="DomainObject.Predmet.ProtuStrankaListNazivFormatedOIB_1">
      <item>ALFA RONJENJE d.o.o., OIB 02351978166</item>
    </derivirana_varijabla>
  </DomainObject.Predmet.ProtuStrankaListNazivFormatedOIB>
  <DomainObject.Predmet.OstaliListFormated>
    <izvorni_sadrzaj>
      <item>Dajana Budovac punomoćnik sudionika u postupku ALFA RONJENJE d.o.o.</item>
    </izvorni_sadrzaj>
    <derivirana_varijabla naziv="DomainObject.Predmet.OstaliListFormated_1">
      <item>Dajana Budovac punomoćnik sudionika u postupku ALFA RONJENJE d.o.o.</item>
    </derivirana_varijabla>
  </DomainObject.Predmet.OstaliListFormated>
  <DomainObject.Predmet.OstaliListFormatedOIB>
    <izvorni_sadrzaj>
      <item>Dajana Budovac, OIB 54847632958 punomoćnik sudionika u postupku ALFA RONJENJE d.o.o.</item>
    </izvorni_sadrzaj>
    <derivirana_varijabla naziv="DomainObject.Predmet.OstaliListFormatedOIB_1">
      <item>Dajana Budovac, OIB 54847632958 punomoćnik sudionika u postupku ALFA RONJENJE d.o.o.</item>
    </derivirana_varijabla>
  </DomainObject.Predmet.OstaliListFormatedOIB>
  <DomainObject.Predmet.OstaliListFormatedWithAdress>
    <izvorni_sadrzaj>
      <item>Dajana Budovac, Ulica Ivice Perića 19, 10360 Sesvete punomoćnik sudionika u postupku ALFA RONJENJE d.o.o.</item>
    </izvorni_sadrzaj>
    <derivirana_varijabla naziv="DomainObject.Predmet.OstaliListFormatedWithAdress_1">
      <item>Dajana Budovac, Ulica Ivice Perića 19, 10360 Sesvete punomoćnik sudionika u postupku ALFA RONJENJE d.o.o.</item>
    </derivirana_varijabla>
  </DomainObject.Predmet.OstaliListFormatedWithAdress>
  <DomainObject.Predmet.OstaliListFormatedWithAdressOIB>
    <izvorni_sadrzaj>
      <item>Dajana Budovac, OIB 54847632958, Ulica Ivice Perića 19, 10360 Sesvete punomoćnik sudionika u postupku ALFA RONJENJE d.o.o.</item>
    </izvorni_sadrzaj>
    <derivirana_varijabla naziv="DomainObject.Predmet.OstaliListFormatedWithAdressOIB_1">
      <item>Dajana Budovac, OIB 54847632958, Ulica Ivice Perića 19, 10360 Sesvete punomoćnik sudionika u postupku ALFA RONJENJE d.o.o.</item>
    </derivirana_varijabla>
  </DomainObject.Predmet.OstaliListFormatedWithAdressOIB>
  <DomainObject.Predmet.OstaliListNazivFormated>
    <izvorni_sadrzaj>
      <item>Dajana Budovac</item>
    </izvorni_sadrzaj>
    <derivirana_varijabla naziv="DomainObject.Predmet.OstaliListNazivFormated_1">
      <item>Dajana Budovac</item>
    </derivirana_varijabla>
  </DomainObject.Predmet.OstaliListNazivFormated>
  <DomainObject.Predmet.OstaliListNazivFormatedOIB>
    <izvorni_sadrzaj>
      <item>Dajana Budovac, OIB 54847632958</item>
    </izvorni_sadrzaj>
    <derivirana_varijabla naziv="DomainObject.Predmet.OstaliListNazivFormatedOIB_1">
      <item>Dajana Budovac, OIB 54847632958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St-532/2015-8</izvorni_sadrzaj>
    <derivirana_varijabla naziv="DomainObject.PoslovniBrojDokumenta_1">St-532/2015-8</derivirana_varijabla>
  </DomainObject.PoslovniBrojDokumenta>
  <DomainObject.Predmet.StrankaIDrugi>
    <izvorni_sadrzaj>Hrvoje Klas</izvorni_sadrzaj>
    <derivirana_varijabla naziv="DomainObject.Predmet.StrankaIDrugi_1">Hrvoje Klas</derivirana_varijabla>
  </DomainObject.Predmet.StrankaIDrugi>
  <DomainObject.Predmet.ProtustrankaIDrugi>
    <izvorni_sadrzaj>ALFA RONJENJE d.o.o.</izvorni_sadrzaj>
    <derivirana_varijabla naziv="DomainObject.Predmet.ProtustrankaIDrugi_1">ALFA RONJENJE d.o.o.</derivirana_varijabla>
  </DomainObject.Predmet.ProtustrankaIDrugi>
  <DomainObject.Predmet.StrankaIDrugiAdressOIB>
    <izvorni_sadrzaj>Hrvoje Klas, OIB 44336809009, Kardinala Alojzija Stepinca 23, 42250 Lepoglava</izvorni_sadrzaj>
    <derivirana_varijabla naziv="DomainObject.Predmet.StrankaIDrugiAdressOIB_1">Hrvoje Klas, OIB 44336809009, Kardinala Alojzija Stepinca 23, 42250 Lepoglava</derivirana_varijabla>
  </DomainObject.Predmet.StrankaIDrugiAdressOIB>
  <DomainObject.Predmet.ProtustrankaIDrugiAdressOIB>
    <izvorni_sadrzaj>ALFA RONJENJE d.o.o., OIB 02351978166, Duvanjska 24, 10000 Zagreb</izvorni_sadrzaj>
    <derivirana_varijabla naziv="DomainObject.Predmet.ProtustrankaIDrugiAdressOIB_1">ALFA RONJENJE d.o.o., OIB 02351978166, Duvanjska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Klas</item>
      <item>ALFA RONJENJE d.o.o.</item>
      <item>Dajana Budovac</item>
    </izvorni_sadrzaj>
    <derivirana_varijabla naziv="DomainObject.Predmet.SudioniciListNaziv_1">
      <item>Hrvoje Klas</item>
      <item>ALFA RONJENJE d.o.o.</item>
      <item>Dajana Budovac</item>
    </derivirana_varijabla>
  </DomainObject.Predmet.SudioniciListNaziv>
  <DomainObject.Predmet.SudioniciListAdressOIB>
    <izvorni_sadrzaj>
      <item>Hrvoje Klas, OIB 44336809009, Kardinala Alojzija Stepinca 23,42250 Lepoglava</item>
      <item>ALFA RONJENJE d.o.o., OIB 02351978166, Duvanjska 24,10000 Zagreb</item>
      <item>Dajana Budovac, OIB 54847632958, Ulica Ivice Perića 19,10360 Sesvete</item>
    </izvorni_sadrzaj>
    <derivirana_varijabla naziv="DomainObject.Predmet.SudioniciListAdressOIB_1">
      <item>Hrvoje Klas, OIB 44336809009, Kardinala Alojzija Stepinca 23,42250 Lepoglava</item>
      <item>ALFA RONJENJE d.o.o., OIB 02351978166, Duvanjska 24,10000 Zagreb</item>
      <item>Dajana Budovac, OIB 54847632958, Ulica Ivice Perića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44336809009</item>
      <item>, OIB 02351978166</item>
      <item>, OIB 54847632958</item>
    </izvorni_sadrzaj>
    <derivirana_varijabla naziv="DomainObject.Predmet.SudioniciListNazivOIB_1">
      <item>, OIB 44336809009</item>
      <item>, OIB 02351978166</item>
      <item>, OIB 54847632958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731</properties:Words>
  <properties:Characters>3879</properties:Characters>
  <properties:Lines>106</properties:Lines>
  <properties:Paragraphs>43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2015-08-11T13:57:00Z</dcterms:created>
  <dc:creator>Sudsko vijeæe</dc:creator>
  <cp:lastModifiedBy>Ana Brlek</cp:lastModifiedBy>
  <cp:lastPrinted>2015-11-16T10:06:00Z</cp:lastPrinted>
  <dcterms:modified xmlns:xsi="http://www.w3.org/2001/XMLSchema-instance" xsi:type="dcterms:W3CDTF">2015-11-16T10:06:00Z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St-532/2015-8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