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d78b" w14:paraId="149d78b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8A0E9F">
        <w:t>611</w:t>
      </w:r>
      <w:r w:rsidR="008155EE" w:rsidRPr="00A668DD">
        <w:t>/1</w:t>
      </w:r>
      <w:r w:rsidR="00C45852">
        <w:t>6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45852">
        <w:t>12. travnja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C45852">
        <w:rPr>
          <w:b/>
        </w:rPr>
        <w:t>LUPUS SILVESTRIS d.o.o. OIB: 27209938064, Zagreb, Dubravka Du</w:t>
      </w:r>
      <w:r w:rsidR="00871ED2">
        <w:rPr>
          <w:b/>
        </w:rPr>
        <w:t>j</w:t>
      </w:r>
      <w:r w:rsidR="00C45852">
        <w:rPr>
          <w:b/>
        </w:rPr>
        <w:t>šina 17.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871ED2">
        <w:t>1.061,57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C45852">
        <w:t xml:space="preserve">12. travnja 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C45852">
      <w:rPr>
        <w:b/>
      </w:rPr>
      <w:t>611/2016-5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ED2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03F5F"/>
    <w:rsid w:val="00B205C8"/>
    <w:rsid w:val="00B71A7F"/>
    <w:rsid w:val="00B82F18"/>
    <w:rsid w:val="00BE567D"/>
    <w:rsid w:val="00C375ED"/>
    <w:rsid w:val="00C378F8"/>
    <w:rsid w:val="00C45852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SILVESTRIS d.o.o. zastupanog po punomoćniku Ljiljana Labaš</izvorni_sadrzaj>
    <derivirana_varijabla naziv="DomainObject.Predmet.ProtustrankaFormated_1">  LUPUS SILVESTRIS d.o.o. zastupanog po punomoćniku Ljiljana Labaš</derivirana_varijabla>
  </DomainObject.Predmet.ProtustrankaFormated>
  <DomainObject.Predmet.ProtustrankaFormatedOIB>
    <izvorni_sadrzaj>  LUPUS SILVESTRIS d.o.o., OIB 27209938064 zastupanog po punomoćniku Ljiljana Labaš</izvorni_sadrzaj>
    <derivirana_varijabla naziv="DomainObject.Predmet.ProtustrankaFormatedOIB_1">  LUPUS SILVESTRIS d.o.o., OIB 27209938064 zastupanog po punomoćniku Ljiljana Labaš</derivirana_varijabla>
  </DomainObject.Predmet.ProtustrankaFormatedOIB>
  <DomainObject.Predmet.ProtustrankaFormatedWithAdress>
    <izvorni_sadrzaj> LUPUS SILVESTRIS d.o.o., Dubravka Dujšina 17, 10000 Zagreb zastupanog po punomoćniku Ljiljana Labaš</izvorni_sadrzaj>
    <derivirana_varijabla naziv="DomainObject.Predmet.ProtustrankaFormatedWithAdress_1"> LUPUS SILVESTRIS d.o.o., Dubravka Dujšina 17, 10000 Zagreb zastupanog po punomoćniku Ljiljana Labaš</derivirana_varijabla>
  </DomainObject.Predmet.ProtustrankaFormatedWithAdress>
  <DomainObject.Predmet.ProtustrankaFormatedWithAdressOIB>
    <izvorni_sadrzaj> LUPUS SILVESTRIS d.o.o., OIB 27209938064, Dubravka Dujšina 17, 10000 Zagreb zastupanog po punomoćniku Ljiljana Labaš</izvorni_sadrzaj>
    <derivirana_varijabla naziv="DomainObject.Predmet.ProtustrankaFormatedWithAdressOIB_1"> LUPUS SILVESTRIS d.o.o., OIB 27209938064, Dubravka Dujšina 17, 10000 Zagreb zastupanog po punomoćniku Ljiljana Labaš</derivirana_varijabla>
  </DomainObject.Predmet.ProtustrankaFormatedWithAdressOIB>
  <DomainObject.Predmet.ProtustrankaWithAdress>
    <izvorni_sadrzaj>LUPUS SILVESTRIS d.o.o. Dubravka Dujšina 17, 10000 Zagreb</izvorni_sadrzaj>
    <derivirana_varijabla naziv="DomainObject.Predmet.ProtustrankaWithAdress_1">LUPUS SILVESTRIS d.o.o. Dubravka Dujšina 17, 10000 Zagreb</derivirana_varijabla>
  </DomainObject.Predmet.ProtustrankaWithAdress>
  <DomainObject.Predmet.ProtustrankaWithAdressOIB>
    <izvorni_sadrzaj>LUPUS SILVESTRIS d.o.o., OIB 27209938064, Dubravka Dujšina 17, 10000 Zagreb</izvorni_sadrzaj>
    <derivirana_varijabla naziv="DomainObject.Predmet.ProtustrankaWithAdressOIB_1">LUPUS SILVESTRIS d.o.o., OIB 27209938064, Dubravka Dujšina 17, 10000 Zagreb</derivirana_varijabla>
  </DomainObject.Predmet.ProtustrankaWithAdressOIB>
  <DomainObject.Predmet.ProtustrankaNazivFormated>
    <izvorni_sadrzaj>LUPUS SILVESTRIS d.o.o.</izvorni_sadrzaj>
    <derivirana_varijabla naziv="DomainObject.Predmet.ProtustrankaNazivFormated_1">LUPUS SILVESTRIS d.o.o.</derivirana_varijabla>
  </DomainObject.Predmet.ProtustrankaNazivFormated>
  <DomainObject.Predmet.ProtustrankaNazivFormatedOIB>
    <izvorni_sadrzaj>LUPUS SILVESTRIS d.o.o., OIB 27209938064</izvorni_sadrzaj>
    <derivirana_varijabla naziv="DomainObject.Predmet.ProtustrankaNazivFormatedOIB_1">LUPUS SILVESTRIS d.o.o., OIB 27209938064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SILVESTRIS d.o.o. zastupanog po punomoćniku Ljiljana Labaš</item>
    </izvorni_sadrzaj>
    <derivirana_varijabla naziv="DomainObject.Predmet.ProtuStrankaListFormated_1">
      <item>LUPUS SILVESTRIS d.o.o. zastupanog po punomoćniku Ljiljana Labaš</item>
    </derivirana_varijabla>
  </DomainObject.Predmet.ProtuStrankaListFormated>
  <DomainObject.Predmet.ProtuStrankaListFormatedOIB>
    <izvorni_sadrzaj>
      <item>LUPUS SILVESTRIS d.o.o., OIB 27209938064 zastupanog po punomoćniku Ljiljana Labaš</item>
    </izvorni_sadrzaj>
    <derivirana_varijabla naziv="DomainObject.Predmet.ProtuStrankaListFormatedOIB_1">
      <item>LUPUS SILVESTRIS d.o.o., OIB 27209938064 zastupanog po punomoćniku Ljiljana Labaš</item>
    </derivirana_varijabla>
  </DomainObject.Predmet.ProtuStrankaListFormatedOIB>
  <DomainObject.Predmet.ProtuStrankaListFormatedWithAdress>
    <izvorni_sadrzaj>
      <item>LUPUS SILVESTRIS d.o.o., Dubravka Dujšina 17, 10000 Zagreb zastupanog po punomoćniku Ljiljana Labaš</item>
    </izvorni_sadrzaj>
    <derivirana_varijabla naziv="DomainObject.Predmet.ProtuStrankaListFormatedWithAdress_1">
      <item>LUPUS SILVESTRIS d.o.o., Dubravka Dujšina 17, 10000 Zagreb zastupanog po punomoćniku Ljiljana Labaš</item>
    </derivirana_varijabla>
  </DomainObject.Predmet.ProtuStrankaListFormatedWithAdress>
  <DomainObject.Predmet.ProtuStrankaListFormatedWithAdressOIB>
    <izvorni_sadrzaj>
      <item>LUPUS SILVESTRIS d.o.o., OIB 27209938064, Dubravka Dujšina 17, 10000 Zagreb zastupanog po punomoćniku Ljiljana Labaš</item>
    </izvorni_sadrzaj>
    <derivirana_varijabla naziv="DomainObject.Predmet.ProtuStrankaListFormatedWithAdressOIB_1">
      <item>LUPUS SILVESTRIS d.o.o., OIB 27209938064, Dubravka Dujšina 17, 10000 Zagreb zastupanog po punomoćniku Ljiljana Labaš</item>
    </derivirana_varijabla>
  </DomainObject.Predmet.ProtuStrankaListFormatedWithAdressOIB>
  <DomainObject.Predmet.ProtuStrankaListNazivFormated>
    <izvorni_sadrzaj>
      <item>LUPUS SILVESTRIS d.o.o.</item>
    </izvorni_sadrzaj>
    <derivirana_varijabla naziv="DomainObject.Predmet.ProtuStrankaListNazivFormated_1">
      <item>LUPUS SILVESTRIS d.o.o.</item>
    </derivirana_varijabla>
  </DomainObject.Predmet.ProtuStrankaListNazivFormated>
  <DomainObject.Predmet.ProtuStrankaListNazivFormatedOIB>
    <izvorni_sadrzaj>
      <item>LUPUS SILVESTRIS d.o.o., OIB 27209938064</item>
    </izvorni_sadrzaj>
    <derivirana_varijabla naziv="DomainObject.Predmet.ProtuStrankaListNazivFormatedOIB_1">
      <item>LUPUS SILVESTRIS d.o.o., OIB 27209938064</item>
    </derivirana_varijabla>
  </DomainObject.Predmet.ProtuStrankaListNazivFormatedOIB>
  <DomainObject.Predmet.OstaliListFormated>
    <izvorni_sadrzaj>
      <item>Ljiljana Labaš punomoćnik sudionika u postupku LUPUS SILVESTRIS d.o.o.</item>
    </izvorni_sadrzaj>
    <derivirana_varijabla naziv="DomainObject.Predmet.OstaliListFormated_1">
      <item>Ljiljana Labaš punomoćnik sudionika u postupku LUPUS SILVESTRIS d.o.o.</item>
    </derivirana_varijabla>
  </DomainObject.Predmet.OstaliListFormated>
  <DomainObject.Predmet.OstaliListFormatedOIB>
    <izvorni_sadrzaj>
      <item>Ljiljana Labaš, OIB 37011267605 punomoćnik sudionika u postupku LUPUS SILVESTRIS d.o.o.</item>
    </izvorni_sadrzaj>
    <derivirana_varijabla naziv="DomainObject.Predmet.OstaliListFormatedOIB_1">
      <item>Ljiljana Labaš, OIB 37011267605 punomoćnik sudionika u postupku LUPUS SILVESTRIS d.o.o.</item>
    </derivirana_varijabla>
  </DomainObject.Predmet.OstaliListFormatedOIB>
  <DomainObject.Predmet.OstaliListFormatedWithAdress>
    <izvorni_sadrzaj>
      <item>Ljiljana Labaš, Trg Hrvatskikh Pavlina 7, 10000 Zagreb punomoćnik sudionika u postupku LUPUS SILVESTRIS d.o.o.</item>
    </izvorni_sadrzaj>
    <derivirana_varijabla naziv="DomainObject.Predmet.OstaliListFormatedWithAdress_1">
      <item>Ljiljana Labaš, Trg Hrvatskikh Pavlina 7, 10000 Zagreb punomoćnik sudionika u postupku LUPUS SILVESTRIS d.o.o.</item>
    </derivirana_varijabla>
  </DomainObject.Predmet.OstaliListFormatedWithAdress>
  <DomainObject.Predmet.OstaliListFormatedWithAdressOIB>
    <izvorni_sadrzaj>
      <item>Ljiljana Labaš, OIB 37011267605, Trg Hrvatskikh Pavlina 7, 10000 Zagreb punomoćnik sudionika u postupku LUPUS SILVESTRIS d.o.o.</item>
    </izvorni_sadrzaj>
    <derivirana_varijabla naziv="DomainObject.Predmet.OstaliListFormatedWithAdressOIB_1">
      <item>Ljiljana Labaš, OIB 37011267605, Trg Hrvatskikh Pavlina 7, 10000 Zagreb punomoćnik sudionika u postupku LUPUS SILVESTRIS d.o.o.</item>
    </derivirana_varijabla>
  </DomainObject.Predmet.OstaliListFormatedWithAdressOIB>
  <DomainObject.Predmet.OstaliListNazivFormated>
    <izvorni_sadrzaj>
      <item>Ljiljana Labaš</item>
    </izvorni_sadrzaj>
    <derivirana_varijabla naziv="DomainObject.Predmet.OstaliListNazivFormated_1">
      <item>Ljiljana Labaš</item>
    </derivirana_varijabla>
  </DomainObject.Predmet.OstaliListNazivFormated>
  <DomainObject.Predmet.OstaliListNazivFormatedOIB>
    <izvorni_sadrzaj>
      <item>Ljiljana Labaš, OIB 37011267605</item>
    </izvorni_sadrzaj>
    <derivirana_varijabla naziv="DomainObject.Predmet.OstaliListNazivFormatedOIB_1">
      <item>Ljiljana Labaš, OIB 37011267605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SILVESTRIS d.o.o.</izvorni_sadrzaj>
    <derivirana_varijabla naziv="DomainObject.Predmet.ProtustrankaIDrugi_1">LUPUS SILVESTRIS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LUPUS SILVESTRIS d.o.o., OIB 27209938064, Dubravka Dujšina 17, 10000 Zagreb</izvorni_sadrzaj>
    <derivirana_varijabla naziv="DomainObject.Predmet.ProtustrankaIDrugiAdressOIB_1">LUPUS SILVESTRIS d.o.o., OIB 27209938064, Dubravka Dujšina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LUPUS SILVESTRIS d.o.o.</item>
      <item>Ljiljana Labaš</item>
    </izvorni_sadrzaj>
    <derivirana_varijabla naziv="DomainObject.Predmet.SudioniciListNaziv_1">
      <item>FINA Regionalni centar Zagreb</item>
      <item>LUPUS SILVESTRIS d.o.o.</item>
      <item>Ljiljana Labaš</item>
    </derivirana_varijabla>
  </DomainObject.Predmet.SudioniciListNaziv>
  <DomainObject.Predmet.SudioniciListAdressOIB>
    <izvorni_sadrzaj>
      <item>FINA Regionalni centar Zagreb, OIB 85821130368, Trg svibanjskih žrtava 1995. 1,10000 Zagreb</item>
      <item>LUPUS SILVESTRIS d.o.o., OIB 27209938064, Dubravka Dujšina 17,10000 Zagreb</item>
      <item>Ljiljana Labaš, OIB 37011267605, Trg Hrvatskikh Pavlina 7,10000 Zagreb</item>
    </izvorni_sadrzaj>
    <derivirana_varijabla naziv="DomainObject.Predmet.SudioniciListAdressOIB_1">
      <item>FINA Regionalni centar Zagreb, OIB 85821130368, Trg svibanjskih žrtava 1995. 1,10000 Zagreb</item>
      <item>LUPUS SILVESTRIS d.o.o., OIB 27209938064, Dubravka Dujšina 17,10000 Zagreb</item>
      <item>Ljiljana Labaš, OIB 37011267605, Trg Hrvatskikh Pavlina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27209938064</item>
      <item>, OIB 37011267605</item>
    </izvorni_sadrzaj>
    <derivirana_varijabla naziv="DomainObject.Predmet.SudioniciListNazivOIB_1">
      <item>, OIB 85821130368</item>
      <item>, OIB 27209938064</item>
      <item>, OIB 37011267605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2016-04-12T11:36:00Z</dcterms:created>
  <dc:creator>ilukac</dc:creator>
  <cp:lastModifiedBy>Irena Benko</cp:lastModifiedBy>
  <cp:lastPrinted>2016-03-07T10:09:00Z</cp:lastPrinted>
  <dcterms:modified xmlns:xsi="http://www.w3.org/2001/XMLSchema-instance" xsi:type="dcterms:W3CDTF">2016-04-13T10:56:00Z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