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62b1" w14:paraId="c9462b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3D2B18" w:rsidR="003D2B18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3D2B18">
        <w:rPr>
          <w:sz w:val="24"/>
        </w:rPr>
        <w:t>85</w:t>
      </w:r>
      <w:proofErr w:type="spellEnd"/>
      <w:r w:rsidR="003D2B18" w:rsidRPr="00482933">
        <w:rPr>
          <w:sz w:val="24"/>
        </w:rPr>
        <w:t>.</w:t>
      </w:r>
      <w:r w:rsidR="003D2B18">
        <w:rPr>
          <w:b/>
          <w:sz w:val="24"/>
        </w:rPr>
        <w:t xml:space="preserve"> </w:t>
      </w:r>
      <w:r w:rsidR="003D2B18" w:rsidRPr="00482933">
        <w:rPr>
          <w:sz w:val="24"/>
        </w:rPr>
        <w:t>S</w:t>
      </w:r>
      <w:r w:rsidR="003D2B18">
        <w:rPr>
          <w:sz w:val="24"/>
        </w:rPr>
        <w:t>t-</w:t>
      </w:r>
      <w:proofErr w:type="spellStart"/>
      <w:r w:rsidR="003D2B18">
        <w:rPr>
          <w:sz w:val="24"/>
        </w:rPr>
        <w:t>4169</w:t>
      </w:r>
      <w:proofErr w:type="spellEnd"/>
      <w:r w:rsidR="003D2B18">
        <w:rPr>
          <w:sz w:val="24"/>
        </w:rPr>
        <w:t>/</w:t>
      </w:r>
      <w:proofErr w:type="spellStart"/>
      <w:r w:rsidR="003D2B18">
        <w:rPr>
          <w:sz w:val="24"/>
        </w:rPr>
        <w:t>16</w:t>
      </w:r>
      <w:proofErr w:type="spellEnd"/>
      <w:r w:rsidR="00855AC6">
        <w:rPr>
          <w:sz w:val="24"/>
        </w:rPr>
        <w:t>-</w:t>
      </w:r>
      <w:proofErr w:type="spellStart"/>
      <w:r w:rsidR="00855AC6">
        <w:rPr>
          <w:sz w:val="24"/>
        </w:rPr>
        <w:t>20</w:t>
      </w:r>
      <w:proofErr w:type="spellEnd"/>
    </w:p>
    <w:p w:rsidRDefault="003D2B18" w:rsidP="003D2B18" w:rsidR="003D2B18">
      <w:pPr>
        <w:jc w:val="center"/>
        <w:rPr>
          <w:sz w:val="24"/>
          <w:szCs w:val="24"/>
        </w:rPr>
      </w:pPr>
    </w:p>
    <w:p w:rsidRDefault="003D2B18" w:rsidP="003D2B18" w:rsidR="003D2B1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3D2B18" w:rsidP="003D2B18" w:rsidR="003D2B18" w:rsidRPr="006B4A8A">
      <w:pPr>
        <w:ind w:hanging="2880" w:left="2880"/>
        <w:jc w:val="center"/>
        <w:rPr>
          <w:sz w:val="24"/>
          <w:szCs w:val="24"/>
        </w:rPr>
      </w:pPr>
    </w:p>
    <w:p w:rsidRDefault="003D2B18" w:rsidP="003D2B18" w:rsidR="003D2B1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RAZVOJ ZEMLJIŠTA JUGOISTOČNA EUROPA 2 d.o.o., Zagreb, Radnička cesta 52, OIB: </w:t>
      </w:r>
      <w:proofErr w:type="spellStart"/>
      <w:r w:rsidRPr="007570F7">
        <w:rPr>
          <w:sz w:val="24"/>
          <w:szCs w:val="24"/>
        </w:rPr>
        <w:t>34268554227</w:t>
      </w:r>
      <w:proofErr w:type="spellEnd"/>
      <w:r>
        <w:rPr>
          <w:sz w:val="24"/>
          <w:szCs w:val="24"/>
        </w:rPr>
        <w:t xml:space="preserve">, </w:t>
      </w:r>
      <w:r w:rsidR="006A46AE">
        <w:rPr>
          <w:sz w:val="24"/>
          <w:szCs w:val="24"/>
        </w:rPr>
        <w:t>kojeg zastupa punomoćnica Sanja Mihalić, odvjetnica u Varaždinu, A. Stepinca 1,</w:t>
      </w:r>
      <w:r w:rsidR="00B57991">
        <w:rPr>
          <w:sz w:val="24"/>
          <w:szCs w:val="24"/>
        </w:rPr>
        <w:t xml:space="preserve"> </w:t>
      </w:r>
      <w:r>
        <w:rPr>
          <w:sz w:val="24"/>
          <w:szCs w:val="24"/>
        </w:rPr>
        <w:t>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4D6BE2" w:rsidP="004D6BE2" w:rsidR="004D6BE2">
      <w:pPr>
        <w:jc w:val="center"/>
        <w:rPr>
          <w:sz w:val="24"/>
          <w:szCs w:val="24"/>
        </w:rPr>
      </w:pPr>
    </w:p>
    <w:p w:rsidRDefault="000924C9" w:rsidP="004D6BE2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062EEF" w:rsidR="008919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proofErr w:type="spellStart"/>
      <w:r w:rsidR="007F64C3">
        <w:rPr>
          <w:sz w:val="24"/>
          <w:szCs w:val="24"/>
        </w:rPr>
        <w:t>Raiffeisenbank</w:t>
      </w:r>
      <w:proofErr w:type="spellEnd"/>
      <w:r w:rsidR="007F64C3">
        <w:rPr>
          <w:sz w:val="24"/>
          <w:szCs w:val="24"/>
        </w:rPr>
        <w:t xml:space="preserve"> </w:t>
      </w:r>
      <w:proofErr w:type="spellStart"/>
      <w:r w:rsidR="007F64C3">
        <w:rPr>
          <w:sz w:val="24"/>
          <w:szCs w:val="24"/>
        </w:rPr>
        <w:t>Austria</w:t>
      </w:r>
      <w:proofErr w:type="spellEnd"/>
      <w:r w:rsidR="007F64C3">
        <w:rPr>
          <w:sz w:val="24"/>
          <w:szCs w:val="24"/>
        </w:rPr>
        <w:t xml:space="preserve"> 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 xml:space="preserve">žnika </w:t>
      </w:r>
      <w:r w:rsidR="00062EEF">
        <w:rPr>
          <w:sz w:val="24"/>
          <w:szCs w:val="24"/>
          <w:lang w:val="pt-BR"/>
        </w:rPr>
        <w:t xml:space="preserve">RAZVOJ ZEMLJIŠTA JUGOISTOČNA EUROPA 2 d.o.o., Zagreb, Radnička cesta 52, OIB: </w:t>
      </w:r>
      <w:proofErr w:type="spellStart"/>
      <w:r w:rsidR="00062EEF" w:rsidRPr="007570F7">
        <w:rPr>
          <w:sz w:val="24"/>
          <w:szCs w:val="24"/>
        </w:rPr>
        <w:t>34268554227</w:t>
      </w:r>
      <w:proofErr w:type="spellEnd"/>
      <w:r w:rsidR="0089192C">
        <w:rPr>
          <w:sz w:val="24"/>
          <w:szCs w:val="24"/>
        </w:rPr>
        <w:t>.</w:t>
      </w:r>
    </w:p>
    <w:p w:rsidRDefault="0089192C" w:rsidP="0089192C" w:rsidR="0089192C">
      <w:pPr>
        <w:ind w:firstLine="708"/>
        <w:jc w:val="center"/>
        <w:rPr>
          <w:sz w:val="24"/>
          <w:szCs w:val="24"/>
        </w:rPr>
      </w:pPr>
    </w:p>
    <w:p w:rsidRDefault="00CF56FE" w:rsidP="0089192C" w:rsidR="00CF56FE">
      <w:pPr>
        <w:ind w:firstLine="708"/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 xml:space="preserve">stečajnog postupka nad dužnikom u kojem je, između ostalog, navela kako na dan </w:t>
      </w:r>
      <w:proofErr w:type="spellStart"/>
      <w:r w:rsidR="0089192C">
        <w:rPr>
          <w:sz w:val="24"/>
          <w:szCs w:val="24"/>
        </w:rPr>
        <w:t>28</w:t>
      </w:r>
      <w:proofErr w:type="spellEnd"/>
      <w:r>
        <w:rPr>
          <w:sz w:val="24"/>
          <w:szCs w:val="24"/>
        </w:rPr>
        <w:t xml:space="preserve">. </w:t>
      </w:r>
      <w:r w:rsidR="0089192C">
        <w:rPr>
          <w:sz w:val="24"/>
          <w:szCs w:val="24"/>
        </w:rPr>
        <w:t>listopada</w:t>
      </w:r>
      <w:r w:rsidR="00E674F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E674F2">
        <w:rPr>
          <w:sz w:val="24"/>
          <w:szCs w:val="24"/>
        </w:rPr>
        <w:t>5</w:t>
      </w:r>
      <w:proofErr w:type="spellEnd"/>
      <w:r>
        <w:rPr>
          <w:sz w:val="24"/>
          <w:szCs w:val="24"/>
        </w:rPr>
        <w:t xml:space="preserve">. dužnik ima račun broj </w:t>
      </w:r>
      <w:proofErr w:type="spellStart"/>
      <w:r>
        <w:rPr>
          <w:sz w:val="24"/>
          <w:szCs w:val="24"/>
        </w:rPr>
        <w:t>HR</w:t>
      </w:r>
      <w:r w:rsidR="0089192C">
        <w:rPr>
          <w:sz w:val="24"/>
          <w:szCs w:val="24"/>
        </w:rPr>
        <w:t>6624840081104960111</w:t>
      </w:r>
      <w:proofErr w:type="spellEnd"/>
      <w:r w:rsidR="0089192C">
        <w:rPr>
          <w:sz w:val="24"/>
          <w:szCs w:val="24"/>
        </w:rPr>
        <w:t xml:space="preserve"> </w:t>
      </w:r>
      <w:r w:rsidR="00E674F2">
        <w:rPr>
          <w:sz w:val="24"/>
          <w:szCs w:val="24"/>
        </w:rPr>
        <w:t>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Raiffeisenbank</w:t>
      </w:r>
      <w:proofErr w:type="spellEnd"/>
      <w:r w:rsidR="00E674F2"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Austria</w:t>
      </w:r>
      <w:proofErr w:type="spellEnd"/>
      <w:r w:rsidR="00E674F2">
        <w:rPr>
          <w:sz w:val="24"/>
          <w:szCs w:val="24"/>
        </w:rPr>
        <w:t xml:space="preserve"> d.d.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89192C">
        <w:rPr>
          <w:sz w:val="24"/>
          <w:szCs w:val="24"/>
        </w:rPr>
        <w:t>1</w:t>
      </w:r>
      <w:r w:rsidR="003B7317">
        <w:rPr>
          <w:sz w:val="24"/>
          <w:szCs w:val="24"/>
        </w:rPr>
        <w:t xml:space="preserve">. </w:t>
      </w:r>
      <w:r w:rsidR="0089192C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855AC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55AC6" w:rsidP="00855AC6" w:rsidR="00855AC6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55AC6" w:rsidP="00855AC6" w:rsidR="00855AC6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855AC6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2EEF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7E38"/>
    <w:rsid w:val="001E6223"/>
    <w:rsid w:val="001E6B00"/>
    <w:rsid w:val="001E7C6D"/>
    <w:rsid w:val="001F398D"/>
    <w:rsid w:val="001F57ED"/>
    <w:rsid w:val="001F5DE0"/>
    <w:rsid w:val="002000CC"/>
    <w:rsid w:val="00200E04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2B18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6BE2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57313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A46AE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5AC6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192C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991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50"/>
    <w:rsid w:val="00E601B8"/>
    <w:rsid w:val="00E63F6E"/>
    <w:rsid w:val="00E65D5D"/>
    <w:rsid w:val="00E66F2E"/>
    <w:rsid w:val="00E674F2"/>
    <w:rsid w:val="00E85255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2AA9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3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3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40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St-4169/2016-20</izvorni_sadrzaj>
    <derivirana_varijabla naziv="DomainObject.Oznaka_1">St-4169/2016-20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4169</izvorni_sadrzaj>
    <derivirana_varijabla naziv="DomainObject.Predmet.Broj_1">4169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St-4169/2016</izvorni_sadrzaj>
    <derivirana_varijabla naziv="DomainObject.Predmet.OznakaBroj_1">St-4169/2016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 ZEMLJIŠTA JUGOISTOČNA EUROPA 2 d.o.o. zastupanog po punomoćniku Rolf Atle Selseng; Sanja Mihalić</izvorni_sadrzaj>
    <derivirana_varijabla naziv="DomainObject.Predmet.ProtustrankaFormated_1">  RAZVOJ ZEMLJIŠTA JUGOISTOČNA EUROPA 2 d.o.o. zastupanog po punomoćniku Rolf Atle Selseng; Sanja Mihalić</derivirana_varijabla>
  </DomainObject.Predmet.ProtustrankaFormated>
  <DomainObject.Predmet.ProtustrankaFormatedOIB>
    <izvorni_sadrzaj>  RAZVOJ ZEMLJIŠTA JUGOISTOČNA EUROPA 2 d.o.o., OIB 34268554227 zastupanog po punomoćniku Rolf Atle Selseng; Sanja Mihalić</izvorni_sadrzaj>
    <derivirana_varijabla naziv="DomainObject.Predmet.ProtustrankaFormatedOIB_1">  RAZVOJ ZEMLJIŠTA JUGOISTOČNA EUROPA 2 d.o.o., OIB 34268554227 zastupanog po punomoćniku Rolf Atle Selseng; Sanja Mihalić</derivirana_varijabla>
  </DomainObject.Predmet.ProtustrankaFormatedOIB>
  <DomainObject.Predmet.ProtustrankaFormatedWithAdress>
    <izvorni_sadrzaj> RAZVOJ ZEMLJIŠTA JUGOISTOČNA EUROPA 2 d.o.o., Radnička cesta 52, 10000 Zagreb zastupanog po punomoćniku Rolf Atle Selseng; Sanja Mihalić</izvorni_sadrzaj>
    <derivirana_varijabla naziv="DomainObject.Predmet.ProtustrankaFormatedWithAdress_1"> RAZVOJ ZEMLJIŠTA JUGOISTOČNA EUROPA 2 d.o.o., Radnička cesta 52, 10000 Zagreb zastupanog po punomoćniku Rolf Atle Selseng; Sanja Mihalić</derivirana_varijabla>
  </DomainObject.Predmet.ProtustrankaFormatedWithAdress>
  <DomainObject.Predmet.ProtustrankaFormatedWithAdressOIB>
    <izvorni_sadrzaj> RAZVOJ ZEMLJIŠTA JUGOISTOČNA EUROPA 2 d.o.o., OIB 34268554227, Radnička cesta 52, 10000 Zagreb zastupanog po punomoćniku Rolf Atle Selseng; Sanja Mihalić</izvorni_sadrzaj>
    <derivirana_varijabla naziv="DomainObject.Predmet.ProtustrankaFormatedWithAdressOIB_1"> RAZVOJ ZEMLJIŠTA JUGOISTOČNA EUROPA 2 d.o.o., OIB 34268554227, Radnička cesta 52, 10000 Zagreb zastupanog po punomoćniku Rolf Atle Selseng; Sanja Mihalić</derivirana_varijabla>
  </DomainObject.Predmet.ProtustrankaFormatedWithAdressOIB>
  <DomainObject.Predmet.ProtustrankaWithAdress>
    <izvorni_sadrzaj>RAZVOJ ZEMLJIŠTA JUGOISTOČNA EUROPA 2 d.o.o. Radnička cesta 52, 10000 Zagreb</izvorni_sadrzaj>
    <derivirana_varijabla naziv="DomainObject.Predmet.ProtustrankaWithAdress_1">RAZVOJ ZEMLJIŠTA JUGOISTOČNA EUROPA 2 d.o.o. Radnička cesta 52, 10000 Zagreb</derivirana_varijabla>
  </DomainObject.Predmet.ProtustrankaWithAdress>
  <DomainObject.Predmet.ProtustrankaWithAdressOIB>
    <izvorni_sadrzaj>RAZVOJ ZEMLJIŠTA JUGOISTOČNA EUROPA 2 d.o.o., OIB 34268554227, Radnička cesta 52, 10000 Zagreb</izvorni_sadrzaj>
    <derivirana_varijabla naziv="DomainObject.Predmet.ProtustrankaWithAdressOIB_1">RAZVOJ ZEMLJIŠTA JUGOISTOČNA EUROPA 2 d.o.o., OIB 34268554227, Radnička cesta 52, 10000 Zagreb</derivirana_varijabla>
  </DomainObject.Predmet.ProtustrankaWithAdressOIB>
  <DomainObject.Predmet.ProtustrankaNazivFormated>
    <izvorni_sadrzaj>RAZVOJ ZEMLJIŠTA JUGOISTOČNA EUROPA 2 d.o.o.</izvorni_sadrzaj>
    <derivirana_varijabla naziv="DomainObject.Predmet.ProtustrankaNazivFormated_1">RAZVOJ ZEMLJIŠTA JUGOISTOČNA EUROPA 2 d.o.o.</derivirana_varijabla>
  </DomainObject.Predmet.ProtustrankaNazivFormated>
  <DomainObject.Predmet.ProtustrankaNazivFormatedOIB>
    <izvorni_sadrzaj>RAZVOJ ZEMLJIŠTA JUGOISTOČNA EUROPA 2 d.o.o., OIB 34268554227</izvorni_sadrzaj>
    <derivirana_varijabla naziv="DomainObject.Predmet.ProtustrankaNazivFormatedOIB_1">RAZVOJ ZEMLJIŠTA JUGOISTOČNA EUROPA 2 d.o.o., OIB 34268554227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ZEMLJIŠTA JUGOISTOČNA EUROPA 2 d.o.o. zastupanog po punomoćniku Rolf Atle Selseng; Sanja Mihalić</item>
    </izvorni_sadrzaj>
    <derivirana_varijabla naziv="DomainObject.Predmet.ProtuStrankaListFormated_1">
      <item>RAZVOJ ZEMLJIŠTA JUGOISTOČNA EUROPA 2 d.o.o. zastupanog po punomoćniku Rolf Atle Selseng; Sanja Mihalić</item>
    </derivirana_varijabla>
  </DomainObject.Predmet.ProtuStrankaListFormated>
  <DomainObject.Predmet.ProtuStrankaListFormatedOIB>
    <izvorni_sadrzaj>
      <item>RAZVOJ ZEMLJIŠTA JUGOISTOČNA EUROPA 2 d.o.o., OIB 34268554227 zastupanog po punomoćniku Rolf Atle Selseng; Sanja Mihalić</item>
    </izvorni_sadrzaj>
    <derivirana_varijabla naziv="DomainObject.Predmet.ProtuStrankaListFormatedOIB_1">
      <item>RAZVOJ ZEMLJIŠTA JUGOISTOČNA EUROPA 2 d.o.o., OIB 34268554227 zastupanog po punomoćniku Rolf Atle Selseng; Sanja Mihalić</item>
    </derivirana_varijabla>
  </DomainObject.Predmet.ProtuStrankaListFormatedOIB>
  <DomainObject.Predmet.ProtuStrankaListFormatedWithAdress>
    <izvorni_sadrzaj>
      <item>RAZVOJ ZEMLJIŠTA JUGOISTOČNA EUROPA 2 d.o.o., Radnička cesta 52, 10000 Zagreb zastupanog po punomoćniku Rolf Atle Selseng; Sanja Mihalić</item>
    </izvorni_sadrzaj>
    <derivirana_varijabla naziv="DomainObject.Predmet.ProtuStrankaListFormatedWithAdress_1">
      <item>RAZVOJ ZEMLJIŠTA JUGOISTOČNA EUROPA 2 d.o.o., Radnička cesta 52, 10000 Zagreb zastupanog po punomoćniku Rolf Atle Selseng; Sanja Mihalić</item>
    </derivirana_varijabla>
  </DomainObject.Predmet.ProtuStrankaListFormatedWithAdress>
  <DomainObject.Predmet.ProtuStrankaListFormatedWithAdressOIB>
    <izvorni_sadrzaj>
      <item>RAZVOJ ZEMLJIŠTA JUGOISTOČNA EUROPA 2 d.o.o., OIB 34268554227, Radnička cesta 52, 10000 Zagreb zastupanog po punomoćniku Rolf Atle Selseng; Sanja Mihalić</item>
    </izvorni_sadrzaj>
    <derivirana_varijabla naziv="DomainObject.Predmet.ProtuStrankaListFormatedWithAdressOIB_1">
      <item>RAZVOJ ZEMLJIŠTA JUGOISTOČNA EUROPA 2 d.o.o., OIB 34268554227, Radnička cesta 52, 10000 Zagreb zastupanog po punomoćniku Rolf Atle Selseng; Sanja Mihalić</item>
    </derivirana_varijabla>
  </DomainObject.Predmet.ProtuStrankaListFormatedWithAdressOIB>
  <DomainObject.Predmet.ProtuStrankaListNazivFormated>
    <izvorni_sadrzaj>
      <item>RAZVOJ ZEMLJIŠTA JUGOISTOČNA EUROPA 2 d.o.o.</item>
    </izvorni_sadrzaj>
    <derivirana_varijabla naziv="DomainObject.Predmet.ProtuStrankaListNazivFormated_1">
      <item>RAZVOJ ZEMLJIŠTA JUGOISTOČNA EUROPA 2 d.o.o.</item>
    </derivirana_varijabla>
  </DomainObject.Predmet.ProtuStrankaListNazivFormated>
  <DomainObject.Predmet.ProtuStrankaListNazivFormatedOIB>
    <izvorni_sadrzaj>
      <item>RAZVOJ ZEMLJIŠTA JUGOISTOČNA EUROPA 2 d.o.o., OIB 34268554227</item>
    </izvorni_sadrzaj>
    <derivirana_varijabla naziv="DomainObject.Predmet.ProtuStrankaListNazivFormatedOIB_1">
      <item>RAZVOJ ZEMLJIŠTA JUGOISTOČNA EUROPA 2 d.o.o., OIB 34268554227</item>
    </derivirana_varijabla>
  </DomainObject.Predmet.ProtuStrankaListNazivFormatedOIB>
  <DomainObject.Predmet.OstaliListFormated>
    <izvorni_sadrzaj>
      <item>Rolf Atle Selseng punomoćnik sudionika u postupku RAZVOJ ZEMLJIŠTA JUGOISTOČNA EUROPA 2 d.o.o.</item>
      <item>Sanja Mihalić punomoćnik sudionika u postupku RAZVOJ ZEMLJIŠTA JUGOISTOČNA EUROPA 2 d.o.o.</item>
    </izvorni_sadrzaj>
    <derivirana_varijabla naziv="DomainObject.Predmet.OstaliListFormated_1">
      <item>Rolf Atle Selseng punomoćnik sudionika u postupku RAZVOJ ZEMLJIŠTA JUGOISTOČNA EUROPA 2 d.o.o.</item>
      <item>Sanja Mihalić punomoćnik sudionika u postupku RAZVOJ ZEMLJIŠTA JUGOISTOČNA EUROPA 2 d.o.o.</item>
    </derivirana_varijabla>
  </DomainObject.Predmet.OstaliListFormated>
  <DomainObject.Predmet.OstaliListFormatedOIB>
    <izvorni_sadrzaj>
      <item>Rolf Atle Selseng, OIB 85111822975 punomoćnik sudionika u postupku RAZVOJ ZEMLJIŠTA JUGOISTOČNA EUROPA 2 d.o.o.</item>
      <item>Sanja Mihalić, OIB 61208635054 punomoćnik sudionika u postupku RAZVOJ ZEMLJIŠTA JUGOISTOČNA EUROPA 2 d.o.o.</item>
    </izvorni_sadrzaj>
    <derivirana_varijabla naziv="DomainObject.Predmet.OstaliListFormatedOIB_1">
      <item>Rolf Atle Selseng, OIB 85111822975 punomoćnik sudionika u postupku RAZVOJ ZEMLJIŠTA JUGOISTOČNA EUROPA 2 d.o.o.</item>
      <item>Sanja Mihalić, OIB 61208635054 punomoćnik sudionika u postupku RAZVOJ ZEMLJIŠTA JUGOISTOČNA EUROPA 2 d.o.o.</item>
    </derivirana_varijabla>
  </DomainObject.Predmet.OstaliListFormatedOIB>
  <DomainObject.Predmet.OstaliListFormatedWithAdress>
    <izvorni_sadrzaj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izvorni_sadrzaj>
    <derivirana_varijabla naziv="DomainObject.Predmet.OstaliListFormatedWithAdress_1">
      <item>Rolf Atle Selseng, Gronnestolsveien 50, 5073 Bergen punomoćnik sudionika u postupku RAZVOJ ZEMLJIŠTA JUGOISTOČNA EUROPA 2 d.o.o.</item>
      <item>Sanja Mihalić, Alojzija Stepinca 1, 42000 Varaždin punomoćnik sudionika u postupku RAZVOJ ZEMLJIŠTA JUGOISTOČNA EUROPA 2 d.o.o.</item>
    </derivirana_varijabla>
  </DomainObject.Predmet.OstaliListFormatedWithAdress>
  <DomainObject.Predmet.OstaliListFormatedWithAdressOIB>
    <izvorni_sadrzaj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izvorni_sadrzaj>
    <derivirana_varijabla naziv="DomainObject.Predmet.OstaliListFormatedWithAdressOIB_1">
      <item>Rolf Atle Selseng, OIB 85111822975, Gronnestolsveien 50, 5073 Bergen punomoćnik sudionika u postupku RAZVOJ ZEMLJIŠTA JUGOISTOČNA EUROPA 2 d.o.o.</item>
      <item>Sanja Mihalić, OIB 61208635054, Alojzija Stepinca 1, 42000 Varaždin punomoćnik sudionika u postupku RAZVOJ ZEMLJIŠTA JUGOISTOČNA EUROPA 2 d.o.o.</item>
    </derivirana_varijabla>
  </DomainObject.Predmet.OstaliListFormatedWithAdressOIB>
  <DomainObject.Predmet.OstaliListNazivFormated>
    <izvorni_sadrzaj>
      <item>Rolf Atle Selseng</item>
      <item>Sanja Mihalić</item>
    </izvorni_sadrzaj>
    <derivirana_varijabla naziv="DomainObject.Predmet.OstaliListNazivFormated_1">
      <item>Rolf Atle Selseng</item>
      <item>Sanja Mihalić</item>
    </derivirana_varijabla>
  </DomainObject.Predmet.OstaliListNazivFormated>
  <DomainObject.Predmet.OstaliListNazivFormatedOIB>
    <izvorni_sadrzaj>
      <item>Rolf Atle Selseng, OIB 85111822975</item>
      <item>Sanja Mihalić, OIB 61208635054</item>
    </izvorni_sadrzaj>
    <derivirana_varijabla naziv="DomainObject.Predmet.OstaliListNazivFormatedOIB_1">
      <item>Rolf Atle Selseng, OIB 85111822975</item>
      <item>Sanja Mihalić, OIB 61208635054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St-4169/2016-20</izvorni_sadrzaj>
    <derivirana_varijabla naziv="DomainObject.PoslovniBrojDokumenta_1">St-4169/2016-20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ZEMLJIŠTA JUGOISTOČNA EUROPA 2 d.o.o.</izvorni_sadrzaj>
    <derivirana_varijabla naziv="DomainObject.Predmet.ProtustrankaIDrugi_1">RAZVOJ ZEMLJIŠTA JUGOISTOČNA EUROPA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RAZVOJ ZEMLJIŠTA JUGOISTOČNA EUROPA 2 d.o.o., OIB 34268554227, Radnička cesta 52, 10000 Zagreb</izvorni_sadrzaj>
    <derivirana_varijabla naziv="DomainObject.Predmet.ProtustrankaIDrugiAdressOIB_1">RAZVOJ ZEMLJIŠTA JUGOISTOČNA EUROPA 2 d.o.o., OIB 34268554227,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ZEMLJIŠTA JUGOISTOČNA EUROPA 2 d.o.o.</item>
      <item>FINA Regionalni centar Zagreb</item>
      <item>Rolf Atle Selseng</item>
      <item>Sanja Mihalić</item>
    </izvorni_sadrzaj>
    <derivirana_varijabla naziv="DomainObject.Predmet.SudioniciListNaziv_1">
      <item>RAZVOJ ZEMLJIŠTA JUGOISTOČNA EUROPA 2 d.o.o.</item>
      <item>FINA Regionalni centar Zagreb</item>
      <item>Rolf Atle Selseng</item>
      <item>Sanja Mihalić</item>
    </derivirana_varijabla>
  </DomainObject.Predmet.SudioniciListNaziv>
  <DomainObject.Predmet.SudioniciListAdressOIB>
    <izvorni_sadrzaj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izvorni_sadrzaj>
    <derivirana_varijabla naziv="DomainObject.Predmet.SudioniciListAdressOIB_1"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  <item>Sanja Mihalić, OIB 61208635054, Alojzija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34268554227</item>
      <item>, OIB 85821130368</item>
      <item>, OIB 85111822975</item>
      <item>, OIB 61208635054</item>
    </izvorni_sadrzaj>
    <derivirana_varijabla naziv="DomainObject.Predmet.SudioniciListNazivOIB_1">
      <item>, OIB 34268554227</item>
      <item>, OIB 85821130368</item>
      <item>, OIB 85111822975</item>
      <item>, OIB 61208635054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1313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2017-02-01T09:24:00Z</dcterms:created>
  <dc:creator>Korisnik</dc:creator>
  <cp:lastModifiedBy>Petra Čiček</cp:lastModifiedBy>
  <cp:lastPrinted>2017-02-01T13:18:00Z</cp:lastPrinted>
  <dcterms:modified xmlns:xsi="http://www.w3.org/2001/XMLSchema-instance" xsi:type="dcterms:W3CDTF">2017-02-01T13:18:00Z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St-4169/2016-20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