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8ebb" w14:paraId="31a8ebb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9E3A0B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2B76E2" w:rsidRPr="002B76E2">
        <w:t>LOGISTIS AXIA d.o.o. Pula, Flaciusova 1, OIB: 29683950954</w:t>
      </w:r>
      <w:r w:rsidRPr="009E3A0B">
        <w:t xml:space="preserve">, </w:t>
      </w:r>
      <w:r w:rsidR="0089704F">
        <w:t>4</w:t>
      </w:r>
      <w:r w:rsidRPr="009E3A0B">
        <w:t xml:space="preserve">. </w:t>
      </w:r>
      <w:r w:rsidR="0089704F">
        <w:t>lipnja</w:t>
      </w:r>
      <w:r w:rsidRPr="009E3A0B">
        <w:t xml:space="preserve"> 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2B76E2" w:rsidRPr="002B76E2">
        <w:t>LOGISTIS AXIA d.o.o. Pula, Flaciusova 1, OIB: 29683950954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2B76E2">
        <w:rPr>
          <w:sz w:val="23"/>
          <w:szCs w:val="23"/>
        </w:rPr>
        <w:t>29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FB4CE6">
        <w:rPr>
          <w:sz w:val="23"/>
          <w:szCs w:val="23"/>
        </w:rPr>
        <w:t>4</w:t>
      </w:r>
      <w:r>
        <w:rPr>
          <w:sz w:val="23"/>
          <w:szCs w:val="23"/>
        </w:rPr>
        <w:t xml:space="preserve">. </w:t>
      </w:r>
      <w:r w:rsidR="00FB4CE6">
        <w:rPr>
          <w:sz w:val="23"/>
          <w:szCs w:val="23"/>
        </w:rPr>
        <w:t>lipnja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650159">
        <w:rPr>
          <w:sz w:val="23"/>
          <w:szCs w:val="23"/>
        </w:rPr>
        <w:t>, v. r.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FB4CE6">
        <w:t>4</w:t>
      </w:r>
      <w:r>
        <w:t xml:space="preserve">. </w:t>
      </w:r>
      <w:r w:rsidR="00FB4CE6">
        <w:t>lipnja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0A08E4" w:rsidR="000A08E4">
    <w:pPr>
      <w:pStyle w:val="Zaglavlje"/>
      <w:jc w:val="right"/>
    </w:pPr>
    <w:r>
      <w:t>Posl. broj: 4 St</w:t>
    </w:r>
    <w:r w:rsidR="0089704F">
      <w:t>-</w:t>
    </w:r>
    <w:r w:rsidR="002B76E2">
      <w:t>29/2018-14</w:t>
    </w:r>
  </w:p>
  <w:p w:rsidRDefault="002F7082" w:rsidP="000A08E4" w:rsidR="002F7082" w:rsidRPr="000A08E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C1699"/>
    <w:rsid w:val="00221F93"/>
    <w:rsid w:val="002B76E2"/>
    <w:rsid w:val="002F7082"/>
    <w:rsid w:val="00346A61"/>
    <w:rsid w:val="003938AB"/>
    <w:rsid w:val="00513D3B"/>
    <w:rsid w:val="005F6AEA"/>
    <w:rsid w:val="00650159"/>
    <w:rsid w:val="00670401"/>
    <w:rsid w:val="006B5F3A"/>
    <w:rsid w:val="006C7A43"/>
    <w:rsid w:val="006F40B2"/>
    <w:rsid w:val="0070508C"/>
    <w:rsid w:val="007C6C1E"/>
    <w:rsid w:val="00880764"/>
    <w:rsid w:val="0089704F"/>
    <w:rsid w:val="008A5B53"/>
    <w:rsid w:val="008A7FC8"/>
    <w:rsid w:val="008B17C9"/>
    <w:rsid w:val="008D7BC5"/>
    <w:rsid w:val="00904265"/>
    <w:rsid w:val="009517BB"/>
    <w:rsid w:val="00993913"/>
    <w:rsid w:val="009C35CB"/>
    <w:rsid w:val="009E3A0B"/>
    <w:rsid w:val="00A5015F"/>
    <w:rsid w:val="00AF7B14"/>
    <w:rsid w:val="00B07E0D"/>
    <w:rsid w:val="00B40CA8"/>
    <w:rsid w:val="00B620FB"/>
    <w:rsid w:val="00B72C2F"/>
    <w:rsid w:val="00B772B6"/>
    <w:rsid w:val="00BD2FAF"/>
    <w:rsid w:val="00CF0462"/>
    <w:rsid w:val="00CF1C38"/>
    <w:rsid w:val="00D066A2"/>
    <w:rsid w:val="00E32869"/>
    <w:rsid w:val="00E3516A"/>
    <w:rsid w:val="00E605CE"/>
    <w:rsid w:val="00E60820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01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1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1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1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1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01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1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1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1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1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LOGISTIS AXIA d.o.o. PULA</izvorni_sadrzaj>
    <derivirana_varijabla naziv="DomainObject.Predmet.ProtustrankaFormated_1">  LOGISTIS AXIA d.o.o. PULA</derivirana_varijabla>
  </DomainObject.Predmet.ProtustrankaFormated>
  <DomainObject.Predmet.ProtustrankaFormatedOIB>
    <izvorni_sadrzaj>  LOGISTIS AXIA d.o.o. PULA, OIB 29683950954</izvorni_sadrzaj>
    <derivirana_varijabla naziv="DomainObject.Predmet.ProtustrankaFormatedOIB_1">  LOGISTIS AXIA d.o.o. PULA, OIB 29683950954</derivirana_varijabla>
  </DomainObject.Predmet.ProtustrankaFormatedOIB>
  <DomainObject.Predmet.ProtustrankaFormatedWithAdress>
    <izvorni_sadrzaj> LOGISTIS AXIA d.o.o. PULA, Flaciusova 1, 52100 Pula</izvorni_sadrzaj>
    <derivirana_varijabla naziv="DomainObject.Predmet.ProtustrankaFormatedWithAdress_1"> LOGISTIS AXIA d.o.o. PULA, Flaciusova 1, 52100 Pula</derivirana_varijabla>
  </DomainObject.Predmet.ProtustrankaFormatedWithAdress>
  <DomainObject.Predmet.ProtustrankaFormatedWithAdressOIB>
    <izvorni_sadrzaj> LOGISTIS AXIA d.o.o. PULA, OIB 29683950954, Flaciusova 1, 52100 Pula</izvorni_sadrzaj>
    <derivirana_varijabla naziv="DomainObject.Predmet.ProtustrankaFormatedWithAdressOIB_1"> LOGISTIS AXIA d.o.o. PULA, OIB 29683950954, Flaciusova 1, 52100 Pula</derivirana_varijabla>
  </DomainObject.Predmet.ProtustrankaFormatedWithAdressOIB>
  <DomainObject.Predmet.ProtustrankaWithAdress>
    <izvorni_sadrzaj>LOGISTIS AXIA d.o.o. PULA Flaciusova 1, 52100 Pula</izvorni_sadrzaj>
    <derivirana_varijabla naziv="DomainObject.Predmet.ProtustrankaWithAdress_1">LOGISTIS AXIA d.o.o. PULA Flaciusova 1, 52100 Pula</derivirana_varijabla>
  </DomainObject.Predmet.ProtustrankaWithAdress>
  <DomainObject.Predmet.ProtustrankaWithAdressOIB>
    <izvorni_sadrzaj>LOGISTIS AXIA d.o.o. PULA, OIB 29683950954, Flaciusova 1, 52100 Pula</izvorni_sadrzaj>
    <derivirana_varijabla naziv="DomainObject.Predmet.ProtustrankaWithAdressOIB_1">LOGISTIS AXIA d.o.o. PULA, OIB 29683950954, Flaciusova 1, 52100 Pula</derivirana_varijabla>
  </DomainObject.Predmet.ProtustrankaWithAdressOIB>
  <DomainObject.Predmet.ProtustrankaNazivFormated>
    <izvorni_sadrzaj>LOGISTIS AXIA d.o.o. PULA</izvorni_sadrzaj>
    <derivirana_varijabla naziv="DomainObject.Predmet.ProtustrankaNazivFormated_1">LOGISTIS AXIA d.o.o. PULA</derivirana_varijabla>
  </DomainObject.Predmet.ProtustrankaNazivFormated>
  <DomainObject.Predmet.ProtustrankaNazivFormatedOIB>
    <izvorni_sadrzaj>LOGISTIS AXIA d.o.o. PULA, OIB 29683950954</izvorni_sadrzaj>
    <derivirana_varijabla naziv="DomainObject.Predmet.ProtustrankaNazivFormatedOIB_1">LOGISTIS AXIA d.o.o. PULA, OIB 29683950954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133665.64</izvorni_sadrzaj>
    <derivirana_varijabla naziv="DomainObject.Predmet.TrenutnaVrijednost_1">133665.64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LOGISTIS AXIA d.o.o. PULA</item>
    </izvorni_sadrzaj>
    <derivirana_varijabla naziv="DomainObject.Predmet.ProtuStrankaListFormated_1">
      <item>LOGISTIS AXIA d.o.o. PULA</item>
    </derivirana_varijabla>
  </DomainObject.Predmet.ProtuStrankaListFormated>
  <DomainObject.Predmet.ProtuStrankaListFormatedOIB>
    <izvorni_sadrzaj>
      <item>LOGISTIS AXIA d.o.o. PULA, OIB 29683950954</item>
    </izvorni_sadrzaj>
    <derivirana_varijabla naziv="DomainObject.Predmet.ProtuStrankaListFormatedOIB_1">
      <item>LOGISTIS AXIA d.o.o. PULA, OIB 29683950954</item>
    </derivirana_varijabla>
  </DomainObject.Predmet.ProtuStrankaListFormatedOIB>
  <DomainObject.Predmet.ProtuStrankaListFormatedWithAdress>
    <izvorni_sadrzaj>
      <item>LOGISTIS AXIA d.o.o. PULA, Flaciusova 1, 52100 Pula</item>
    </izvorni_sadrzaj>
    <derivirana_varijabla naziv="DomainObject.Predmet.ProtuStrankaListFormatedWithAdress_1">
      <item>LOGISTIS AXIA d.o.o. PULA, Flaciusova 1, 52100 Pula</item>
    </derivirana_varijabla>
  </DomainObject.Predmet.ProtuStrankaListFormatedWithAdress>
  <DomainObject.Predmet.ProtuStrankaListFormatedWithAdressOIB>
    <izvorni_sadrzaj>
      <item>LOGISTIS AXIA d.o.o. PULA, OIB 29683950954, Flaciusova 1, 52100 Pula</item>
    </izvorni_sadrzaj>
    <derivirana_varijabla naziv="DomainObject.Predmet.ProtuStrankaListFormatedWithAdressOIB_1">
      <item>LOGISTIS AXIA d.o.o. PULA, OIB 29683950954, Flaciusova 1, 52100 Pula</item>
    </derivirana_varijabla>
  </DomainObject.Predmet.ProtuStrankaListFormatedWithAdressOIB>
  <DomainObject.Predmet.ProtuStrankaListNazivFormated>
    <izvorni_sadrzaj>
      <item>LOGISTIS AXIA d.o.o. PULA</item>
    </izvorni_sadrzaj>
    <derivirana_varijabla naziv="DomainObject.Predmet.ProtuStrankaListNazivFormated_1">
      <item>LOGISTIS AXIA d.o.o. PULA</item>
    </derivirana_varijabla>
  </DomainObject.Predmet.ProtuStrankaListNazivFormated>
  <DomainObject.Predmet.ProtuStrankaListNazivFormatedOIB>
    <izvorni_sadrzaj>
      <item>LOGISTIS AXIA d.o.o. PULA, OIB 29683950954</item>
    </izvorni_sadrzaj>
    <derivirana_varijabla naziv="DomainObject.Predmet.ProtuStrankaListNazivFormatedOIB_1">
      <item>LOGISTIS AXIA d.o.o. PULA, OIB 29683950954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LOGISTIS AXIA d.o.o. PULA</izvorni_sadrzaj>
    <derivirana_varijabla naziv="DomainObject.Predmet.ProtustrankaIDrugi_1">LOGISTIS AXIA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LOGISTIS AXIA d.o.o. PULA, OIB 29683950954, Flaciusova 1, 52100 Pula</izvorni_sadrzaj>
    <derivirana_varijabla naziv="DomainObject.Predmet.ProtustrankaIDrugiAdressOIB_1">LOGISTIS AXIA d.o.o. PULA, OIB 29683950954,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LOGISTIS AXIA d.o.o. PULA</item>
    </izvorni_sadrzaj>
    <derivirana_varijabla naziv="DomainObject.Predmet.SudioniciListNaziv_1">
      <item>FINANCIJSKA AGENCIJA, RC RIJEKA, PODRUŽNICA PULA, PULA</item>
      <item>LOGISTIS AXIA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LOGISTIS AXIA d.o.o. PULA, OIB 29683950954, Flaciusova 1,52100 Pula</item>
    </izvorni_sadrzaj>
    <derivirana_varijabla naziv="DomainObject.Predmet.SudioniciListAdressOIB_1">
      <item>FINANCIJSKA AGENCIJA, RC RIJEKA, PODRUŽNICA PULA, PULA, OIB 85821130368, F. Kurelca 8,51000 Rijeka</item>
      <item>LOGISTIS AXIA d.o.o. PULA, OIB 29683950954,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29683950954</item>
    </izvorni_sadrzaj>
    <derivirana_varijabla naziv="DomainObject.Predmet.SudioniciListNazivOIB_1">
      <item>, OIB 85821130368</item>
      <item>, OIB 29683950954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1972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2018-06-04T11:16:00Z</dcterms:created>
  <dc:creator>Sanja Prodan</dc:creator>
  <cp:lastModifiedBy>Sanja Prodan</cp:lastModifiedBy>
  <cp:lastPrinted>2018-04-18T10:50:00Z</cp:lastPrinted>
  <dcterms:modified xmlns:xsi="http://www.w3.org/2001/XMLSchema-instance" xsi:type="dcterms:W3CDTF">2018-06-05T06:55:00Z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(St-29-2018-14-logistis axia.docx)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