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8d15" w14:paraId="c0e8d15" w:rsidRDefault="00F87E5A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853505">
        <w:rPr>
          <w:sz w:val="24"/>
        </w:rPr>
        <w:t>57</w:t>
      </w:r>
      <w:r w:rsidR="002D4EF9">
        <w:rPr>
          <w:sz w:val="24"/>
        </w:rPr>
        <w:t>/2017-5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1952FB">
        <w:rPr>
          <w:sz w:val="24"/>
          <w:szCs w:val="24"/>
        </w:rPr>
        <w:t>PAŠA j.d.o.o za ugostiteljstvo i usluge Slavonski Brod, A.Starčevića 10, OIB 83887166118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2D4EF9">
        <w:rPr>
          <w:b/>
          <w:sz w:val="24"/>
        </w:rPr>
        <w:t>13.lipnja</w:t>
      </w:r>
      <w:r w:rsidR="00831D5A">
        <w:rPr>
          <w:b/>
          <w:sz w:val="24"/>
        </w:rPr>
        <w:t xml:space="preserve"> 2017. u </w:t>
      </w:r>
      <w:r w:rsidR="002D4EF9">
        <w:rPr>
          <w:b/>
          <w:sz w:val="24"/>
        </w:rPr>
        <w:t>10,45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r w:rsidR="001952FB">
        <w:rPr>
          <w:sz w:val="24"/>
          <w:szCs w:val="24"/>
        </w:rPr>
        <w:t>Harun Mujkić, Slav.Brod, Mirka Turčinovića 4A, OIB 47270121045</w:t>
      </w:r>
      <w:r w:rsidR="002D4EF9">
        <w:rPr>
          <w:sz w:val="24"/>
          <w:szCs w:val="24"/>
        </w:rPr>
        <w:t>,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1952FB">
        <w:rPr>
          <w:sz w:val="24"/>
        </w:rPr>
        <w:t>Harunu Mujkiću iz Slav.Broda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2D4EF9">
        <w:rPr>
          <w:sz w:val="24"/>
        </w:rPr>
        <w:t>17.svibnja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2D4EF9">
        <w:rPr>
          <w:sz w:val="24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A83"/>
    <w:rsid w:val="0007036E"/>
    <w:rsid w:val="00072127"/>
    <w:rsid w:val="000A289C"/>
    <w:rsid w:val="000A5BA7"/>
    <w:rsid w:val="000B407B"/>
    <w:rsid w:val="000B4C24"/>
    <w:rsid w:val="000C271D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52FB"/>
    <w:rsid w:val="00195B81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3773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6CB2"/>
    <w:rsid w:val="002B24DA"/>
    <w:rsid w:val="002C417E"/>
    <w:rsid w:val="002C5C00"/>
    <w:rsid w:val="002D4EF9"/>
    <w:rsid w:val="002E0205"/>
    <w:rsid w:val="002E1909"/>
    <w:rsid w:val="002F1BF0"/>
    <w:rsid w:val="002F2CE0"/>
    <w:rsid w:val="002F5E6D"/>
    <w:rsid w:val="003064D7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53505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31F7F"/>
    <w:rsid w:val="00932563"/>
    <w:rsid w:val="009435D5"/>
    <w:rsid w:val="009549FE"/>
    <w:rsid w:val="00954C94"/>
    <w:rsid w:val="009663F4"/>
    <w:rsid w:val="009729A2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6284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15B2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87E5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64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64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4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4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4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64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64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4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4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4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PAŠA j.d.o.o. za ugostiteljstvo i usluge</izvorni_sadrzaj>
    <derivirana_varijabla naziv="DomainObject.Predmet.ProtustrankaFormated_1">  PAŠA j.d.o.o. za ugostiteljstvo i usluge</derivirana_varijabla>
  </DomainObject.Predmet.ProtustrankaFormated>
  <DomainObject.Predmet.ProtustrankaFormatedOIB>
    <izvorni_sadrzaj>  PAŠA j.d.o.o. za ugostiteljstvo i usluge, OIB 83887166118</izvorni_sadrzaj>
    <derivirana_varijabla naziv="DomainObject.Predmet.ProtustrankaFormatedOIB_1">  PAŠA j.d.o.o. za ugostiteljstvo i usluge, OIB 83887166118</derivirana_varijabla>
  </DomainObject.Predmet.ProtustrankaFormatedOIB>
  <DomainObject.Predmet.ProtustrankaFormatedWithAdress>
    <izvorni_sadrzaj> PAŠA j.d.o.o. za ugostiteljstvo i usluge, A. Starčevića 10, 35000 Slavonski Brod</izvorni_sadrzaj>
    <derivirana_varijabla naziv="DomainObject.Predmet.ProtustrankaFormatedWithAdress_1"> PAŠA j.d.o.o. za ugostiteljstvo i usluge, A. Starčevića 10, 35000 Slavonski Brod</derivirana_varijabla>
  </DomainObject.Predmet.ProtustrankaFormatedWithAdress>
  <DomainObject.Predmet.ProtustrankaFormatedWithAdressOIB>
    <izvorni_sadrzaj> PAŠA j.d.o.o. za ugostiteljstvo i usluge, OIB 83887166118, A. Starčevića 10, 35000 Slavonski Brod</izvorni_sadrzaj>
    <derivirana_varijabla naziv="DomainObject.Predmet.ProtustrankaFormatedWithAdressOIB_1"> PAŠA j.d.o.o. za ugostiteljstvo i usluge, OIB 83887166118, A. Starčevića 10, 35000 Slavonski Brod</derivirana_varijabla>
  </DomainObject.Predmet.ProtustrankaFormatedWithAdressOIB>
  <DomainObject.Predmet.ProtustrankaWithAdress>
    <izvorni_sadrzaj>PAŠA j.d.o.o. za ugostiteljstvo i usluge A. Starčevića 10, 35000 Slavonski Brod</izvorni_sadrzaj>
    <derivirana_varijabla naziv="DomainObject.Predmet.ProtustrankaWithAdress_1">PAŠA j.d.o.o. za ugostiteljstvo i usluge A. Starčevića 10, 35000 Slavonski Brod</derivirana_varijabla>
  </DomainObject.Predmet.ProtustrankaWithAdress>
  <DomainObject.Predmet.ProtustrankaWithAdressOIB>
    <izvorni_sadrzaj>PAŠA j.d.o.o. za ugostiteljstvo i usluge, OIB 83887166118, A. Starčevića 10, 35000 Slavonski Brod</izvorni_sadrzaj>
    <derivirana_varijabla naziv="DomainObject.Predmet.ProtustrankaWithAdressOIB_1">PAŠA j.d.o.o. za ugostiteljstvo i usluge, OIB 83887166118, A. Starčevića 10, 35000 Slavonski Brod</derivirana_varijabla>
  </DomainObject.Predmet.ProtustrankaWithAdressOIB>
  <DomainObject.Predmet.ProtustrankaNazivFormated>
    <izvorni_sadrzaj>PAŠA j.d.o.o. za ugostiteljstvo i usluge</izvorni_sadrzaj>
    <derivirana_varijabla naziv="DomainObject.Predmet.ProtustrankaNazivFormated_1">PAŠA j.d.o.o. za ugostiteljstvo i usluge</derivirana_varijabla>
  </DomainObject.Predmet.ProtustrankaNazivFormated>
  <DomainObject.Predmet.ProtustrankaNazivFormatedOIB>
    <izvorni_sadrzaj>PAŠA j.d.o.o. za ugostiteljstvo i usluge, OIB 83887166118</izvorni_sadrzaj>
    <derivirana_varijabla naziv="DomainObject.Predmet.ProtustrankaNazivFormatedOIB_1">PAŠA j.d.o.o. za ugostiteljstvo i usluge, OIB 83887166118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50318.25</izvorni_sadrzaj>
    <derivirana_varijabla naziv="DomainObject.Predmet.TrenutnaVrijednost_1">50318.25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PAŠA j.d.o.o. za ugostiteljstvo i usluge</item>
    </izvorni_sadrzaj>
    <derivirana_varijabla naziv="DomainObject.Predmet.ProtuStrankaListFormated_1">
      <item>PAŠA j.d.o.o. za ugostiteljstvo i usluge</item>
    </derivirana_varijabla>
  </DomainObject.Predmet.ProtuStrankaListFormated>
  <DomainObject.Predmet.ProtuStrankaListFormatedOIB>
    <izvorni_sadrzaj>
      <item>PAŠA j.d.o.o. za ugostiteljstvo i usluge, OIB 83887166118</item>
    </izvorni_sadrzaj>
    <derivirana_varijabla naziv="DomainObject.Predmet.ProtuStrankaListFormatedOIB_1">
      <item>PAŠA j.d.o.o. za ugostiteljstvo i usluge, OIB 83887166118</item>
    </derivirana_varijabla>
  </DomainObject.Predmet.ProtuStrankaListFormatedOIB>
  <DomainObject.Predmet.ProtuStrankaListFormatedWithAdress>
    <izvorni_sadrzaj>
      <item>PAŠA j.d.o.o. za ugostiteljstvo i usluge, A. Starčevića 10, 35000 Slavonski Brod</item>
    </izvorni_sadrzaj>
    <derivirana_varijabla naziv="DomainObject.Predmet.ProtuStrankaListFormatedWithAdress_1">
      <item>PAŠA j.d.o.o. za ugostiteljstvo i usluge, A. Starčevića 10, 35000 Slavonski Brod</item>
    </derivirana_varijabla>
  </DomainObject.Predmet.ProtuStrankaListFormatedWithAdress>
  <DomainObject.Predmet.ProtuStrankaListFormatedWithAdressOIB>
    <izvorni_sadrzaj>
      <item>PAŠA j.d.o.o. za ugostiteljstvo i usluge, OIB 83887166118, A. Starčevića 10, 35000 Slavonski Brod</item>
    </izvorni_sadrzaj>
    <derivirana_varijabla naziv="DomainObject.Predmet.ProtuStrankaListFormatedWithAdressOIB_1">
      <item>PAŠA j.d.o.o. za ugostiteljstvo i usluge, OIB 83887166118, A. Starčevića 10, 35000 Slavonski Brod</item>
    </derivirana_varijabla>
  </DomainObject.Predmet.ProtuStrankaListFormatedWithAdressOIB>
  <DomainObject.Predmet.ProtuStrankaListNazivFormated>
    <izvorni_sadrzaj>
      <item>PAŠA j.d.o.o. za ugostiteljstvo i usluge</item>
    </izvorni_sadrzaj>
    <derivirana_varijabla naziv="DomainObject.Predmet.ProtuStrankaListNazivFormated_1">
      <item>PAŠA j.d.o.o. za ugostiteljstvo i usluge</item>
    </derivirana_varijabla>
  </DomainObject.Predmet.ProtuStrankaListNazivFormated>
  <DomainObject.Predmet.ProtuStrankaListNazivFormatedOIB>
    <izvorni_sadrzaj>
      <item>PAŠA j.d.o.o. za ugostiteljstvo i usluge, OIB 83887166118</item>
    </izvorni_sadrzaj>
    <derivirana_varijabla naziv="DomainObject.Predmet.ProtuStrankaListNazivFormatedOIB_1">
      <item>PAŠA j.d.o.o. za ugostiteljstvo i usluge, OIB 83887166118</item>
    </derivirana_varijabla>
  </DomainObject.Predmet.ProtuStrankaListNazivFormatedOIB>
  <DomainObject.Predmet.OstaliListFormated>
    <izvorni_sadrzaj>
      <item>HARUN MUJKIĆ</item>
    </izvorni_sadrzaj>
    <derivirana_varijabla naziv="DomainObject.Predmet.OstaliListFormated_1">
      <item>HARUN MUJKIĆ</item>
    </derivirana_varijabla>
  </DomainObject.Predmet.OstaliListFormated>
  <DomainObject.Predmet.OstaliListFormatedOIB>
    <izvorni_sadrzaj>
      <item>HARUN MUJKIĆ, OIB 47270121045</item>
    </izvorni_sadrzaj>
    <derivirana_varijabla naziv="DomainObject.Predmet.OstaliListFormatedOIB_1">
      <item>HARUN MUJKIĆ, OIB 47270121045</item>
    </derivirana_varijabla>
  </DomainObject.Predmet.OstaliListFormatedOIB>
  <DomainObject.Predmet.OstaliListFormatedWithAdress>
    <izvorni_sadrzaj>
      <item>HARUN MUJKIĆ, Mirka Turčinovića 4A, 35000 Slavonski Brod</item>
    </izvorni_sadrzaj>
    <derivirana_varijabla naziv="DomainObject.Predmet.OstaliListFormatedWithAdress_1">
      <item>HARUN MUJKIĆ, Mirka Turčinovića 4A, 35000 Slavonski Brod</item>
    </derivirana_varijabla>
  </DomainObject.Predmet.OstaliListFormatedWithAdress>
  <DomainObject.Predmet.OstaliListFormatedWithAdressOIB>
    <izvorni_sadrzaj>
      <item>HARUN MUJKIĆ, OIB 47270121045, Mirka Turčinovića 4A, 35000 Slavonski Brod</item>
    </izvorni_sadrzaj>
    <derivirana_varijabla naziv="DomainObject.Predmet.OstaliListFormatedWithAdressOIB_1">
      <item>HARUN MUJKIĆ, OIB 47270121045, Mirka Turčinovića 4A, 35000 Slavonski Brod</item>
    </derivirana_varijabla>
  </DomainObject.Predmet.OstaliListFormatedWithAdressOIB>
  <DomainObject.Predmet.OstaliListNazivFormated>
    <izvorni_sadrzaj>
      <item>HARUN MUJKIĆ</item>
    </izvorni_sadrzaj>
    <derivirana_varijabla naziv="DomainObject.Predmet.OstaliListNazivFormated_1">
      <item>HARUN MUJKIĆ</item>
    </derivirana_varijabla>
  </DomainObject.Predmet.OstaliListNazivFormated>
  <DomainObject.Predmet.OstaliListNazivFormatedOIB>
    <izvorni_sadrzaj>
      <item>HARUN MUJKIĆ, OIB 47270121045</item>
    </izvorni_sadrzaj>
    <derivirana_varijabla naziv="DomainObject.Predmet.OstaliListNazivFormatedOIB_1">
      <item>HARUN MUJKIĆ, OIB 47270121045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PAŠA j.d.o.o. za ugostiteljstvo i usluge</izvorni_sadrzaj>
    <derivirana_varijabla naziv="DomainObject.Predmet.ProtustrankaIDrugi_1">PAŠA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PAŠA j.d.o.o. za ugostiteljstvo i usluge, OIB 83887166118, A. Starčevića 10, 35000 Slavonski Brod</izvorni_sadrzaj>
    <derivirana_varijabla naziv="DomainObject.Predmet.ProtustrankaIDrugiAdressOIB_1">PAŠA j.d.o.o. za ugostiteljstvo i usluge, OIB 83887166118, A. Starčevića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PAŠA j.d.o.o. za ugostiteljstvo i usluge</item>
      <item>HARUN MUJKIĆ</item>
    </izvorni_sadrzaj>
    <derivirana_varijabla naziv="DomainObject.Predmet.SudioniciListNaziv_1">
      <item>Financijska agencija</item>
      <item>PAŠA j.d.o.o. za ugostiteljstvo i usluge</item>
      <item>HARUN MUJKIĆ</item>
    </derivirana_varijabla>
  </DomainObject.Predmet.SudioniciListNaziv>
  <DomainObject.Predmet.SudioniciListAdressOIB>
    <izvorni_sadrzaj>
      <item>Financijska agencija, OIB 85821130368, Ulica grada Vukovara 70,10000 Zagreb</item>
      <item>PAŠA j.d.o.o. za ugostiteljstvo i usluge, OIB 83887166118, A. Starčevića 10,35000 Slavonski Brod</item>
      <item>HARUN MUJKIĆ, OIB 47270121045, Mirka Turčinovića 4A,35000 Slavonski Brod</item>
    </izvorni_sadrzaj>
    <derivirana_varijabla naziv="DomainObject.Predmet.SudioniciListAdressOIB_1">
      <item>Financijska agencija, OIB 85821130368, Ulica grada Vukovara 70,10000 Zagreb</item>
      <item>PAŠA j.d.o.o. za ugostiteljstvo i usluge, OIB 83887166118, A. Starčevića 10,35000 Slavonski Brod</item>
      <item>HARUN MUJKIĆ, OIB 47270121045, Mirka Turčinovića 4A,35000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83887166118</item>
      <item>, OIB 47270121045</item>
    </izvorni_sadrzaj>
    <derivirana_varijabla naziv="DomainObject.Predmet.SudioniciListNazivOIB_1">
      <item>, OIB 85821130368</item>
      <item>, OIB 83887166118</item>
      <item>, OIB 47270121045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144</properties:Words>
  <properties:Characters>867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2017-05-17T06:43:00Z</dcterms:created>
  <dc:creator>Trgovacki sud</dc:creator>
  <cp:lastModifiedBy>wsadmin</cp:lastModifiedBy>
  <cp:lastPrinted>2017-05-17T06:44:00Z</cp:lastPrinted>
  <dcterms:modified xmlns:xsi="http://www.w3.org/2001/XMLSchema-instance" xsi:type="dcterms:W3CDTF">2017-05-17T06:44:00Z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