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df08" w14:paraId="7b7df08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A4" w:rsidRPr="00182CA4">
        <w:rPr>
          <w:b/>
        </w:rPr>
        <w:t xml:space="preserve"> </w:t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  <w:t xml:space="preserve">      </w:t>
      </w:r>
      <w:r w:rsidR="0033181E">
        <w:rPr>
          <w:b/>
        </w:rPr>
        <w:t>Broj: 7/St-1810</w:t>
      </w:r>
      <w:r w:rsidR="00182CA4" w:rsidRPr="00182CA4">
        <w:rPr>
          <w:b/>
        </w:rPr>
        <w:t>/2016-</w:t>
      </w:r>
      <w:r w:rsidR="00117009">
        <w:rPr>
          <w:b/>
        </w:rPr>
        <w:t>2</w:t>
      </w:r>
      <w:r w:rsidR="0033181E">
        <w:rPr>
          <w:b/>
        </w:rPr>
        <w:t>8</w:t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E71524" w:rsidP="00103E03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103E03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182CA4" w:rsidP="00054AFD" w:rsidR="00182CA4">
      <w:pPr>
        <w:jc w:val="both"/>
      </w:pPr>
    </w:p>
    <w:p w:rsidRDefault="00054AFD" w:rsidP="00054AF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FF5397" w:rsidRPr="00661316">
        <w:rPr>
          <w:b/>
        </w:rPr>
        <w:t xml:space="preserve">TRGOVAČKI SUD U </w:t>
      </w:r>
      <w:r w:rsidR="00FF5397"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 w:rsidR="00FF5397">
        <w:rPr>
          <w:b/>
        </w:rPr>
        <w:t>,</w:t>
      </w:r>
      <w:r w:rsidR="00FF5397">
        <w:t xml:space="preserve"> po</w:t>
      </w:r>
      <w:r w:rsidR="00C44096">
        <w:t xml:space="preserve"> stečajnoj </w:t>
      </w:r>
      <w:r w:rsidR="00FF5397"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33181E" w:rsidRPr="0033181E">
        <w:t>TRANSFORMO d.o.o. za trgovinu i usluge, skra</w:t>
      </w:r>
      <w:r w:rsidR="0033181E">
        <w:t>ćena tvrtka:  TRANSFORMO d.o.o. „ u stečaju“</w:t>
      </w:r>
      <w:r w:rsidR="0033181E" w:rsidRPr="0033181E">
        <w:t xml:space="preserve"> Slavonski Brod, Eugena Kumičića 121, OIB: 82742737395</w:t>
      </w:r>
      <w:r w:rsidR="00C44096" w:rsidRPr="00FA6A11">
        <w:t>,</w:t>
      </w:r>
      <w:r w:rsidR="00C44096" w:rsidRPr="00C44096">
        <w:rPr>
          <w:b/>
        </w:rPr>
        <w:t xml:space="preserve"> </w:t>
      </w:r>
      <w:r w:rsidR="00FF5397">
        <w:t>nakon o</w:t>
      </w:r>
      <w:r w:rsidR="00C44096">
        <w:t>držanog ispitnog ročišta da</w:t>
      </w:r>
      <w:r w:rsidR="004D2BE8">
        <w:t xml:space="preserve">na </w:t>
      </w:r>
      <w:r w:rsidR="0033181E">
        <w:t>20</w:t>
      </w:r>
      <w:r>
        <w:t xml:space="preserve">. </w:t>
      </w:r>
      <w:r w:rsidR="00CD240D">
        <w:t>siječnja</w:t>
      </w:r>
      <w:r w:rsidR="002E79FB">
        <w:t xml:space="preserve"> 201</w:t>
      </w:r>
      <w:r w:rsidR="00CD240D">
        <w:t>7</w:t>
      </w:r>
      <w:r w:rsidR="00FF5397">
        <w:t>. godine i  na temelju Tablice</w:t>
      </w:r>
      <w:r w:rsidR="00FF5397">
        <w:rPr>
          <w:b/>
        </w:rPr>
        <w:t xml:space="preserve"> </w:t>
      </w:r>
      <w:r w:rsidR="00FB009E">
        <w:t xml:space="preserve">ispitanih tražbina, dana </w:t>
      </w:r>
      <w:r w:rsidR="0033181E">
        <w:t>24</w:t>
      </w:r>
      <w:r>
        <w:t xml:space="preserve">. </w:t>
      </w:r>
      <w:r w:rsidR="00CD240D">
        <w:t>siječnja</w:t>
      </w:r>
      <w:r w:rsidR="00FB009E">
        <w:t xml:space="preserve"> 201</w:t>
      </w:r>
      <w:r w:rsidR="00CD240D">
        <w:t>7</w:t>
      </w:r>
      <w:r w:rsidR="00FF5397">
        <w:t xml:space="preserve">. </w:t>
      </w:r>
      <w:r w:rsidR="00A4724B">
        <w:t>godine</w:t>
      </w:r>
    </w:p>
    <w:p w:rsidRDefault="00D21D8C" w:rsidP="00054AFD" w:rsidR="00D21D8C" w:rsidRPr="00054AFD">
      <w:pPr>
        <w:jc w:val="both"/>
        <w:rPr>
          <w:b/>
        </w:rPr>
      </w:pPr>
    </w:p>
    <w:p w:rsidRDefault="00FF5397" w:rsidP="00FF5397" w:rsidR="00FF5397">
      <w:pPr>
        <w:jc w:val="center"/>
      </w:pPr>
      <w:r w:rsidRPr="00E74E31">
        <w:t>r i j e š i o    j e</w:t>
      </w:r>
    </w:p>
    <w:p w:rsidRDefault="00CE5D67" w:rsidP="00FF5397" w:rsidR="00CE5D67">
      <w:pPr>
        <w:jc w:val="center"/>
      </w:pPr>
    </w:p>
    <w:p w:rsidRDefault="00A944CC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</w:t>
      </w:r>
      <w:r w:rsidR="0033181E" w:rsidRPr="0033181E">
        <w:rPr>
          <w:b/>
        </w:rPr>
        <w:t xml:space="preserve"> </w:t>
      </w:r>
      <w:r w:rsidR="0033181E" w:rsidRPr="0033181E">
        <w:t>Utvrđene su tražbine stečajnih vjerovnika drugog višeg isplatnog reda u iznosima kako slijedi</w:t>
      </w:r>
      <w:r w:rsidR="0033181E" w:rsidRPr="0033181E">
        <w:rPr>
          <w:b/>
        </w:rPr>
        <w:t>:</w:t>
      </w:r>
      <w:r w:rsidR="002E1104">
        <w:rPr>
          <w:b/>
        </w:rPr>
        <w:t xml:space="preserve">     </w:t>
      </w:r>
      <w:r w:rsidR="00E54518">
        <w:rPr>
          <w:b/>
        </w:rPr>
        <w:t xml:space="preserve"> </w:t>
      </w:r>
      <w:r w:rsidR="00E54518">
        <w:rPr>
          <w:b/>
        </w:rPr>
        <w:tab/>
      </w:r>
      <w:r w:rsidR="00E54518">
        <w:t xml:space="preserve"> </w:t>
      </w:r>
    </w:p>
    <w:p w:rsidRDefault="00203A23" w:rsidP="00203A23" w:rsidR="00203A23">
      <w:pPr>
        <w:rPr>
          <w:b/>
        </w:rPr>
      </w:pPr>
    </w:p>
    <w:p w:rsidRDefault="00556F1D" w:rsidP="00070B54" w:rsidR="00070B54">
      <w:pPr>
        <w:tabs>
          <w:tab w:pos="5910" w:val="left"/>
        </w:tabs>
      </w:pPr>
      <w:r>
        <w:t xml:space="preserve">1. </w:t>
      </w:r>
      <w:r w:rsidR="00070B54">
        <w:t>GRAD SLAVONSKI BROD Slavonski Brod,</w:t>
      </w:r>
    </w:p>
    <w:p w:rsidRDefault="00070B54" w:rsidP="00070B54" w:rsidR="00103E03">
      <w:pPr>
        <w:tabs>
          <w:tab w:pos="5910" w:val="left"/>
        </w:tabs>
      </w:pPr>
      <w:r>
        <w:t>Vukovarska 1,  OIB 58007872049</w:t>
      </w:r>
      <w:r w:rsidR="00556F1D">
        <w:t xml:space="preserve">                  </w:t>
      </w:r>
      <w:r>
        <w:t xml:space="preserve">                     </w:t>
      </w:r>
      <w:r w:rsidR="00556F1D">
        <w:t xml:space="preserve"> u iznosu od     </w:t>
      </w:r>
      <w:r w:rsidR="0033181E">
        <w:t>108.795,37</w:t>
      </w:r>
      <w:r w:rsidR="00556F1D" w:rsidRPr="00556F1D">
        <w:t xml:space="preserve"> </w:t>
      </w:r>
      <w:r w:rsidR="00556F1D" w:rsidRPr="00B16C22">
        <w:t>Kn</w:t>
      </w:r>
      <w:r w:rsidR="00556F1D">
        <w:t xml:space="preserve"> </w:t>
      </w:r>
    </w:p>
    <w:p w:rsidRDefault="00070B54" w:rsidP="00070B54" w:rsidR="00070B54">
      <w:pPr>
        <w:tabs>
          <w:tab w:pos="5910" w:val="left"/>
        </w:tabs>
      </w:pPr>
    </w:p>
    <w:p w:rsidRDefault="0033181E" w:rsidP="00070B54" w:rsidR="00070B54" w:rsidRPr="00070B54">
      <w:pPr>
        <w:tabs>
          <w:tab w:pos="5910" w:val="left"/>
        </w:tabs>
      </w:pPr>
      <w:r>
        <w:t>2</w:t>
      </w:r>
      <w:r w:rsidR="00070B54">
        <w:t xml:space="preserve">. </w:t>
      </w:r>
      <w:r w:rsidR="00070B54" w:rsidRPr="00070B54">
        <w:t>REPUBLIKA HRVATSKA,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Ministarstvo financija, Porezna uprava, 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Područni ured Slavonija i Baranja, Zagreb,                   </w:t>
      </w:r>
      <w:r w:rsidR="006A04E5">
        <w:t xml:space="preserve">   </w:t>
      </w:r>
      <w:r w:rsidRPr="00070B54">
        <w:t xml:space="preserve"> </w:t>
      </w:r>
      <w:r w:rsidR="00FC70CD">
        <w:t xml:space="preserve">  </w:t>
      </w:r>
      <w:r w:rsidR="00B226C7">
        <w:t xml:space="preserve"> </w:t>
      </w:r>
      <w:r w:rsidRPr="00070B54">
        <w:t xml:space="preserve">u iznosu od     </w:t>
      </w:r>
      <w:r w:rsidR="0033181E">
        <w:t xml:space="preserve">130.732,82 </w:t>
      </w:r>
      <w:r w:rsidR="006A04E5">
        <w:t>Kn</w:t>
      </w:r>
      <w:r w:rsidRPr="00070B54">
        <w:t xml:space="preserve">              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Katačnićeva 5 A, OIB 18683136487, zastupana po </w:t>
      </w:r>
    </w:p>
    <w:p w:rsidRDefault="00070B54" w:rsidP="00070B54" w:rsidR="00070B54">
      <w:pPr>
        <w:tabs>
          <w:tab w:pos="5910" w:val="left"/>
        </w:tabs>
      </w:pPr>
      <w:r>
        <w:t xml:space="preserve"> </w:t>
      </w:r>
      <w:r w:rsidRPr="00070B54">
        <w:t>Županijskom državnom odvjetništvu Slav. Brod</w:t>
      </w:r>
    </w:p>
    <w:p w:rsidRDefault="00070B54" w:rsidP="0033181E" w:rsidR="00182CA4">
      <w:pPr>
        <w:tabs>
          <w:tab w:pos="5910" w:val="left"/>
        </w:tabs>
      </w:pPr>
      <w:r>
        <w:t xml:space="preserve"> </w:t>
      </w:r>
    </w:p>
    <w:p w:rsidRDefault="00595CB9" w:rsidP="0077309D" w:rsidR="00103E03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</w:t>
      </w:r>
      <w:r w:rsidR="00556F1D">
        <w:rPr>
          <w:b/>
        </w:rPr>
        <w:t xml:space="preserve">  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33181E">
        <w:rPr>
          <w:b/>
        </w:rPr>
        <w:t>239.528,12</w:t>
      </w:r>
      <w:r w:rsidR="00556F1D" w:rsidRPr="00556F1D">
        <w:rPr>
          <w:b/>
        </w:rPr>
        <w:t xml:space="preserve"> </w:t>
      </w:r>
      <w:r w:rsidR="00556F1D">
        <w:rPr>
          <w:b/>
        </w:rPr>
        <w:t xml:space="preserve"> </w:t>
      </w:r>
      <w:r w:rsidR="0057107F" w:rsidRPr="0057107F">
        <w:rPr>
          <w:b/>
        </w:rPr>
        <w:t>Kn</w:t>
      </w:r>
      <w:r w:rsidR="0077309D">
        <w:rPr>
          <w:b/>
        </w:rPr>
        <w:t xml:space="preserve">             </w:t>
      </w:r>
      <w:r w:rsidR="00CF4B5F">
        <w:rPr>
          <w:b/>
        </w:rPr>
        <w:t xml:space="preserve">                 </w:t>
      </w:r>
    </w:p>
    <w:p w:rsidRDefault="00961C13" w:rsidP="00100811" w:rsidR="00CD56B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E54518" w:rsidP="00FB1C7C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1768C0">
        <w:rPr>
          <w:b/>
        </w:rPr>
        <w:t>II</w:t>
      </w:r>
      <w:r>
        <w:rPr>
          <w:b/>
        </w:rPr>
        <w:t xml:space="preserve"> Osporene su</w:t>
      </w:r>
      <w:r>
        <w:t xml:space="preserve"> tražbine stečajnih vjerovnika </w:t>
      </w:r>
      <w:r w:rsidR="0033181E">
        <w:t>prvog</w:t>
      </w:r>
      <w:r>
        <w:t xml:space="preserve"> višeg isplatnog reda u iznosima kako slijedi:</w:t>
      </w:r>
    </w:p>
    <w:p w:rsidRDefault="00E54518" w:rsidP="00FB1C7C" w:rsidR="00E54518">
      <w:pPr>
        <w:jc w:val="both"/>
      </w:pPr>
    </w:p>
    <w:p w:rsidRDefault="00FB1C7C" w:rsidP="008C4BC1" w:rsidR="008C4BC1" w:rsidRPr="008C4BC1">
      <w:pPr>
        <w:jc w:val="both"/>
      </w:pPr>
      <w:r>
        <w:t xml:space="preserve">1. </w:t>
      </w:r>
      <w:r w:rsidR="008C4BC1" w:rsidRPr="008C4BC1">
        <w:t>REPUBLIKA HRVATSKA,</w:t>
      </w:r>
    </w:p>
    <w:p w:rsidRDefault="008C4BC1" w:rsidP="008C4BC1" w:rsidR="008C4BC1" w:rsidRPr="008C4BC1">
      <w:pPr>
        <w:jc w:val="both"/>
      </w:pPr>
      <w:r w:rsidRPr="008C4BC1">
        <w:t xml:space="preserve">Ministarstvo financija, Porezna uprava,                            </w:t>
      </w:r>
      <w:r w:rsidR="006A04E5">
        <w:t xml:space="preserve">    </w:t>
      </w:r>
      <w:r w:rsidRPr="008C4BC1">
        <w:t xml:space="preserve">  u iznosu od     </w:t>
      </w:r>
      <w:r>
        <w:t>21.836,72</w:t>
      </w:r>
      <w:r w:rsidRPr="008C4BC1">
        <w:t xml:space="preserve"> Kn</w:t>
      </w:r>
    </w:p>
    <w:p w:rsidRDefault="008C4BC1" w:rsidP="008C4BC1" w:rsidR="008C4BC1" w:rsidRPr="008C4BC1">
      <w:pPr>
        <w:jc w:val="both"/>
      </w:pPr>
      <w:r w:rsidRPr="008C4BC1">
        <w:t xml:space="preserve">Područni ured Slavonija i Baranja, Zagreb,                                   </w:t>
      </w:r>
    </w:p>
    <w:p w:rsidRDefault="008C4BC1" w:rsidP="008C4BC1" w:rsidR="008C4BC1" w:rsidRPr="008C4BC1">
      <w:pPr>
        <w:jc w:val="both"/>
      </w:pPr>
      <w:r w:rsidRPr="008C4BC1">
        <w:t xml:space="preserve">Katačnićeva 5 A, OIB 18683136487, zastupana po </w:t>
      </w:r>
    </w:p>
    <w:p w:rsidRDefault="008C4BC1" w:rsidP="008C4BC1" w:rsidR="008C4BC1">
      <w:pPr>
        <w:jc w:val="both"/>
      </w:pPr>
      <w:r w:rsidRPr="008C4BC1">
        <w:t>Županijskom državnom odvjetništvu Slav. Brod</w:t>
      </w:r>
    </w:p>
    <w:p w:rsidRDefault="00FB1C7C" w:rsidP="00182CA4" w:rsidR="00CE5D67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   </w:t>
      </w:r>
      <w:r w:rsidR="00556F1D">
        <w:rPr>
          <w:b/>
        </w:rPr>
        <w:t xml:space="preserve">     </w:t>
      </w:r>
      <w:r>
        <w:rPr>
          <w:b/>
        </w:rPr>
        <w:t xml:space="preserve"> </w:t>
      </w:r>
      <w:r w:rsidR="006A04E5">
        <w:rPr>
          <w:b/>
        </w:rPr>
        <w:t xml:space="preserve">     </w:t>
      </w:r>
      <w:r>
        <w:rPr>
          <w:b/>
        </w:rPr>
        <w:t xml:space="preserve"> u iznosu od  </w:t>
      </w:r>
      <w:r w:rsidR="006A04E5">
        <w:rPr>
          <w:b/>
        </w:rPr>
        <w:t xml:space="preserve">     </w:t>
      </w:r>
      <w:r w:rsidR="0033181E">
        <w:rPr>
          <w:b/>
        </w:rPr>
        <w:t>21.836,72</w:t>
      </w:r>
      <w:r>
        <w:rPr>
          <w:b/>
        </w:rPr>
        <w:t xml:space="preserve"> </w:t>
      </w:r>
      <w:r w:rsidRPr="0057107F">
        <w:rPr>
          <w:b/>
        </w:rPr>
        <w:t>Kn</w:t>
      </w:r>
      <w:r w:rsidR="0077309D">
        <w:rPr>
          <w:b/>
        </w:rPr>
        <w:t xml:space="preserve">  </w:t>
      </w:r>
    </w:p>
    <w:p w:rsidRDefault="0077309D" w:rsidP="00182CA4" w:rsidR="00C80AB6" w:rsidRPr="00CE5D67">
      <w:pPr>
        <w:jc w:val="both"/>
        <w:rPr>
          <w:b/>
        </w:rPr>
      </w:pPr>
      <w:r>
        <w:rPr>
          <w:b/>
        </w:rPr>
        <w:lastRenderedPageBreak/>
        <w:t xml:space="preserve">                    </w:t>
      </w:r>
      <w:r w:rsidR="0069341B">
        <w:t xml:space="preserve">   </w:t>
      </w:r>
      <w:r w:rsidR="00100811">
        <w:rPr>
          <w:b/>
        </w:rPr>
        <w:t>III</w:t>
      </w:r>
      <w:r w:rsidR="009730B2">
        <w:t xml:space="preserve">. </w:t>
      </w:r>
      <w:r w:rsidR="00FE503F">
        <w:t xml:space="preserve"> Za osporen</w:t>
      </w:r>
      <w:r w:rsidR="001768C0">
        <w:t>u</w:t>
      </w:r>
      <w:r w:rsidR="00FE503F">
        <w:t xml:space="preserve"> tražbin</w:t>
      </w:r>
      <w:r w:rsidR="001768C0">
        <w:t>u</w:t>
      </w:r>
      <w:r w:rsidR="00FE503F">
        <w:t xml:space="preserve"> </w:t>
      </w:r>
      <w:r w:rsidR="0033181E">
        <w:t>prvog</w:t>
      </w:r>
      <w:r w:rsidR="00FE503F">
        <w:t xml:space="preserve"> višeg isplatnog reda u iznosu od </w:t>
      </w:r>
      <w:r w:rsidR="0033181E">
        <w:t>21.836,72</w:t>
      </w:r>
      <w:r w:rsidR="001768C0">
        <w:t xml:space="preserve"> </w:t>
      </w:r>
      <w:r w:rsidR="00FE503F">
        <w:t>Kn</w:t>
      </w:r>
      <w:r w:rsidR="00E025A0">
        <w:t xml:space="preserve"> stečajni vjerovni</w:t>
      </w:r>
      <w:r w:rsidR="001768C0">
        <w:t>k</w:t>
      </w:r>
      <w:r w:rsidR="0033181E" w:rsidRPr="0033181E">
        <w:t xml:space="preserve"> </w:t>
      </w:r>
      <w:r w:rsidR="006A04E5">
        <w:t>Republika Hrvatska</w:t>
      </w:r>
      <w:r w:rsidR="0033181E" w:rsidRPr="0033181E">
        <w:t xml:space="preserve">,Ministarstvo financija, Porezna uprava,   </w:t>
      </w:r>
      <w:r w:rsidR="006A04E5" w:rsidRPr="006A04E5">
        <w:t>Područni ured Slavonija i Baranja, Zagreb,</w:t>
      </w:r>
      <w:r w:rsidR="0033181E" w:rsidRPr="0033181E">
        <w:t>Katačnićeva 5 A, OIB 18683136487, zastupana po Županijskom državnom odvjetništvu Slav. Brod</w:t>
      </w:r>
      <w:r w:rsidR="006A04E5">
        <w:t xml:space="preserve"> </w:t>
      </w:r>
      <w:r w:rsidR="00E025A0" w:rsidRPr="00E025A0">
        <w:t>upućuj</w:t>
      </w:r>
      <w:r w:rsidR="0033181E">
        <w:t>e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100811"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 xml:space="preserve">Rješenjem poslovni broj </w:t>
      </w:r>
      <w:r w:rsidR="00B36EBC" w:rsidRPr="00B36EBC">
        <w:t>7/St-</w:t>
      </w:r>
      <w:r w:rsidR="006A04E5">
        <w:t>1810</w:t>
      </w:r>
      <w:r w:rsidR="00B36EBC" w:rsidRPr="00B36EBC">
        <w:t>/2016-</w:t>
      </w:r>
      <w:r w:rsidR="006A04E5">
        <w:t>1</w:t>
      </w:r>
      <w:r w:rsidR="006138FC">
        <w:t>9</w:t>
      </w:r>
      <w:r w:rsidR="00B36EBC" w:rsidRPr="00B36EBC">
        <w:t xml:space="preserve"> od </w:t>
      </w:r>
      <w:r w:rsidR="006A04E5">
        <w:t>08</w:t>
      </w:r>
      <w:r w:rsidR="00B36EBC" w:rsidRPr="00B36EBC">
        <w:t xml:space="preserve">. </w:t>
      </w:r>
      <w:r w:rsidR="006A04E5">
        <w:t>studenog</w:t>
      </w:r>
      <w:r w:rsidR="00B36EBC" w:rsidRPr="00B36EBC">
        <w:t xml:space="preserve"> 2016. godine</w:t>
      </w:r>
      <w:r w:rsidRPr="00FA6A11">
        <w:t xml:space="preserve"> otvoren je stečajni postupak nad stečajnim dužnikom </w:t>
      </w:r>
      <w:r w:rsidR="006A04E5" w:rsidRPr="006A04E5">
        <w:t>TRANSFORMO d.o.o. za trgovinu i usluge, skraćena tvrtka:  TRANSFORMO d.o.o. „ u stečaju“ Slavonski Brod, Eugena Kumičića 121, OIB: 82742737395</w:t>
      </w:r>
      <w:r w:rsidR="00B36EBC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6A04E5">
        <w:t>20.</w:t>
      </w:r>
      <w:r w:rsidR="00B36EBC">
        <w:t xml:space="preserve"> </w:t>
      </w:r>
      <w:r w:rsidR="006138FC">
        <w:t>siječnja</w:t>
      </w:r>
      <w:r w:rsidR="00515EE8">
        <w:t xml:space="preserve"> 201</w:t>
      </w:r>
      <w:r w:rsidR="006138FC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</w:t>
      </w:r>
      <w:r w:rsidR="0033181E">
        <w:t>a</w:t>
      </w:r>
      <w:r>
        <w:t xml:space="preserve"> pod točkom I.  izreke rješenja temelj</w:t>
      </w:r>
      <w:r w:rsidR="0033181E">
        <w:t>i</w:t>
      </w:r>
      <w:r>
        <w:t xml:space="preserve">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</w:t>
      </w:r>
      <w:r w:rsidR="0033181E">
        <w:t>a</w:t>
      </w:r>
      <w:r>
        <w:t xml:space="preserve"> </w:t>
      </w:r>
      <w:r w:rsidR="0033181E">
        <w:t>stečajnog</w:t>
      </w:r>
      <w:r>
        <w:t xml:space="preserve"> vj</w:t>
      </w:r>
      <w:r w:rsidR="0033181E">
        <w:t>erovnika naveden</w:t>
      </w:r>
      <w:r w:rsidR="00202339">
        <w:t>a</w:t>
      </w:r>
      <w:r w:rsidR="0033181E">
        <w:t xml:space="preserve"> u točci</w:t>
      </w:r>
      <w:r w:rsidR="001768C0">
        <w:t xml:space="preserve"> II.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</w:t>
      </w:r>
      <w:r w:rsidR="00202339">
        <w:t>,</w:t>
      </w:r>
      <w:r>
        <w:t xml:space="preserve">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CF4B5F" w:rsidR="00590791">
      <w:pPr>
        <w:jc w:val="both"/>
      </w:pPr>
      <w:r>
        <w:t xml:space="preserve">                        </w:t>
      </w:r>
      <w:r w:rsidR="00C50B5D" w:rsidRPr="001768C0">
        <w:t>Stečajni v</w:t>
      </w:r>
      <w:r w:rsidR="00FC36EF" w:rsidRPr="001768C0">
        <w:t>jerovn</w:t>
      </w:r>
      <w:r w:rsidR="005B0BF4" w:rsidRPr="001768C0">
        <w:t>i</w:t>
      </w:r>
      <w:r w:rsidR="0033181E">
        <w:t>k</w:t>
      </w:r>
      <w:r w:rsidR="00FC36EF" w:rsidRPr="001768C0">
        <w:t xml:space="preserve"> </w:t>
      </w:r>
      <w:r w:rsidR="0033181E">
        <w:t>prvog</w:t>
      </w:r>
      <w:r w:rsidR="00FC36EF" w:rsidRPr="001768C0">
        <w:t xml:space="preserve"> </w:t>
      </w:r>
      <w:r w:rsidR="00F34F87" w:rsidRPr="001768C0">
        <w:t xml:space="preserve">višeg </w:t>
      </w:r>
      <w:r w:rsidR="00FC36EF" w:rsidRPr="001768C0">
        <w:t>isp</w:t>
      </w:r>
      <w:r w:rsidR="005B0BF4" w:rsidRPr="001768C0">
        <w:t>latnog reda</w:t>
      </w:r>
      <w:r w:rsidR="001768C0">
        <w:t xml:space="preserve"> </w:t>
      </w:r>
      <w:r w:rsidR="006A04E5">
        <w:t>R</w:t>
      </w:r>
      <w:r w:rsidR="0033181E">
        <w:t xml:space="preserve">epublika </w:t>
      </w:r>
      <w:r w:rsidR="006A04E5">
        <w:t>H</w:t>
      </w:r>
      <w:r w:rsidR="0033181E">
        <w:t>rvatska Ministarstv</w:t>
      </w:r>
      <w:r w:rsidR="006A04E5">
        <w:t>o</w:t>
      </w:r>
      <w:r w:rsidR="0033181E">
        <w:t xml:space="preserve"> financija</w:t>
      </w:r>
      <w:r w:rsidR="006A04E5">
        <w:t>,</w:t>
      </w:r>
      <w:r w:rsidR="0033181E">
        <w:t xml:space="preserve"> Porezna uprava, Područni ured Slavonija i </w:t>
      </w:r>
      <w:r w:rsidR="006A04E5">
        <w:t>Ba</w:t>
      </w:r>
      <w:r w:rsidR="0033181E">
        <w:t>ranja,</w:t>
      </w:r>
      <w:r w:rsidR="006A04E5">
        <w:t xml:space="preserve"> </w:t>
      </w:r>
      <w:r w:rsidR="00EA7726">
        <w:t xml:space="preserve">za osporenu tražbinu </w:t>
      </w:r>
      <w:r w:rsidR="0033181E">
        <w:t>prvog</w:t>
      </w:r>
      <w:r w:rsidR="00EA7726">
        <w:t xml:space="preserve"> višeg isplatnog reda</w:t>
      </w:r>
      <w:r w:rsidR="001768C0">
        <w:t xml:space="preserve"> u iznosu od</w:t>
      </w:r>
      <w:r w:rsidR="00590791">
        <w:t xml:space="preserve"> </w:t>
      </w:r>
      <w:r w:rsidR="0033181E">
        <w:t>21.836,72 Kn</w:t>
      </w:r>
      <w:r w:rsidR="001768C0" w:rsidRPr="001768C0">
        <w:t xml:space="preserve"> </w:t>
      </w:r>
      <w:r w:rsidR="00590791">
        <w:t>upućen</w:t>
      </w:r>
      <w:r w:rsidR="0033181E">
        <w:t>a je</w:t>
      </w:r>
      <w:r w:rsidR="00590791">
        <w:t xml:space="preserve">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 xml:space="preserve">io </w:t>
      </w:r>
      <w:r w:rsidR="00EA7726">
        <w:t>ov</w:t>
      </w:r>
      <w:r w:rsidR="0033181E">
        <w:t>u</w:t>
      </w:r>
      <w:r w:rsidR="00EA7726">
        <w:t xml:space="preserve"> tražbin</w:t>
      </w:r>
      <w:r w:rsidR="0033181E">
        <w:t>u</w:t>
      </w:r>
      <w:r w:rsidR="005E25DB">
        <w:t>,</w:t>
      </w:r>
      <w:r w:rsidR="00EA7726">
        <w:t xml:space="preserve"> </w:t>
      </w:r>
      <w:r w:rsidR="005E25DB">
        <w:t>a tražbin</w:t>
      </w:r>
      <w:r w:rsidR="0033181E">
        <w:t>a</w:t>
      </w:r>
      <w:r w:rsidR="005E25DB">
        <w:t xml:space="preserve"> se temelj</w:t>
      </w:r>
      <w:r w:rsidR="0033181E">
        <w:t>i</w:t>
      </w:r>
      <w:r w:rsidR="005E25DB">
        <w:t xml:space="preserve"> na vjerodostojnoj ispravi.</w:t>
      </w:r>
      <w:r w:rsidR="007D6839">
        <w:t xml:space="preserve"> </w:t>
      </w:r>
    </w:p>
    <w:p w:rsidRDefault="00231D19" w:rsidP="00CF4B5F" w:rsidR="001D5104">
      <w:pPr>
        <w:jc w:val="both"/>
      </w:pPr>
      <w:r>
        <w:t xml:space="preserve"> 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EA7726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6A04E5">
        <w:t>24</w:t>
      </w:r>
      <w:r w:rsidR="00B36EBC">
        <w:t xml:space="preserve">. </w:t>
      </w:r>
      <w:r w:rsidR="006138FC">
        <w:t>siječnja</w:t>
      </w:r>
      <w:r w:rsidR="00A34AB3">
        <w:t xml:space="preserve"> 201</w:t>
      </w:r>
      <w:r w:rsidR="006138FC">
        <w:t>7</w:t>
      </w:r>
      <w:r>
        <w:t>. godine</w:t>
      </w:r>
      <w:r w:rsidR="00CF4B5F">
        <w:t>.</w:t>
      </w: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CE5D67">
        <w:t xml:space="preserve">                  </w:t>
      </w:r>
      <w:r>
        <w:t xml:space="preserve">   </w:t>
      </w:r>
      <w:r w:rsidR="00AC523A">
        <w:t xml:space="preserve"> </w:t>
      </w:r>
      <w:r w:rsidR="001D5104">
        <w:t>Stečajna sutkinja:</w:t>
      </w:r>
    </w:p>
    <w:p w:rsidRDefault="001D5104" w:rsidP="005B523C" w:rsidR="006A04E5">
      <w:pPr>
        <w:jc w:val="both"/>
      </w:pPr>
      <w:r>
        <w:tab/>
      </w:r>
      <w:r w:rsidR="00D52864"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CE5D67">
        <w:t xml:space="preserve">                   </w:t>
      </w:r>
      <w:r w:rsidR="0056431C">
        <w:t xml:space="preserve"> </w:t>
      </w:r>
      <w:r>
        <w:t>Mirna Vujčić</w:t>
      </w:r>
      <w:r w:rsidR="00E65647">
        <w:t xml:space="preserve">  </w:t>
      </w:r>
    </w:p>
    <w:p w:rsidRDefault="00E65647" w:rsidP="00CE5D67" w:rsidR="00CE5D67" w:rsidRPr="00CE5D67">
      <w:pPr>
        <w:jc w:val="both"/>
        <w:rPr>
          <w:b/>
        </w:rPr>
      </w:pPr>
      <w:r>
        <w:t xml:space="preserve"> </w:t>
      </w:r>
      <w:r w:rsidR="00CE5D67" w:rsidRPr="00CE5D67">
        <w:rPr>
          <w:b/>
        </w:rPr>
        <w:t>POUKA O PRAVNOM LIJEKU:</w:t>
      </w:r>
    </w:p>
    <w:p w:rsidRDefault="00CE5D67" w:rsidP="00CE5D67" w:rsidR="00CE5D67" w:rsidRPr="00CE5D67">
      <w:pPr>
        <w:jc w:val="both"/>
        <w:rPr>
          <w:sz w:val="20"/>
          <w:szCs w:val="20"/>
        </w:rPr>
      </w:pPr>
      <w:r w:rsidRPr="00CE5D67">
        <w:rPr>
          <w:sz w:val="20"/>
          <w:szCs w:val="20"/>
        </w:rPr>
        <w:t xml:space="preserve">Protiv ovog rješenja  pravo na žalbu ima svaki vjerovnik u dijelu koji </w:t>
      </w:r>
    </w:p>
    <w:p w:rsidRDefault="00CE5D67" w:rsidP="00CE5D67" w:rsidR="00CE5D67" w:rsidRPr="00CE5D67">
      <w:pPr>
        <w:jc w:val="both"/>
        <w:rPr>
          <w:sz w:val="20"/>
          <w:szCs w:val="20"/>
        </w:rPr>
      </w:pPr>
      <w:r w:rsidRPr="00CE5D67">
        <w:rPr>
          <w:sz w:val="20"/>
          <w:szCs w:val="20"/>
        </w:rPr>
        <w:t xml:space="preserve">se tiče njegove prijavljene tražbine, odnosno tražbine koju je osporio i </w:t>
      </w:r>
    </w:p>
    <w:p w:rsidRDefault="00CE5D67" w:rsidP="00CE5D67" w:rsidR="00CE5D67" w:rsidRPr="00CE5D67">
      <w:pPr>
        <w:jc w:val="both"/>
        <w:rPr>
          <w:sz w:val="20"/>
          <w:szCs w:val="20"/>
        </w:rPr>
      </w:pPr>
      <w:r w:rsidRPr="00CE5D67">
        <w:rPr>
          <w:sz w:val="20"/>
          <w:szCs w:val="20"/>
        </w:rPr>
        <w:t xml:space="preserve">stečajni upravitelj. Žalba se podnosi Viskom trgovačkom sudu Republike </w:t>
      </w:r>
    </w:p>
    <w:p w:rsidRDefault="00CE5D67" w:rsidP="00CE5D67" w:rsidR="00CE5D67" w:rsidRPr="00CE5D67">
      <w:pPr>
        <w:jc w:val="both"/>
        <w:rPr>
          <w:sz w:val="20"/>
          <w:szCs w:val="20"/>
        </w:rPr>
      </w:pPr>
      <w:r w:rsidRPr="00CE5D67">
        <w:rPr>
          <w:sz w:val="20"/>
          <w:szCs w:val="20"/>
        </w:rPr>
        <w:t xml:space="preserve">Hrvatske putem ovoga suda u roku od osam dana od isteka osmog dana od </w:t>
      </w:r>
    </w:p>
    <w:p w:rsidRDefault="00CE5D67" w:rsidP="00CE5D67" w:rsidR="00FC70CD">
      <w:pPr>
        <w:jc w:val="both"/>
      </w:pPr>
      <w:r w:rsidRPr="00CE5D67">
        <w:rPr>
          <w:sz w:val="20"/>
          <w:szCs w:val="20"/>
        </w:rPr>
        <w:t>dana objave rješenja na mrežnoj stranici e-Oglasna ploča sudova, u tri primjerka</w:t>
      </w:r>
      <w:r w:rsidRPr="00CE5D67">
        <w:t>.</w:t>
      </w:r>
    </w:p>
    <w:p w:rsidRDefault="00E65647" w:rsidP="005B523C" w:rsidR="00E65647">
      <w:pPr>
        <w:jc w:val="both"/>
      </w:pPr>
      <w:r>
        <w:lastRenderedPageBreak/>
        <w:t xml:space="preserve">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AB54B9" w:rsidR="001D5104" w:rsidRPr="00427D29">
      <w:pPr>
        <w:rPr>
          <w:sz w:val="20"/>
          <w:szCs w:val="20"/>
        </w:rPr>
      </w:pP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CD56B6" w:rsidRPr="007237BC">
      <w:r w:rsidRPr="007237BC">
        <w:t>DNA:</w:t>
      </w:r>
    </w:p>
    <w:p w:rsidRDefault="00AB54B9" w:rsidP="001D5104" w:rsidR="005B523C" w:rsidRPr="007237BC">
      <w:r w:rsidRPr="007237BC">
        <w:t>-</w:t>
      </w:r>
      <w:r w:rsidR="005B523C" w:rsidRPr="007237BC">
        <w:t>Objaviti na mrežnoj stranici e-Oglasna ploča sudova</w:t>
      </w:r>
    </w:p>
    <w:sectPr w:rsidSect="00203A23" w:rsidR="005B523C" w:rsidRPr="007237B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5D6" w:rsidR="001F75D6">
      <w:r>
        <w:separator/>
      </w:r>
    </w:p>
  </w:endnote>
  <w:endnote w:id="0" w:type="continuationSeparator">
    <w:p w:rsidRDefault="001F75D6" w:rsidR="001F7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5D6" w:rsidR="001F75D6">
      <w:r>
        <w:separator/>
      </w:r>
    </w:p>
  </w:footnote>
  <w:footnote w:id="0" w:type="continuationSeparator">
    <w:p w:rsidRDefault="001F75D6" w:rsidR="001F7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8E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A7726" w:rsidP="00B07D34" w:rsidR="00E65647" w:rsidRPr="00760960">
    <w:pPr>
      <w:pStyle w:val="Zaglavlje"/>
      <w:jc w:val="right"/>
      <w:rPr>
        <w:b/>
      </w:rPr>
    </w:pPr>
    <w:r>
      <w:rPr>
        <w:b/>
      </w:rPr>
      <w:t>Broj: 7/St-</w:t>
    </w:r>
    <w:r w:rsidR="006A04E5">
      <w:rPr>
        <w:b/>
      </w:rPr>
      <w:t>1810</w:t>
    </w:r>
    <w:r w:rsidR="00182CA4" w:rsidRPr="00182CA4">
      <w:rPr>
        <w:b/>
      </w:rPr>
      <w:t>/2016-</w:t>
    </w:r>
    <w:r w:rsidR="00B85F28">
      <w:rPr>
        <w:b/>
      </w:rPr>
      <w:t>2</w:t>
    </w:r>
    <w:r w:rsidR="006A04E5">
      <w:rPr>
        <w:b/>
      </w:rPr>
      <w:t>8</w:t>
    </w:r>
    <w:r w:rsidR="00E65647" w:rsidRPr="00356088">
      <w:rPr>
        <w:b/>
      </w:rPr>
      <w:t xml:space="preserve">                                                                       </w:t>
    </w:r>
    <w:r w:rsidR="00E65647">
      <w:rPr>
        <w:b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0B19"/>
    <w:rsid w:val="00002FD1"/>
    <w:rsid w:val="00006780"/>
    <w:rsid w:val="00017D04"/>
    <w:rsid w:val="00046955"/>
    <w:rsid w:val="00054AFD"/>
    <w:rsid w:val="000600E4"/>
    <w:rsid w:val="00061F36"/>
    <w:rsid w:val="000624D0"/>
    <w:rsid w:val="0006366B"/>
    <w:rsid w:val="00067870"/>
    <w:rsid w:val="00070B54"/>
    <w:rsid w:val="0009249A"/>
    <w:rsid w:val="000A2F0D"/>
    <w:rsid w:val="000D1BA5"/>
    <w:rsid w:val="000F0FCD"/>
    <w:rsid w:val="00100811"/>
    <w:rsid w:val="00103E03"/>
    <w:rsid w:val="001112F6"/>
    <w:rsid w:val="00117009"/>
    <w:rsid w:val="001219BB"/>
    <w:rsid w:val="001373D4"/>
    <w:rsid w:val="00155CEB"/>
    <w:rsid w:val="001715D0"/>
    <w:rsid w:val="001768C0"/>
    <w:rsid w:val="00182CA4"/>
    <w:rsid w:val="0018553C"/>
    <w:rsid w:val="001C6D7E"/>
    <w:rsid w:val="001C79C9"/>
    <w:rsid w:val="001D5104"/>
    <w:rsid w:val="001E1EB6"/>
    <w:rsid w:val="001F529C"/>
    <w:rsid w:val="001F5308"/>
    <w:rsid w:val="001F75D6"/>
    <w:rsid w:val="00202339"/>
    <w:rsid w:val="00203A23"/>
    <w:rsid w:val="00231D19"/>
    <w:rsid w:val="00241FFB"/>
    <w:rsid w:val="00253557"/>
    <w:rsid w:val="0029176B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181E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4CF8"/>
    <w:rsid w:val="0045505F"/>
    <w:rsid w:val="004565ED"/>
    <w:rsid w:val="00475F87"/>
    <w:rsid w:val="00477C1E"/>
    <w:rsid w:val="00492EA6"/>
    <w:rsid w:val="004B4134"/>
    <w:rsid w:val="004C3235"/>
    <w:rsid w:val="004C6175"/>
    <w:rsid w:val="004D2BE8"/>
    <w:rsid w:val="004E0A5C"/>
    <w:rsid w:val="004E2867"/>
    <w:rsid w:val="004E4426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56F1D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16D5"/>
    <w:rsid w:val="005E25DB"/>
    <w:rsid w:val="005E4D9F"/>
    <w:rsid w:val="005F58B7"/>
    <w:rsid w:val="00613263"/>
    <w:rsid w:val="006138FC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A04E5"/>
    <w:rsid w:val="006C033E"/>
    <w:rsid w:val="006D59CD"/>
    <w:rsid w:val="006D7BF5"/>
    <w:rsid w:val="00700125"/>
    <w:rsid w:val="0071153D"/>
    <w:rsid w:val="007140B8"/>
    <w:rsid w:val="00717E58"/>
    <w:rsid w:val="007237BC"/>
    <w:rsid w:val="007314A7"/>
    <w:rsid w:val="00760960"/>
    <w:rsid w:val="00761C10"/>
    <w:rsid w:val="00765A2A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20A6"/>
    <w:rsid w:val="008B5FEB"/>
    <w:rsid w:val="008B6C52"/>
    <w:rsid w:val="008C1F91"/>
    <w:rsid w:val="008C4BC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67A3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4724B"/>
    <w:rsid w:val="00A505BA"/>
    <w:rsid w:val="00A7143C"/>
    <w:rsid w:val="00A944CC"/>
    <w:rsid w:val="00A94F79"/>
    <w:rsid w:val="00AB18C1"/>
    <w:rsid w:val="00AB54B9"/>
    <w:rsid w:val="00AC0A8C"/>
    <w:rsid w:val="00AC28E0"/>
    <w:rsid w:val="00AC523A"/>
    <w:rsid w:val="00AE5D5E"/>
    <w:rsid w:val="00AF2245"/>
    <w:rsid w:val="00AF38B6"/>
    <w:rsid w:val="00B04E6A"/>
    <w:rsid w:val="00B07D34"/>
    <w:rsid w:val="00B115FD"/>
    <w:rsid w:val="00B14292"/>
    <w:rsid w:val="00B226C7"/>
    <w:rsid w:val="00B34AC0"/>
    <w:rsid w:val="00B36EBC"/>
    <w:rsid w:val="00B43A5C"/>
    <w:rsid w:val="00B85F28"/>
    <w:rsid w:val="00B86E6E"/>
    <w:rsid w:val="00B92C83"/>
    <w:rsid w:val="00B960A2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660C6"/>
    <w:rsid w:val="00C77087"/>
    <w:rsid w:val="00C80AB6"/>
    <w:rsid w:val="00C82135"/>
    <w:rsid w:val="00C871ED"/>
    <w:rsid w:val="00C9703B"/>
    <w:rsid w:val="00CC6A20"/>
    <w:rsid w:val="00CC75ED"/>
    <w:rsid w:val="00CD240D"/>
    <w:rsid w:val="00CD56B6"/>
    <w:rsid w:val="00CD7BE2"/>
    <w:rsid w:val="00CE440E"/>
    <w:rsid w:val="00CE5D67"/>
    <w:rsid w:val="00CE7AF8"/>
    <w:rsid w:val="00CF2ACD"/>
    <w:rsid w:val="00CF4B5F"/>
    <w:rsid w:val="00CF5E03"/>
    <w:rsid w:val="00D21D8C"/>
    <w:rsid w:val="00D229E7"/>
    <w:rsid w:val="00D35C59"/>
    <w:rsid w:val="00D44CF7"/>
    <w:rsid w:val="00D45417"/>
    <w:rsid w:val="00D52819"/>
    <w:rsid w:val="00D52864"/>
    <w:rsid w:val="00D62348"/>
    <w:rsid w:val="00D717F8"/>
    <w:rsid w:val="00D74C16"/>
    <w:rsid w:val="00D946FD"/>
    <w:rsid w:val="00D95E6F"/>
    <w:rsid w:val="00DD5128"/>
    <w:rsid w:val="00DD6969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A7726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470AB"/>
    <w:rsid w:val="00F50277"/>
    <w:rsid w:val="00F66DF2"/>
    <w:rsid w:val="00F93908"/>
    <w:rsid w:val="00F96CE1"/>
    <w:rsid w:val="00F97EBE"/>
    <w:rsid w:val="00FA6A11"/>
    <w:rsid w:val="00FB009E"/>
    <w:rsid w:val="00FB1C7C"/>
    <w:rsid w:val="00FB1DA9"/>
    <w:rsid w:val="00FC0401"/>
    <w:rsid w:val="00FC36EF"/>
    <w:rsid w:val="00FC70CD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8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8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8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8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2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8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8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8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8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  <item>Bojan Sudarević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F62CF-DA6B-448C-ADB2-DDE8816A5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639</properties:Words>
  <properties:Characters>3618</properties:Characters>
  <properties:Lines>95</properties:Lines>
  <properties:Paragraphs>47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2017-01-24T09:35:00Z</dcterms:created>
  <dc:creator>zbiondic</dc:creator>
  <cp:lastModifiedBy>wsadmin</cp:lastModifiedBy>
  <cp:lastPrinted>2017-01-24T10:02:00Z</cp:lastPrinted>
  <dcterms:modified xmlns:xsi="http://www.w3.org/2001/XMLSchema-instance" xsi:type="dcterms:W3CDTF">2017-01-24T11:31:00Z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