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394c" w14:paraId="14d394c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977279">
        <w:t>6259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977279">
        <w:rPr>
          <w:lang w:val="pt-BR"/>
        </w:rPr>
        <w:t>INFOWEB UDRUGA ZA NEOVISNO INTERNET INFORMIRANJE, Zagreb, Bednjanska 10a, OIB: 40902203477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822AC8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7D0C37">
        <w:t>1</w:t>
      </w:r>
      <w:r w:rsidR="009530FB">
        <w:t>.000,00 kn (jednat</w:t>
      </w:r>
      <w:r w:rsidR="00F5405D" w:rsidRPr="00F5405D">
        <w:t>isuća kuna),</w:t>
      </w:r>
      <w:r w:rsidR="00F246E2">
        <w:t xml:space="preserve"> </w:t>
      </w:r>
      <w:r w:rsidR="00F246E2" w:rsidRPr="007D0C37">
        <w:t xml:space="preserve">protiv </w:t>
      </w:r>
      <w:r w:rsidR="00C21B63">
        <w:t>Siniše Malus</w:t>
      </w:r>
      <w:r w:rsidR="00977279">
        <w:t xml:space="preserve">, Zagreb, Sveti Duh </w:t>
      </w:r>
      <w:r w:rsidR="00822AC8">
        <w:t>15, OIB: 16838388816 i Srebrenke</w:t>
      </w:r>
    </w:p>
    <w:p w:rsidRDefault="00822AC8" w:rsidP="00822AC8" w:rsidR="00F5405D">
      <w:pPr>
        <w:jc w:val="both"/>
      </w:pPr>
      <w:r>
        <w:t>Tamare</w:t>
      </w:r>
      <w:r w:rsidR="00977279">
        <w:t xml:space="preserve"> Zlopaša, Zagreb, Bednjanska ulica 14, OIB: 55005405692</w:t>
      </w:r>
      <w:r w:rsidR="00405F2A" w:rsidRPr="007D0C37">
        <w:t>,</w:t>
      </w:r>
      <w:r w:rsidR="00FD3621" w:rsidRPr="007D0C37">
        <w:t xml:space="preserve"> </w:t>
      </w:r>
      <w:r w:rsidR="00F246E2" w:rsidRPr="007D0C37">
        <w:t>p</w:t>
      </w:r>
      <w:r w:rsidR="00F246E2">
        <w:t>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>
        <w:t>6259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>
        <w:t>23</w:t>
      </w:r>
      <w:r w:rsidR="0086317B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822AC8">
        <w:t>Siniša Malus i Srebrenka Tamara Zlopaša</w:t>
      </w:r>
      <w:r w:rsidR="00615C84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C21B63">
        <w:t>6259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C21B63">
        <w:t>6259</w:t>
      </w:r>
      <w:r w:rsidR="00666BA3">
        <w:t xml:space="preserve">/16 od </w:t>
      </w:r>
      <w:r w:rsidR="0086317B">
        <w:t>2</w:t>
      </w:r>
      <w:r w:rsidR="00C21B63">
        <w:t>3</w:t>
      </w:r>
      <w:r w:rsidR="0086317B">
        <w:t>. ožujka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664237">
        <w:t>s od 1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C21B63">
        <w:t>6259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194B64">
        <w:t xml:space="preserve">iznos od </w:t>
      </w:r>
      <w:r w:rsidR="00664237">
        <w:t>1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C61C09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C61C09" w:rsidP="00C61C09" w:rsidR="00C61C0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C61C09" w:rsidP="00C61C09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61C09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977279">
      <w:t>6259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E19ED"/>
    <w:rsid w:val="001220A0"/>
    <w:rsid w:val="001708F2"/>
    <w:rsid w:val="001767BF"/>
    <w:rsid w:val="00194B64"/>
    <w:rsid w:val="001D4F7B"/>
    <w:rsid w:val="001E16B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7F3F"/>
    <w:rsid w:val="004E5469"/>
    <w:rsid w:val="004E6735"/>
    <w:rsid w:val="004F022B"/>
    <w:rsid w:val="005071FA"/>
    <w:rsid w:val="00517235"/>
    <w:rsid w:val="005209CF"/>
    <w:rsid w:val="00541F44"/>
    <w:rsid w:val="00555310"/>
    <w:rsid w:val="005640F5"/>
    <w:rsid w:val="005708AE"/>
    <w:rsid w:val="00575C7A"/>
    <w:rsid w:val="00593A47"/>
    <w:rsid w:val="005A016D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4237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0C37"/>
    <w:rsid w:val="007D2792"/>
    <w:rsid w:val="00820565"/>
    <w:rsid w:val="00822AC8"/>
    <w:rsid w:val="008239E7"/>
    <w:rsid w:val="00862547"/>
    <w:rsid w:val="0086317B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77279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21B63"/>
    <w:rsid w:val="00C515C3"/>
    <w:rsid w:val="00C60189"/>
    <w:rsid w:val="00C61C0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A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A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A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A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A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A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A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A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St-6259/2016-24</izvorni_sadrzaj>
    <derivirana_varijabla naziv="DomainObject.Oznaka_1">St-6259/2016-24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St-6259/2016</izvorni_sadrzaj>
    <derivirana_varijabla naziv="DomainObject.Predmet.OznakaBroj_1">St-6259/2016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INFOWEB UDRUGA ZA NEOVISNO INTERNET INFORMIRANJE</izvorni_sadrzaj>
    <derivirana_varijabla naziv="DomainObject.Predmet.ProtustrankaFormated_1">  INFOWEB UDRUGA ZA NEOVISNO INTERNET INFORMIRANJE</derivirana_varijabla>
  </DomainObject.Predmet.ProtustrankaFormated>
  <DomainObject.Predmet.ProtustrankaFormatedOIB>
    <izvorni_sadrzaj>  INFOWEB UDRUGA ZA NEOVISNO INTERNET INFORMIRANJE, OIB 40902203477</izvorni_sadrzaj>
    <derivirana_varijabla naziv="DomainObject.Predmet.ProtustrankaFormatedOIB_1">  INFOWEB UDRUGA ZA NEOVISNO INTERNET INFORMIRANJE, OIB 40902203477</derivirana_varijabla>
  </DomainObject.Predmet.ProtustrankaFormatedOIB>
  <DomainObject.Predmet.ProtustrankaFormatedWithAdress>
    <izvorni_sadrzaj> INFOWEB UDRUGA ZA NEOVISNO INTERNET INFORMIRANJE, Bednjanska 10 a, 10000 Zagreb</izvorni_sadrzaj>
    <derivirana_varijabla naziv="DomainObject.Predmet.ProtustrankaFormatedWithAdress_1"> INFOWEB UDRUGA ZA NEOVISNO INTERNET INFORMIRANJE, Bednjanska 10 a, 10000 Zagreb</derivirana_varijabla>
  </DomainObject.Predmet.ProtustrankaFormatedWithAdress>
  <DomainObject.Predmet.ProtustrankaFormatedWithAdressOIB>
    <izvorni_sadrzaj> INFOWEB UDRUGA ZA NEOVISNO INTERNET INFORMIRANJE, OIB 40902203477, Bednjanska 10 a, 10000 Zagreb</izvorni_sadrzaj>
    <derivirana_varijabla naziv="DomainObject.Predmet.ProtustrankaFormatedWithAdressOIB_1"> INFOWEB UDRUGA ZA NEOVISNO INTERNET INFORMIRANJE, OIB 40902203477, Bednjanska 10 a, 10000 Zagreb</derivirana_varijabla>
  </DomainObject.Predmet.ProtustrankaFormatedWithAdressOIB>
  <DomainObject.Predmet.ProtustrankaWithAdress>
    <izvorni_sadrzaj>INFOWEB UDRUGA ZA NEOVISNO INTERNET INFORMIRANJE Bednjanska 10 a, 10000 Zagreb</izvorni_sadrzaj>
    <derivirana_varijabla naziv="DomainObject.Predmet.ProtustrankaWithAdress_1">INFOWEB UDRUGA ZA NEOVISNO INTERNET INFORMIRANJE Bednjanska 10 a, 10000 Zagreb</derivirana_varijabla>
  </DomainObject.Predmet.ProtustrankaWithAdress>
  <DomainObject.Predmet.ProtustrankaWithAdressOIB>
    <izvorni_sadrzaj>INFOWEB UDRUGA ZA NEOVISNO INTERNET INFORMIRANJE, OIB 40902203477, Bednjanska 10 a, 10000 Zagreb</izvorni_sadrzaj>
    <derivirana_varijabla naziv="DomainObject.Predmet.ProtustrankaWithAdressOIB_1">INFOWEB UDRUGA ZA NEOVISNO INTERNET INFORMIRANJE, OIB 40902203477, Bednjanska 10 a, 10000 Zagreb</derivirana_varijabla>
  </DomainObject.Predmet.ProtustrankaWithAdressOIB>
  <DomainObject.Predmet.ProtustrankaNazivFormated>
    <izvorni_sadrzaj>INFOWEB UDRUGA ZA NEOVISNO INTERNET INFORMIRANJE</izvorni_sadrzaj>
    <derivirana_varijabla naziv="DomainObject.Predmet.ProtustrankaNazivFormated_1">INFOWEB UDRUGA ZA NEOVISNO INTERNET INFORMIRANJE</derivirana_varijabla>
  </DomainObject.Predmet.ProtustrankaNazivFormated>
  <DomainObject.Predmet.ProtustrankaNazivFormatedOIB>
    <izvorni_sadrzaj>INFOWEB UDRUGA ZA NEOVISNO INTERNET INFORMIRANJE, OIB 40902203477</izvorni_sadrzaj>
    <derivirana_varijabla naziv="DomainObject.Predmet.ProtustrankaNazivFormatedOIB_1">INFOWEB UDRUGA ZA NEOVISNO INTERNET INFORMIRANJE, OIB 40902203477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Srebrenka Tamara Zlopaša</izvorni_sadrzaj>
    <derivirana_varijabla naziv="DomainObject.Predmet.StrankaFormated_1">  FINA Regionalni centar Zagreb; Srebrenka Tamara Zlopaša</derivirana_varijabla>
  </DomainObject.Predmet.StrankaFormated>
  <DomainObject.Predmet.StrankaFormatedOIB>
    <izvorni_sadrzaj>  FINA Regionalni centar Zagreb, OIB 85821130368; Srebrenka Tamara Zlopaša, OIB 55005405692</izvorni_sadrzaj>
    <derivirana_varijabla naziv="DomainObject.Predmet.StrankaFormatedOIB_1">  FINA Regionalni centar Zagreb, OIB 85821130368; Srebrenka Tamara Zlopaša, OIB 55005405692</derivirana_varijabla>
  </DomainObject.Predmet.StrankaFormatedOIB>
  <DomainObject.Predmet.StrankaFormatedWithAdress>
    <izvorni_sadrzaj> FINA Regionalni centar Zagreb, Trg svibanjskih žrtava 1995. br. 1, 10000 Zagreb; Srebrenka Tamara Zlopaša, Bednjanska 14, 10000 Zagreb</izvorni_sadrzaj>
    <derivirana_varijabla naziv="DomainObject.Predmet.StrankaFormatedWithAdress_1"> FINA Regionalni centar Zagreb, Trg svibanjskih žrtava 1995. br. 1, 10000 Zagreb; Srebrenka Tamara Zlopaša, Bednjanska 14, 10000 Zagreb</derivirana_varijabla>
  </DomainObject.Predmet.StrankaFormatedWithAdress>
  <DomainObject.Predmet.StrankaFormatedWithAdressOIB>
    <izvorni_sadrzaj> FINA Regionalni centar Zagreb, OIB 85821130368, Trg svibanjskih žrtava 1995. br. 1, 10000 Zagreb; Srebrenka Tamara Zlopaša, OIB 55005405692, Bednjanska 14, 10000 Zagreb</izvorni_sadrzaj>
    <derivirana_varijabla naziv="DomainObject.Predmet.StrankaFormatedWithAdressOIB_1"> FINA Regionalni centar Zagreb, OIB 85821130368, Trg svibanjskih žrtava 1995. br. 1, 10000 Zagreb; Srebrenka Tamara Zlopaša, OIB 55005405692, Bednjanska 14, 10000 Zagreb</derivirana_varijabla>
  </DomainObject.Predmet.StrankaFormatedWithAdressOIB>
  <DomainObject.Predmet.StrankaWithAdress>
    <izvorni_sadrzaj>FINA Regionalni centar Zagreb Trg svibanjskih žrtava 1995. br. 1,10000 Zagreb,Srebrenka Tamara Zlopaša Bednjanska 14,10000 Zagreb</izvorni_sadrzaj>
    <derivirana_varijabla naziv="DomainObject.Predmet.StrankaWithAdress_1">FINA Regionalni centar Zagreb Trg svibanjskih žrtava 1995. br. 1,10000 Zagreb,Srebrenka Tamara Zlopaša Bednjanska 14,10000 Zagreb</derivirana_varijabla>
  </DomainObject.Predmet.StrankaWithAdress>
  <DomainObject.Predmet.StrankaWithAdressOIB>
    <izvorni_sadrzaj>FINA Regionalni centar Zagreb, OIB 85821130368, Trg svibanjskih žrtava 1995. br. 1,10000 Zagreb,Srebrenka Tamara Zlopaša, OIB 55005405692, Bednjanska 14,10000 Zagreb</izvorni_sadrzaj>
    <derivirana_varijabla naziv="DomainObject.Predmet.StrankaWithAdressOIB_1">FINA Regionalni centar Zagreb, OIB 85821130368, Trg svibanjskih žrtava 1995. br. 1,10000 Zagreb,Srebrenka Tamara Zlopaša, OIB 55005405692, Bednjanska 14,10000 Zagreb</derivirana_varijabla>
  </DomainObject.Predmet.StrankaWithAdressOIB>
  <DomainObject.Predmet.StrankaNazivFormated>
    <izvorni_sadrzaj>FINA Regionalni centar Zagreb,Srebrenka Tamara Zlopaša</izvorni_sadrzaj>
    <derivirana_varijabla naziv="DomainObject.Predmet.StrankaNazivFormated_1">FINA Regionalni centar Zagreb,Srebrenka Tamara Zlopaša</derivirana_varijabla>
  </DomainObject.Predmet.StrankaNazivFormated>
  <DomainObject.Predmet.StrankaNazivFormatedOIB>
    <izvorni_sadrzaj>FINA Regionalni centar Zagreb, OIB 85821130368,Srebrenka Tamara Zlopaša, OIB 55005405692</izvorni_sadrzaj>
    <derivirana_varijabla naziv="DomainObject.Predmet.StrankaNazivFormatedOIB_1">FINA Regionalni centar Zagreb, OIB 85821130368,Srebrenka Tamara Zlopaša, OIB 55005405692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Srebrenka Tamara Zlopaša</item>
    </izvorni_sadrzaj>
    <derivirana_varijabla naziv="DomainObject.Predmet.StrankaListFormated_1">
      <item>FINA Regionalni centar Zagreb</item>
      <item>Srebrenka Tamara Zlopaša</item>
    </derivirana_varijabla>
  </DomainObject.Predmet.StrankaListFormated>
  <DomainObject.Predmet.StrankaListFormatedOIB>
    <izvorni_sadrzaj>
      <item>FINA Regionalni centar Zagreb, OIB 85821130368</item>
      <item>Srebrenka Tamara Zlopaša, OIB 55005405692</item>
    </izvorni_sadrzaj>
    <derivirana_varijabla naziv="DomainObject.Predmet.StrankaListFormatedOIB_1">
      <item>FINA Regionalni centar Zagreb, OIB 85821130368</item>
      <item>Srebrenka Tamara Zlopaša, OIB 55005405692</item>
    </derivirana_varijabla>
  </DomainObject.Predmet.StrankaListFormatedOIB>
  <DomainObject.Predmet.StrankaListFormatedWithAdress>
    <izvorni_sadrzaj>
      <item>FINA Regionalni centar Zagreb, Trg svibanjskih žrtava 1995. br. 1, 10000 Zagreb</item>
      <item>Srebrenka Tamara Zlopaša, Bednjanska 14, 10000 Zagreb</item>
    </izvorni_sadrzaj>
    <derivirana_varijabla naziv="DomainObject.Predmet.StrankaListFormatedWithAdress_1">
      <item>FINA Regionalni centar Zagreb, Trg svibanjskih žrtava 1995. br. 1, 10000 Zagreb</item>
      <item>Srebrenka Tamara Zlopaša, Bednjanska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Srebrenka Tamara Zlopaša, OIB 55005405692, Bednjanska 14, 10000 Zagreb</item>
    </izvorni_sadrzaj>
    <derivirana_varijabla naziv="DomainObject.Predmet.StrankaListFormatedWithAdressOIB_1">
      <item>FINA Regionalni centar Zagreb, OIB 85821130368, Trg svibanjskih žrtava 1995. br. 1, 10000 Zagreb</item>
      <item>Srebrenka Tamara Zlopaša, OIB 55005405692, Bednjanska 14, 10000 Zagreb</item>
    </derivirana_varijabla>
  </DomainObject.Predmet.StrankaListFormatedWithAdressOIB>
  <DomainObject.Predmet.StrankaListNazivFormated>
    <izvorni_sadrzaj>
      <item>FINA Regionalni centar Zagreb</item>
      <item>Srebrenka Tamara Zlopaša</item>
    </izvorni_sadrzaj>
    <derivirana_varijabla naziv="DomainObject.Predmet.StrankaListNazivFormated_1">
      <item>FINA Regionalni centar Zagreb</item>
      <item>Srebrenka Tamara Zlopaša</item>
    </derivirana_varijabla>
  </DomainObject.Predmet.StrankaListNazivFormated>
  <DomainObject.Predmet.StrankaListNazivFormatedOIB>
    <izvorni_sadrzaj>
      <item>FINA Regionalni centar Zagreb, OIB 85821130368</item>
      <item>Srebrenka Tamara Zlopaša, OIB 55005405692</item>
    </izvorni_sadrzaj>
    <derivirana_varijabla naziv="DomainObject.Predmet.StrankaListNazivFormatedOIB_1">
      <item>FINA Regionalni centar Zagreb, OIB 85821130368</item>
      <item>Srebrenka Tamara Zlopaša, OIB 55005405692</item>
    </derivirana_varijabla>
  </DomainObject.Predmet.StrankaListNazivFormatedOIB>
  <DomainObject.Predmet.ProtuStrankaListFormated>
    <izvorni_sadrzaj>
      <item>INFOWEB UDRUGA ZA NEOVISNO INTERNET INFORMIRANJE</item>
    </izvorni_sadrzaj>
    <derivirana_varijabla naziv="DomainObject.Predmet.ProtuStrankaListFormated_1">
      <item>INFOWEB UDRUGA ZA NEOVISNO INTERNET INFORMIRANJE</item>
    </derivirana_varijabla>
  </DomainObject.Predmet.ProtuStrankaListFormated>
  <DomainObject.Predmet.ProtuStrankaListFormatedOIB>
    <izvorni_sadrzaj>
      <item>INFOWEB UDRUGA ZA NEOVISNO INTERNET INFORMIRANJE, OIB 40902203477</item>
    </izvorni_sadrzaj>
    <derivirana_varijabla naziv="DomainObject.Predmet.ProtuStrankaListFormatedOIB_1">
      <item>INFOWEB UDRUGA ZA NEOVISNO INTERNET INFORMIRANJE, OIB 40902203477</item>
    </derivirana_varijabla>
  </DomainObject.Predmet.ProtuStrankaListFormatedOIB>
  <DomainObject.Predmet.ProtuStrankaListFormatedWithAdress>
    <izvorni_sadrzaj>
      <item>INFOWEB UDRUGA ZA NEOVISNO INTERNET INFORMIRANJE, Bednjanska 10 a, 10000 Zagreb</item>
    </izvorni_sadrzaj>
    <derivirana_varijabla naziv="DomainObject.Predmet.ProtuStrankaListFormatedWithAdress_1">
      <item>INFOWEB UDRUGA ZA NEOVISNO INTERNET INFORMIRANJE, Bednjanska 10 a, 10000 Zagreb</item>
    </derivirana_varijabla>
  </DomainObject.Predmet.ProtuStrankaListFormatedWithAdress>
  <DomainObject.Predmet.ProtuStrankaListFormatedWithAdressOIB>
    <izvorni_sadrzaj>
      <item>INFOWEB UDRUGA ZA NEOVISNO INTERNET INFORMIRANJE, OIB 40902203477, Bednjanska 10 a, 10000 Zagreb</item>
    </izvorni_sadrzaj>
    <derivirana_varijabla naziv="DomainObject.Predmet.ProtuStrankaListFormatedWithAdressOIB_1">
      <item>INFOWEB UDRUGA ZA NEOVISNO INTERNET INFORMIRANJE, OIB 40902203477, Bednjanska 10 a, 10000 Zagreb</item>
    </derivirana_varijabla>
  </DomainObject.Predmet.ProtuStrankaListFormatedWithAdressOIB>
  <DomainObject.Predmet.ProtuStrankaListNazivFormated>
    <izvorni_sadrzaj>
      <item>INFOWEB UDRUGA ZA NEOVISNO INTERNET INFORMIRANJE</item>
    </izvorni_sadrzaj>
    <derivirana_varijabla naziv="DomainObject.Predmet.ProtuStrankaListNazivFormated_1">
      <item>INFOWEB UDRUGA ZA NEOVISNO INTERNET INFORMIRANJE</item>
    </derivirana_varijabla>
  </DomainObject.Predmet.ProtuStrankaListNazivFormated>
  <DomainObject.Predmet.ProtuStrankaListNazivFormatedOIB>
    <izvorni_sadrzaj>
      <item>INFOWEB UDRUGA ZA NEOVISNO INTERNET INFORMIRANJE, OIB 40902203477</item>
    </izvorni_sadrzaj>
    <derivirana_varijabla naziv="DomainObject.Predmet.ProtuStrankaListNazivFormatedOIB_1">
      <item>INFOWEB UDRUGA ZA NEOVISNO INTERNET INFORMIRANJE, OIB 40902203477</item>
    </derivirana_varijabla>
  </DomainObject.Predmet.ProtuStrankaListNazivFormatedOIB>
  <DomainObject.Predmet.OstaliListFormated>
    <izvorni_sadrzaj>
      <item>Siniša Malus</item>
      <item>Srebrenka Tamara Zlopaša</item>
      <item>Addiko Bank dioničko društvo</item>
    </izvorni_sadrzaj>
    <derivirana_varijabla naziv="DomainObject.Predmet.OstaliListFormated_1">
      <item>Siniša Malus</item>
      <item>Srebrenka Tamara Zlopaša</item>
      <item>Addiko Bank dioničko društvo</item>
    </derivirana_varijabla>
  </DomainObject.Predmet.OstaliListFormated>
  <DomainObject.Predmet.OstaliListFormatedOIB>
    <izvorni_sadrzaj>
      <item>Siniša Malus, OIB 16838388816</item>
      <item>Srebrenka Tamara Zlopaša, OIB 55005405692</item>
      <item>Addiko Bank dioničko društvo, OIB 14036333877</item>
    </izvorni_sadrzaj>
    <derivirana_varijabla naziv="DomainObject.Predmet.OstaliListFormatedOIB_1">
      <item>Siniša Malus, OIB 16838388816</item>
      <item>Srebrenka Tamara Zlopaša, OIB 55005405692</item>
      <item>Addiko Bank dioničko društvo, OIB 14036333877</item>
    </derivirana_varijabla>
  </DomainObject.Predmet.OstaliListFormatedOIB>
  <DomainObject.Predmet.OstaliListFormatedWithAdress>
    <izvorni_sadrzaj>
      <item>Siniša Malus, Sveti Duh 15, 10000 Zagreb</item>
      <item>Srebrenka Tamara Zlopaša, Bednjanska Ulica 14, 10000 Zagreb</item>
      <item>Addiko Bank dioničko društvo, Slavonska avenija 6, 10000 Zagreb</item>
    </izvorni_sadrzaj>
    <derivirana_varijabla naziv="DomainObject.Predmet.OstaliListFormatedWithAdress_1">
      <item>Siniša Malus, Sveti Duh 15, 10000 Zagreb</item>
      <item>Srebrenka Tamara Zlopaša, Bednjanska Ulica 14,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Siniša Malus, OIB 16838388816, Sveti Duh 15, 10000 Zagreb</item>
      <item>Srebrenka Tamara Zlopaša, OIB 55005405692, Bednjanska Ulica 14, 10000 Zagreb</item>
      <item>Addiko Bank dioničko društvo, OIB 14036333877, Slavonska avenija 6, 10000 Zagreb</item>
    </izvorni_sadrzaj>
    <derivirana_varijabla naziv="DomainObject.Predmet.OstaliListFormatedWithAdressOIB_1">
      <item>Siniša Malus, OIB 16838388816, Sveti Duh 15, 10000 Zagreb</item>
      <item>Srebrenka Tamara Zlopaša, OIB 55005405692, Bednjanska Ulica 14,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Siniša Malus</item>
      <item>Srebrenka Tamara Zlopaša</item>
      <item>Addiko Bank dioničko društvo</item>
    </izvorni_sadrzaj>
    <derivirana_varijabla naziv="DomainObject.Predmet.OstaliListNazivFormated_1">
      <item>Siniša Malus</item>
      <item>Srebrenka Tamara Zlopaša</item>
      <item>Addiko Bank dioničko društvo</item>
    </derivirana_varijabla>
  </DomainObject.Predmet.OstaliListNazivFormated>
  <DomainObject.Predmet.OstaliListNazivFormatedOIB>
    <izvorni_sadrzaj>
      <item>Siniša Malus, OIB 16838388816</item>
      <item>Srebrenka Tamara Zlopaša, OIB 55005405692</item>
      <item>Addiko Bank dioničko društvo, OIB 14036333877</item>
    </izvorni_sadrzaj>
    <derivirana_varijabla naziv="DomainObject.Predmet.OstaliListNazivFormatedOIB_1">
      <item>Siniša Malus, OIB 16838388816</item>
      <item>Srebrenka Tamara Zlopaša, OIB 55005405692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St-6259/2016-24</izvorni_sadrzaj>
    <derivirana_varijabla naziv="DomainObject.PoslovniBrojDokumenta_1">St-6259/2016-24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INFOWEB UDRUGA ZA NEOVISNO INTERNET INFORMIRANJE</izvorni_sadrzaj>
    <derivirana_varijabla naziv="DomainObject.Predmet.ProtustrankaIDrugi_1">INFOWEB UDRUGA ZA NEOVISNO INTERNET INFORMIRANJE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INFOWEB UDRUGA ZA NEOVISNO INTERNET INFORMIRANJE, OIB 40902203477, Bednjanska 10 a, 10000 Zagreb</izvorni_sadrzaj>
    <derivirana_varijabla naziv="DomainObject.Predmet.ProtustrankaIDrugiAdressOIB_1">INFOWEB UDRUGA ZA NEOVISNO INTERNET INFORMIRANJE, OIB 40902203477, Bednjanska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>27. lipnja 2017.</izvorni_sadrzaj>
    <derivirana_varijabla naziv="DomainObject.Predmet.OdlukaRjesenje.DatumPravomocnosti_1">27. lipnja 2017.</derivirana_varijabla>
  </DomainObject.Predmet.OdlukaRjesenje.DatumPravomocnosti>
  <DomainObject.Predmet.OdlukaRjesenje.Oznaka>
    <izvorni_sadrzaj>St-6259/2016-20</izvorni_sadrzaj>
    <derivirana_varijabla naziv="DomainObject.Predmet.OdlukaRjesenje.Oznaka_1">St-6259/2016-20</derivirana_varijabla>
  </DomainObject.Predmet.OdlukaRjesenje.Oznaka>
  <DomainObject.Predmet.SudioniciListNaziv>
    <izvorni_sadrzaj>
      <item>FINA Regionalni centar Zagreb</item>
      <item>INFOWEB UDRUGA ZA NEOVISNO INTERNET INFORMIRANJE</item>
      <item>Siniša Malus</item>
      <item>Srebrenka Tamara Zlopaša</item>
      <item>Addiko Bank dioničko društvo</item>
      <item>Srebrenka Tamara Zlopaša</item>
    </izvorni_sadrzaj>
    <derivirana_varijabla naziv="DomainObject.Predmet.SudioniciListNaziv_1">
      <item>FINA Regionalni centar Zagreb</item>
      <item>INFOWEB UDRUGA ZA NEOVISNO INTERNET INFORMIRANJE</item>
      <item>Siniša Malus</item>
      <item>Srebrenka Tamara Zlopaša</item>
      <item>Addiko Bank dioničko društvo</item>
      <item>Srebrenka Tamara Zlopaša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  <item>Addiko Bank dioničko društvo, OIB 14036333877, Slavonska avenija 6,10000 Zagreb</item>
      <item>Srebrenka Tamara Zlopaša, OIB 55005405692, Bednjanska 14,10000 Zagreb</item>
    </izvorni_sadrzaj>
    <derivirana_varijabla naziv="DomainObject.Predmet.SudioniciListAdressOIB_1"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  <item>Addiko Bank dioničko društvo, OIB 14036333877, Slavonska avenija 6,10000 Zagreb</item>
      <item>Srebrenka Tamara Zlopaša, OIB 55005405692,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40902203477</item>
      <item>, OIB 16838388816</item>
      <item>, OIB 55005405692</item>
      <item>, OIB 14036333877</item>
      <item>, OIB 55005405692</item>
    </izvorni_sadrzaj>
    <derivirana_varijabla naziv="DomainObject.Predmet.SudioniciListNazivOIB_1">
      <item>, OIB 85821130368</item>
      <item>, OIB 40902203477</item>
      <item>, OIB 16838388816</item>
      <item>, OIB 55005405692</item>
      <item>, OIB 14036333877</item>
      <item>, OIB 55005405692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travnja 2017.</izvorni_sadrzaj>
    <derivirana_varijabla naziv="DomainObject.Predmet.DatumZadnjeOdrzaneSudskeRadnje_1">21. travnja 2017.</derivirana_varijabla>
  </DomainObject.Predmet.DatumZadnjeOdrzaneSudskeRadnje>
  <DomainObject.PredzadnjaOdlukaIzPredmeta.DatumDonosenjaOdluke>
    <izvorni_sadrzaj>7. lipnja 2017.</izvorni_sadrzaj>
    <derivirana_varijabla naziv="DomainObject.PredzadnjaOdlukaIzPredmeta.DatumDonosenjaOdluke_1">7. lipnja 2017.</derivirana_varijabla>
  </DomainObject.PredzadnjaOdlukaIzPredmeta.DatumDonosenjaOdluke>
  <DomainObject.PredzadnjaOdlukaIzPredmeta.Oznaka>
    <izvorni_sadrzaj>St-6259/2016-20</izvorni_sadrzaj>
    <derivirana_varijabla naziv="DomainObject.PredzadnjaOdlukaIzPredmeta.Oznaka_1">St-6259/2016-20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2180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2018-11-30T08:36:00Z</dcterms:created>
  <dc:creator>nmarkovic</dc:creator>
  <cp:lastModifiedBy>Katarina Drndelić</cp:lastModifiedBy>
  <cp:lastPrinted>2018-12-03T08:19:00Z</cp:lastPrinted>
  <dcterms:modified xmlns:xsi="http://www.w3.org/2001/XMLSchema-instance" xsi:type="dcterms:W3CDTF">2018-12-03T08:19:00Z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St-6259/2016-24 / Odluka - Zaključak (6259-16.docx)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