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ed80" w14:paraId="4deed80" w:rsidRDefault="002727CF" w:rsidR="00D51E55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3539E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C3539E" w:rsidR="0053374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 w:rsidR="0053374B" w:rsidRPr="00353FF7">
        <w:rPr>
          <w:b/>
        </w:rPr>
        <w:t xml:space="preserve">     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 w:rsidR="0053374B" w:rsidRPr="00353FF7">
        <w:rPr>
          <w:b/>
        </w:rPr>
        <w:t xml:space="preserve">   </w:t>
      </w:r>
      <w:r w:rsidR="00CB11E1">
        <w:rPr>
          <w:b/>
        </w:rPr>
        <w:t xml:space="preserve"> 12 </w:t>
      </w:r>
      <w:proofErr w:type="spellStart"/>
      <w:r w:rsidR="00A821B4">
        <w:rPr>
          <w:b/>
        </w:rPr>
        <w:t>Stpn</w:t>
      </w:r>
      <w:proofErr w:type="spellEnd"/>
      <w:r w:rsidR="0053374B" w:rsidRPr="00353FF7">
        <w:rPr>
          <w:b/>
        </w:rPr>
        <w:t>-</w:t>
      </w:r>
      <w:r w:rsidR="00966AA5">
        <w:rPr>
          <w:b/>
        </w:rPr>
        <w:t>2</w:t>
      </w:r>
      <w:r w:rsidR="005C1111">
        <w:rPr>
          <w:b/>
        </w:rPr>
        <w:t>55</w:t>
      </w:r>
      <w:r w:rsidR="00CB11E1">
        <w:rPr>
          <w:b/>
        </w:rPr>
        <w:t>/</w:t>
      </w:r>
      <w:r w:rsidR="0071093C">
        <w:rPr>
          <w:b/>
        </w:rPr>
        <w:t>20</w:t>
      </w:r>
      <w:r w:rsidR="00A821B4">
        <w:rPr>
          <w:b/>
        </w:rPr>
        <w:t>1</w:t>
      </w:r>
      <w:r w:rsidR="00966AA5">
        <w:rPr>
          <w:b/>
        </w:rPr>
        <w:t>5</w:t>
      </w:r>
    </w:p>
    <w:p w:rsidRDefault="00AC547E" w:rsidR="00AC547E"/>
    <w:p w:rsidRDefault="00D51E55" w:rsidP="00AC547E" w:rsidR="00D51E55">
      <w:pPr>
        <w:jc w:val="center"/>
      </w:pPr>
    </w:p>
    <w:p w:rsidRDefault="0027045C" w:rsidP="00AC547E" w:rsidR="0053374B">
      <w:pPr>
        <w:jc w:val="center"/>
      </w:pPr>
      <w:r>
        <w:t>R  J  E  Š  E  NJ  E</w:t>
      </w:r>
    </w:p>
    <w:p w:rsidRDefault="00CB11E1" w:rsidP="00CB11E1" w:rsidR="00CB11E1">
      <w:pPr>
        <w:jc w:val="both"/>
      </w:pPr>
    </w:p>
    <w:p w:rsidRDefault="00CB11E1" w:rsidP="006678E0" w:rsidR="00AC547E">
      <w:pPr>
        <w:jc w:val="both"/>
      </w:pPr>
      <w:r>
        <w:t xml:space="preserve">TRGOVAČKI SUD U ZAGREBU po sucu Nini Radiću , u </w:t>
      </w:r>
      <w:r w:rsidR="0071093C">
        <w:t xml:space="preserve">postupku </w:t>
      </w:r>
      <w:r w:rsidR="00A821B4">
        <w:t xml:space="preserve">radi sklapanja </w:t>
      </w:r>
      <w:proofErr w:type="spellStart"/>
      <w:r w:rsidR="00A821B4">
        <w:t>predstečajne</w:t>
      </w:r>
      <w:proofErr w:type="spellEnd"/>
      <w:r w:rsidR="00A821B4">
        <w:t xml:space="preserve"> nagodbe </w:t>
      </w:r>
      <w:r w:rsidR="0071093C">
        <w:t xml:space="preserve"> , povodom prijedloga predlagatelja, </w:t>
      </w:r>
      <w:r w:rsidR="005C1111">
        <w:t>ŠEILA ARS d.o.o. za trgovinu, usluge i proizvodnju Zagreb, Tuškanac 85 A, OIB:84465516404</w:t>
      </w:r>
      <w:r w:rsidR="00966AA5">
        <w:t xml:space="preserve">, </w:t>
      </w:r>
      <w:r>
        <w:t xml:space="preserve"> </w:t>
      </w:r>
      <w:r w:rsidR="005C1111">
        <w:t>12</w:t>
      </w:r>
      <w:r w:rsidR="00E67524">
        <w:t xml:space="preserve">. </w:t>
      </w:r>
      <w:r w:rsidR="005C1111">
        <w:t>veljače</w:t>
      </w:r>
      <w:r w:rsidR="00E67524">
        <w:t xml:space="preserve"> </w:t>
      </w:r>
      <w:r>
        <w:t xml:space="preserve"> 201</w:t>
      </w:r>
      <w:r w:rsidR="005C1111">
        <w:t>6</w:t>
      </w:r>
      <w:r>
        <w:t>. godine,</w:t>
      </w:r>
    </w:p>
    <w:p w:rsidRDefault="000B2EFF" w:rsidP="006678E0" w:rsidR="000B2EFF">
      <w:pPr>
        <w:jc w:val="both"/>
      </w:pPr>
    </w:p>
    <w:p w:rsidRDefault="0027045C" w:rsidP="00AC547E" w:rsidR="0053374B">
      <w:pPr>
        <w:jc w:val="center"/>
      </w:pPr>
      <w:r>
        <w:t xml:space="preserve">r  i  j  e  š  i  o  </w:t>
      </w:r>
      <w:r w:rsidR="00AC547E">
        <w:t xml:space="preserve">        j  e</w:t>
      </w:r>
    </w:p>
    <w:p w:rsidRDefault="003E4F72" w:rsidP="00AC547E" w:rsidR="003E4F72">
      <w:pPr>
        <w:jc w:val="center"/>
      </w:pPr>
    </w:p>
    <w:p w:rsidRDefault="00AC547E" w:rsidP="00353FF7" w:rsidR="00335E34" w:rsidRPr="006678E0">
      <w:pPr>
        <w:jc w:val="both"/>
        <w:rPr>
          <w:b/>
        </w:rPr>
      </w:pPr>
      <w:r>
        <w:t xml:space="preserve">I    </w:t>
      </w:r>
      <w:r w:rsidR="009F3AEB" w:rsidRPr="000512A3">
        <w:t xml:space="preserve">Zakazuje se ročište radi </w:t>
      </w:r>
      <w:r w:rsidR="00C42B0E">
        <w:t xml:space="preserve">odluke o </w:t>
      </w:r>
      <w:r w:rsidR="0012364E">
        <w:t>prijedlog</w:t>
      </w:r>
      <w:r w:rsidR="00C42B0E">
        <w:t>u</w:t>
      </w:r>
      <w:r w:rsidR="0012364E">
        <w:t xml:space="preserve"> za </w:t>
      </w:r>
      <w:r w:rsidR="00002535">
        <w:t xml:space="preserve">sklapanje </w:t>
      </w:r>
      <w:proofErr w:type="spellStart"/>
      <w:r w:rsidR="00002535">
        <w:t>predstečajne</w:t>
      </w:r>
      <w:proofErr w:type="spellEnd"/>
      <w:r w:rsidR="00002535">
        <w:t xml:space="preserve"> nagodbe</w:t>
      </w:r>
      <w:r w:rsidR="00335E34">
        <w:t xml:space="preserve"> na </w:t>
      </w:r>
      <w:r w:rsidR="00002535">
        <w:t xml:space="preserve"> </w:t>
      </w:r>
      <w:r w:rsidR="00335E34">
        <w:t xml:space="preserve">temelju pravomoćnog i izvršnog rješenja Financijske agencije, Regionalni centar Zagreb, Nagodbeno vijeće: </w:t>
      </w:r>
      <w:r w:rsidR="003B58C0">
        <w:t>ZG</w:t>
      </w:r>
      <w:r w:rsidR="00B35170">
        <w:t>03</w:t>
      </w:r>
      <w:r w:rsidR="00335E34">
        <w:t xml:space="preserve">, Zagreb, </w:t>
      </w:r>
      <w:r w:rsidR="00B35170">
        <w:t>Ilica 307</w:t>
      </w:r>
      <w:r w:rsidR="00335E34">
        <w:t>,  Klasa:</w:t>
      </w:r>
      <w:r w:rsidR="00335E34" w:rsidRPr="00605453">
        <w:t>UP-I/110/07/1</w:t>
      </w:r>
      <w:r w:rsidR="00966AA5">
        <w:t>5</w:t>
      </w:r>
      <w:r w:rsidR="00335E34" w:rsidRPr="00605453">
        <w:t>-01/</w:t>
      </w:r>
      <w:r w:rsidR="00966AA5">
        <w:t>8</w:t>
      </w:r>
      <w:r w:rsidR="005C1111">
        <w:t>229</w:t>
      </w:r>
      <w:r w:rsidR="00335E34">
        <w:t xml:space="preserve"> Ur.br.: 04-06-1</w:t>
      </w:r>
      <w:r w:rsidR="00966AA5">
        <w:t>5</w:t>
      </w:r>
      <w:r w:rsidR="00335E34">
        <w:t>-</w:t>
      </w:r>
      <w:r w:rsidR="005C1111">
        <w:t>8229</w:t>
      </w:r>
      <w:r w:rsidR="00335E34">
        <w:t>-</w:t>
      </w:r>
      <w:r w:rsidR="005C1111">
        <w:t>36</w:t>
      </w:r>
      <w:r w:rsidR="00335E34">
        <w:t xml:space="preserve"> od </w:t>
      </w:r>
      <w:r w:rsidR="005C1111">
        <w:t>28</w:t>
      </w:r>
      <w:r w:rsidR="00335E34" w:rsidRPr="00605453">
        <w:t>.</w:t>
      </w:r>
      <w:r w:rsidR="00335E34">
        <w:t xml:space="preserve"> </w:t>
      </w:r>
      <w:r w:rsidR="005C1111">
        <w:t>listopada</w:t>
      </w:r>
      <w:r w:rsidR="00335E34">
        <w:t xml:space="preserve"> </w:t>
      </w:r>
      <w:r w:rsidR="00335E34" w:rsidRPr="00605453">
        <w:t>201</w:t>
      </w:r>
      <w:r w:rsidR="00966AA5">
        <w:t>5</w:t>
      </w:r>
      <w:r w:rsidR="00335E34">
        <w:t>. g.,</w:t>
      </w:r>
      <w:r w:rsidR="00966AA5">
        <w:t xml:space="preserve"> </w:t>
      </w:r>
      <w:r w:rsidR="005C1111">
        <w:t>z</w:t>
      </w:r>
      <w:r w:rsidR="00335E34">
        <w:t>a predloženog dužnika ,</w:t>
      </w:r>
      <w:r w:rsidR="00943367" w:rsidRPr="00943367">
        <w:t xml:space="preserve"> </w:t>
      </w:r>
      <w:r w:rsidR="005C1111">
        <w:t>ŠEILA ARS d.o.o. za trgovinu, usluge i proizvodnju Zagreb, Tuškanac 85 A, OIB:84465516404</w:t>
      </w:r>
      <w:r w:rsidR="0027045C">
        <w:t>,</w:t>
      </w:r>
      <w:r w:rsidR="00C42B0E">
        <w:t xml:space="preserve"> </w:t>
      </w:r>
      <w:r w:rsidR="005C1111" w:rsidRPr="005C1111">
        <w:rPr>
          <w:b/>
        </w:rPr>
        <w:t>0</w:t>
      </w:r>
      <w:r w:rsidR="00412FC5">
        <w:rPr>
          <w:b/>
        </w:rPr>
        <w:t>1</w:t>
      </w:r>
      <w:r w:rsidR="003B7B8F" w:rsidRPr="00E67524">
        <w:rPr>
          <w:b/>
        </w:rPr>
        <w:t>.</w:t>
      </w:r>
      <w:r w:rsidR="003B7B8F" w:rsidRPr="00401109">
        <w:rPr>
          <w:b/>
        </w:rPr>
        <w:t xml:space="preserve"> </w:t>
      </w:r>
      <w:r w:rsidR="005C1111">
        <w:rPr>
          <w:b/>
        </w:rPr>
        <w:t>ožujka</w:t>
      </w:r>
      <w:r w:rsidR="009F3AEB" w:rsidRPr="00401109">
        <w:rPr>
          <w:b/>
        </w:rPr>
        <w:t xml:space="preserve"> 20</w:t>
      </w:r>
      <w:r w:rsidR="001B5D27" w:rsidRPr="00401109">
        <w:rPr>
          <w:b/>
        </w:rPr>
        <w:t>1</w:t>
      </w:r>
      <w:r w:rsidR="005C1111">
        <w:rPr>
          <w:b/>
        </w:rPr>
        <w:t>6</w:t>
      </w:r>
      <w:r w:rsidR="0038722F">
        <w:rPr>
          <w:b/>
        </w:rPr>
        <w:t xml:space="preserve">. godine u </w:t>
      </w:r>
      <w:r w:rsidR="00966AA5">
        <w:rPr>
          <w:b/>
        </w:rPr>
        <w:t>09</w:t>
      </w:r>
      <w:r w:rsidR="009F3AEB" w:rsidRPr="00401109">
        <w:rPr>
          <w:b/>
        </w:rPr>
        <w:t>,</w:t>
      </w:r>
      <w:r w:rsidR="004C721A">
        <w:rPr>
          <w:b/>
        </w:rPr>
        <w:t>3</w:t>
      </w:r>
      <w:r w:rsidR="0012364E">
        <w:rPr>
          <w:b/>
        </w:rPr>
        <w:t>0</w:t>
      </w:r>
      <w:r w:rsidR="009F3AEB" w:rsidRPr="00401109">
        <w:rPr>
          <w:b/>
        </w:rPr>
        <w:t xml:space="preserve"> sati</w:t>
      </w:r>
      <w:r w:rsidR="009F3AEB" w:rsidRPr="000512A3">
        <w:t xml:space="preserve"> </w:t>
      </w:r>
      <w:r w:rsidR="009F3AEB" w:rsidRPr="006678E0">
        <w:rPr>
          <w:b/>
        </w:rPr>
        <w:t xml:space="preserve">u zgradi Trgovačkog suda u Zagrebu, Petrinjska 8, soba </w:t>
      </w:r>
      <w:r w:rsidR="004C721A">
        <w:rPr>
          <w:b/>
        </w:rPr>
        <w:t>84</w:t>
      </w:r>
      <w:r w:rsidR="009F3AEB" w:rsidRPr="006678E0">
        <w:rPr>
          <w:b/>
        </w:rPr>
        <w:t>.</w:t>
      </w:r>
      <w:r w:rsidR="00322490" w:rsidRPr="006678E0">
        <w:rPr>
          <w:b/>
        </w:rPr>
        <w:t xml:space="preserve"> </w:t>
      </w:r>
    </w:p>
    <w:p w:rsidRDefault="00E54906" w:rsidP="00353FF7" w:rsidR="009F3AEB" w:rsidRPr="000512A3">
      <w:pPr>
        <w:jc w:val="both"/>
      </w:pPr>
      <w:r>
        <w:t xml:space="preserve">II     </w:t>
      </w:r>
      <w:r w:rsidR="00322490">
        <w:t xml:space="preserve">Na ročište se pozivaju </w:t>
      </w:r>
      <w:r w:rsidR="00335E34">
        <w:t>dužnik i vjerovnici</w:t>
      </w:r>
      <w:r w:rsidR="0044208C">
        <w:t xml:space="preserve"> </w:t>
      </w:r>
      <w:r w:rsidR="00322490">
        <w:t>osobno ili po punomoćnicima.</w:t>
      </w:r>
    </w:p>
    <w:p w:rsidRDefault="0038722F" w:rsidP="000512A3" w:rsidR="0038722F">
      <w:pPr>
        <w:jc w:val="center"/>
      </w:pPr>
    </w:p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38197B" w:rsidP="0038197B" w:rsidR="0038197B"/>
    <w:p w:rsidRDefault="0044208C" w:rsidP="0027045C" w:rsidR="0038197B">
      <w:pPr>
        <w:jc w:val="both"/>
      </w:pPr>
      <w:r>
        <w:t>P</w:t>
      </w:r>
      <w:r w:rsidR="0038197B">
        <w:t xml:space="preserve">rema čl. </w:t>
      </w:r>
      <w:smartTag w:element="metricconverter" w:uri="urn:schemas-microsoft-com:office:smarttags">
        <w:smartTagPr>
          <w:attr w:val="66. st" w:name="ProductID"/>
        </w:smartTagPr>
        <w:r w:rsidR="0038197B">
          <w:t>66. st</w:t>
        </w:r>
      </w:smartTag>
      <w:r w:rsidR="0038197B">
        <w:t xml:space="preserve">. </w:t>
      </w:r>
      <w:r w:rsidR="004D7502">
        <w:t>1</w:t>
      </w:r>
      <w:r w:rsidR="0038197B">
        <w:t xml:space="preserve">. Zakona o financijskom poslovanju i </w:t>
      </w:r>
      <w:proofErr w:type="spellStart"/>
      <w:r w:rsidR="0038197B">
        <w:t>predstečajno</w:t>
      </w:r>
      <w:r w:rsidR="004D7502">
        <w:t>j</w:t>
      </w:r>
      <w:proofErr w:type="spellEnd"/>
      <w:r w:rsidR="004D7502">
        <w:t xml:space="preserve"> nagodbi ( NN 108/12, 144/12</w:t>
      </w:r>
      <w:r w:rsidR="00E54906">
        <w:t>, 112/13</w:t>
      </w:r>
      <w:r w:rsidR="004D7502">
        <w:t xml:space="preserve"> u daljnjem tekstu ZFPPN ) dužnik je podnio sudu prijedlog za sklapanje </w:t>
      </w:r>
      <w:proofErr w:type="spellStart"/>
      <w:r w:rsidR="004D7502">
        <w:t>predstečajne</w:t>
      </w:r>
      <w:proofErr w:type="spellEnd"/>
      <w:r w:rsidR="004D7502">
        <w:t xml:space="preserve"> nagodbe. Uz prijedlog je dostavio priloge određene člankom </w:t>
      </w:r>
      <w:smartTag w:element="metricconverter" w:uri="urn:schemas-microsoft-com:office:smarttags">
        <w:smartTagPr>
          <w:attr w:val="66. st" w:name="ProductID"/>
        </w:smartTagPr>
        <w:r w:rsidR="004D7502">
          <w:t>66. st</w:t>
        </w:r>
      </w:smartTag>
      <w:r w:rsidR="004D7502">
        <w:t>. 3. ZFPPN</w:t>
      </w:r>
      <w:r w:rsidR="007C5893">
        <w:t xml:space="preserve">. Ovaj prvostupanjski sud je temeljem dostavljenih isprava utvrdio da su ispunjene pretpostavke za određivanje ročišta radi sklapanja </w:t>
      </w:r>
      <w:proofErr w:type="spellStart"/>
      <w:r w:rsidR="007C5893">
        <w:t>predstečajne</w:t>
      </w:r>
      <w:proofErr w:type="spellEnd"/>
      <w:r w:rsidR="007C5893">
        <w:t xml:space="preserve"> nagodbe pa je temeljem naprijed navedenog riješio kao u izreci ovog rješenja.</w:t>
      </w:r>
    </w:p>
    <w:p w:rsidRDefault="003E4F72" w:rsidP="000512A3" w:rsidR="003E4F72">
      <w:pPr>
        <w:jc w:val="center"/>
      </w:pPr>
    </w:p>
    <w:p w:rsidRDefault="002727CF" w:rsidP="000512A3" w:rsidR="00EA6F31">
      <w:pPr>
        <w:jc w:val="center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5C1111">
        <w:t>12</w:t>
      </w:r>
      <w:r w:rsidR="00EA6F31">
        <w:t xml:space="preserve">. </w:t>
      </w:r>
      <w:r w:rsidR="005C1111">
        <w:t>veljače</w:t>
      </w:r>
      <w:r w:rsidR="00EA6F31">
        <w:t xml:space="preserve"> 20</w:t>
      </w:r>
      <w:r w:rsidR="007C5893">
        <w:t>1</w:t>
      </w:r>
      <w:r w:rsidR="005C1111">
        <w:t>6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</w:t>
      </w:r>
      <w:r w:rsidR="00D51E55">
        <w:tab/>
      </w:r>
      <w:r>
        <w:t xml:space="preserve">  </w:t>
      </w:r>
      <w:r w:rsidR="00D51E55">
        <w:t xml:space="preserve">   </w:t>
      </w:r>
      <w:r>
        <w:t xml:space="preserve"> Stečajni sudac:</w:t>
      </w:r>
    </w:p>
    <w:p w:rsidRDefault="00EA6F31" w:rsidP="00DD2EEB" w:rsidR="00EA6F31">
      <w:r>
        <w:t xml:space="preserve">                                                                                         </w:t>
      </w:r>
      <w:r w:rsidR="00D51E55">
        <w:tab/>
        <w:t xml:space="preserve">      </w:t>
      </w:r>
      <w:r>
        <w:t>Nino Radić</w:t>
      </w:r>
      <w:r w:rsidR="00891516">
        <w:t xml:space="preserve">  </w:t>
      </w:r>
      <w:r w:rsidR="003E3C46">
        <w:t xml:space="preserve">v.r. </w:t>
      </w:r>
      <w:r w:rsidR="00C3539E">
        <w:t xml:space="preserve"> </w:t>
      </w:r>
      <w:r w:rsidR="000A5903">
        <w:t xml:space="preserve"> </w:t>
      </w:r>
    </w:p>
    <w:p w:rsidRDefault="00EA6F31" w:rsidP="00DD2EEB" w:rsidR="00EA6F31">
      <w:r>
        <w:t>POUKA O PRAVNOM LIJEKU:</w:t>
      </w:r>
    </w:p>
    <w:p w:rsidRDefault="00AC547E" w:rsidP="00DD2EEB" w:rsidR="00EA6F31">
      <w:r>
        <w:t xml:space="preserve">Protiv zaključka žalba nije dopuštena </w:t>
      </w:r>
      <w:r w:rsidR="00322490">
        <w:t xml:space="preserve">(članak </w:t>
      </w:r>
      <w:r w:rsidR="00F37248">
        <w:t xml:space="preserve">278. </w:t>
      </w:r>
      <w:r w:rsidR="00322490">
        <w:t xml:space="preserve"> ZPP-a)</w:t>
      </w:r>
    </w:p>
    <w:p w:rsidRDefault="003E3C46" w:rsidP="00DD2EEB" w:rsidR="003E3C46"/>
    <w:p w:rsidRDefault="003E3C46" w:rsidR="003E3C46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3E3C46" w:rsidR="003E3C4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3E3C46" w:rsidP="00DD2EEB" w:rsidR="003E3C46"/>
    <w:sectPr w:rsidR="003E3C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5903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364E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27CF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3C46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2FC5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360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1111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3367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AA5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20E3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1E55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44C9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7C5"/>
    <w:rsid w:val="00E54906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052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0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0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0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0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0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0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0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0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Stpn-255/2015-5</izvorni_sadrzaj>
    <derivirana_varijabla naziv="DomainObject.Oznaka_1">Stpn-255/2015-5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Stpn-255/2015</izvorni_sadrzaj>
    <derivirana_varijabla naziv="DomainObject.Predmet.OznakaBroj_1">Stpn-255/2015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ŠEILA ARS d.o.o.</izvorni_sadrzaj>
    <derivirana_varijabla naziv="DomainObject.Predmet.ProtustrankaFormated_1">  ŠEILA ARS d.o.o.</derivirana_varijabla>
  </DomainObject.Predmet.ProtustrankaFormated>
  <DomainObject.Predmet.ProtustrankaFormatedOIB>
    <izvorni_sadrzaj>  ŠEILA ARS d.o.o., OIB 84465516404</izvorni_sadrzaj>
    <derivirana_varijabla naziv="DomainObject.Predmet.ProtustrankaFormatedOIB_1">  ŠEILA ARS d.o.o., OIB 84465516404</derivirana_varijabla>
  </DomainObject.Predmet.ProtustrankaFormatedOIB>
  <DomainObject.Predmet.ProtustrankaFormatedWithAdress>
    <izvorni_sadrzaj> ŠEILA ARS d.o.o., Tuškanac 85 A, 10000 Zagreb</izvorni_sadrzaj>
    <derivirana_varijabla naziv="DomainObject.Predmet.ProtustrankaFormatedWithAdress_1"> ŠEILA ARS d.o.o., Tuškanac 85 A, 10000 Zagreb</derivirana_varijabla>
  </DomainObject.Predmet.ProtustrankaFormatedWithAdress>
  <DomainObject.Predmet.ProtustrankaFormatedWithAdressOIB>
    <izvorni_sadrzaj> ŠEILA ARS d.o.o., OIB 84465516404, Tuškanac 85 A, 10000 Zagreb</izvorni_sadrzaj>
    <derivirana_varijabla naziv="DomainObject.Predmet.ProtustrankaFormatedWithAdressOIB_1"> ŠEILA ARS d.o.o., OIB 84465516404, Tuškanac 85 A, 10000 Zagreb</derivirana_varijabla>
  </DomainObject.Predmet.ProtustrankaFormatedWithAdressOIB>
  <DomainObject.Predmet.ProtustrankaWithAdress>
    <izvorni_sadrzaj>ŠEILA ARS d.o.o. Tuškanac 85 A, 10000 Zagreb</izvorni_sadrzaj>
    <derivirana_varijabla naziv="DomainObject.Predmet.ProtustrankaWithAdress_1">ŠEILA ARS d.o.o. Tuškanac 85 A, 10000 Zagreb</derivirana_varijabla>
  </DomainObject.Predmet.ProtustrankaWithAdress>
  <DomainObject.Predmet.ProtustrankaWithAdressOIB>
    <izvorni_sadrzaj>ŠEILA ARS d.o.o., OIB 84465516404, Tuškanac 85 A, 10000 Zagreb</izvorni_sadrzaj>
    <derivirana_varijabla naziv="DomainObject.Predmet.ProtustrankaWithAdressOIB_1">ŠEILA ARS d.o.o., OIB 84465516404, Tuškanac 85 A, 10000 Zagreb</derivirana_varijabla>
  </DomainObject.Predmet.ProtustrankaWithAdressOIB>
  <DomainObject.Predmet.ProtustrankaNazivFormated>
    <izvorni_sadrzaj>ŠEILA ARS d.o.o.</izvorni_sadrzaj>
    <derivirana_varijabla naziv="DomainObject.Predmet.ProtustrankaNazivFormated_1">ŠEILA ARS d.o.o.</derivirana_varijabla>
  </DomainObject.Predmet.ProtustrankaNazivFormated>
  <DomainObject.Predmet.ProtustrankaNazivFormatedOIB>
    <izvorni_sadrzaj>ŠEILA ARS d.o.o., OIB 84465516404</izvorni_sadrzaj>
    <derivirana_varijabla naziv="DomainObject.Predmet.ProtustrankaNazivFormatedOIB_1">ŠEILA ARS d.o.o., OIB 84465516404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ŠEILA ARS d.o.o.</izvorni_sadrzaj>
    <derivirana_varijabla naziv="DomainObject.Predmet.StrankaFormated_1">  ŠEILA ARS d.o.o.</derivirana_varijabla>
  </DomainObject.Predmet.StrankaFormated>
  <DomainObject.Predmet.StrankaFormatedOIB>
    <izvorni_sadrzaj>  ŠEILA ARS d.o.o., OIB 84465516404</izvorni_sadrzaj>
    <derivirana_varijabla naziv="DomainObject.Predmet.StrankaFormatedOIB_1">  ŠEILA ARS d.o.o., OIB 84465516404</derivirana_varijabla>
  </DomainObject.Predmet.StrankaFormatedOIB>
  <DomainObject.Predmet.StrankaFormatedWithAdress>
    <izvorni_sadrzaj> ŠEILA ARS d.o.o., Tuškanac 85 A, 10000 Zagreb</izvorni_sadrzaj>
    <derivirana_varijabla naziv="DomainObject.Predmet.StrankaFormatedWithAdress_1"> ŠEILA ARS d.o.o., Tuškanac 85 A, 10000 Zagreb</derivirana_varijabla>
  </DomainObject.Predmet.StrankaFormatedWithAdress>
  <DomainObject.Predmet.StrankaFormatedWithAdressOIB>
    <izvorni_sadrzaj> ŠEILA ARS d.o.o., OIB 84465516404, Tuškanac 85 A, 10000 Zagreb</izvorni_sadrzaj>
    <derivirana_varijabla naziv="DomainObject.Predmet.StrankaFormatedWithAdressOIB_1"> ŠEILA ARS d.o.o., OIB 84465516404, Tuškanac 85 A, 10000 Zagreb</derivirana_varijabla>
  </DomainObject.Predmet.StrankaFormatedWithAdressOIB>
  <DomainObject.Predmet.StrankaWithAdress>
    <izvorni_sadrzaj>ŠEILA ARS d.o.o. Tuškanac 85 A,10000 Zagreb</izvorni_sadrzaj>
    <derivirana_varijabla naziv="DomainObject.Predmet.StrankaWithAdress_1">ŠEILA ARS d.o.o. Tuškanac 85 A,10000 Zagreb</derivirana_varijabla>
  </DomainObject.Predmet.StrankaWithAdress>
  <DomainObject.Predmet.StrankaWithAdressOIB>
    <izvorni_sadrzaj>ŠEILA ARS d.o.o., OIB 84465516404, Tuškanac 85 A,10000 Zagreb</izvorni_sadrzaj>
    <derivirana_varijabla naziv="DomainObject.Predmet.StrankaWithAdressOIB_1">ŠEILA ARS d.o.o., OIB 84465516404, Tuškanac 85 A,10000 Zagreb</derivirana_varijabla>
  </DomainObject.Predmet.StrankaWithAdressOIB>
  <DomainObject.Predmet.StrankaNazivFormated>
    <izvorni_sadrzaj>ŠEILA ARS d.o.o.</izvorni_sadrzaj>
    <derivirana_varijabla naziv="DomainObject.Predmet.StrankaNazivFormated_1">ŠEILA ARS d.o.o.</derivirana_varijabla>
  </DomainObject.Predmet.StrankaNazivFormated>
  <DomainObject.Predmet.StrankaNazivFormatedOIB>
    <izvorni_sadrzaj>ŠEILA ARS d.o.o., OIB 84465516404</izvorni_sadrzaj>
    <derivirana_varijabla naziv="DomainObject.Predmet.StrankaNazivFormatedOIB_1">ŠEILA ARS d.o.o., OIB 84465516404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ŠEILA ARS d.o.o.</item>
    </izvorni_sadrzaj>
    <derivirana_varijabla naziv="DomainObject.Predmet.StrankaListFormated_1">
      <item>ŠEILA ARS d.o.o.</item>
    </derivirana_varijabla>
  </DomainObject.Predmet.StrankaListFormated>
  <DomainObject.Predmet.StrankaListFormatedOIB>
    <izvorni_sadrzaj>
      <item>ŠEILA ARS d.o.o., OIB 84465516404</item>
    </izvorni_sadrzaj>
    <derivirana_varijabla naziv="DomainObject.Predmet.StrankaListFormatedOIB_1">
      <item>ŠEILA ARS d.o.o., OIB 84465516404</item>
    </derivirana_varijabla>
  </DomainObject.Predmet.StrankaListFormatedOIB>
  <DomainObject.Predmet.StrankaListFormatedWithAdress>
    <izvorni_sadrzaj>
      <item>ŠEILA ARS d.o.o., Tuškanac 85 A, 10000 Zagreb</item>
    </izvorni_sadrzaj>
    <derivirana_varijabla naziv="DomainObject.Predmet.StrankaListFormatedWithAdress_1">
      <item>ŠEILA ARS d.o.o., Tuškanac 85 A, 10000 Zagreb</item>
    </derivirana_varijabla>
  </DomainObject.Predmet.StrankaListFormatedWithAdress>
  <DomainObject.Predmet.StrankaListFormatedWithAdressOIB>
    <izvorni_sadrzaj>
      <item>ŠEILA ARS d.o.o., OIB 84465516404, Tuškanac 85 A, 10000 Zagreb</item>
    </izvorni_sadrzaj>
    <derivirana_varijabla naziv="DomainObject.Predmet.StrankaListFormatedWithAdressOIB_1">
      <item>ŠEILA ARS d.o.o., OIB 84465516404, Tuškanac 85 A, 10000 Zagreb</item>
    </derivirana_varijabla>
  </DomainObject.Predmet.StrankaListFormatedWithAdressOIB>
  <DomainObject.Predmet.StrankaListNazivFormated>
    <izvorni_sadrzaj>
      <item>ŠEILA ARS d.o.o.</item>
    </izvorni_sadrzaj>
    <derivirana_varijabla naziv="DomainObject.Predmet.StrankaListNazivFormated_1">
      <item>ŠEILA ARS d.o.o.</item>
    </derivirana_varijabla>
  </DomainObject.Predmet.StrankaListNazivFormated>
  <DomainObject.Predmet.StrankaListNazivFormatedOIB>
    <izvorni_sadrzaj>
      <item>ŠEILA ARS d.o.o., OIB 84465516404</item>
    </izvorni_sadrzaj>
    <derivirana_varijabla naziv="DomainObject.Predmet.StrankaListNazivFormatedOIB_1">
      <item>ŠEILA ARS d.o.o., OIB 84465516404</item>
    </derivirana_varijabla>
  </DomainObject.Predmet.StrankaListNazivFormatedOIB>
  <DomainObject.Predmet.ProtuStrankaListFormated>
    <izvorni_sadrzaj>
      <item>ŠEILA ARS d.o.o.</item>
    </izvorni_sadrzaj>
    <derivirana_varijabla naziv="DomainObject.Predmet.ProtuStrankaListFormated_1">
      <item>ŠEILA ARS d.o.o.</item>
    </derivirana_varijabla>
  </DomainObject.Predmet.ProtuStrankaListFormated>
  <DomainObject.Predmet.ProtuStrankaListFormatedOIB>
    <izvorni_sadrzaj>
      <item>ŠEILA ARS d.o.o., OIB 84465516404</item>
    </izvorni_sadrzaj>
    <derivirana_varijabla naziv="DomainObject.Predmet.ProtuStrankaListFormatedOIB_1">
      <item>ŠEILA ARS d.o.o., OIB 84465516404</item>
    </derivirana_varijabla>
  </DomainObject.Predmet.ProtuStrankaListFormatedOIB>
  <DomainObject.Predmet.ProtuStrankaListFormatedWithAdress>
    <izvorni_sadrzaj>
      <item>ŠEILA ARS d.o.o., Tuškanac 85 A, 10000 Zagreb</item>
    </izvorni_sadrzaj>
    <derivirana_varijabla naziv="DomainObject.Predmet.ProtuStrankaListFormatedWithAdress_1">
      <item>ŠEILA ARS d.o.o., Tuškanac 85 A, 10000 Zagreb</item>
    </derivirana_varijabla>
  </DomainObject.Predmet.ProtuStrankaListFormatedWithAdress>
  <DomainObject.Predmet.ProtuStrankaListFormatedWithAdressOIB>
    <izvorni_sadrzaj>
      <item>ŠEILA ARS d.o.o., OIB 84465516404, Tuškanac 85 A, 10000 Zagreb</item>
    </izvorni_sadrzaj>
    <derivirana_varijabla naziv="DomainObject.Predmet.ProtuStrankaListFormatedWithAdressOIB_1">
      <item>ŠEILA ARS d.o.o., OIB 84465516404, Tuškanac 85 A, 10000 Zagreb</item>
    </derivirana_varijabla>
  </DomainObject.Predmet.ProtuStrankaListFormatedWithAdressOIB>
  <DomainObject.Predmet.ProtuStrankaListNazivFormated>
    <izvorni_sadrzaj>
      <item>ŠEILA ARS d.o.o.</item>
    </izvorni_sadrzaj>
    <derivirana_varijabla naziv="DomainObject.Predmet.ProtuStrankaListNazivFormated_1">
      <item>ŠEILA ARS d.o.o.</item>
    </derivirana_varijabla>
  </DomainObject.Predmet.ProtuStrankaListNazivFormated>
  <DomainObject.Predmet.ProtuStrankaListNazivFormatedOIB>
    <izvorni_sadrzaj>
      <item>ŠEILA ARS d.o.o., OIB 84465516404</item>
    </izvorni_sadrzaj>
    <derivirana_varijabla naziv="DomainObject.Predmet.ProtuStrankaListNazivFormatedOIB_1">
      <item>ŠEILA ARS d.o.o., OIB 84465516404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Stpn-255/2015-5</izvorni_sadrzaj>
    <derivirana_varijabla naziv="DomainObject.PoslovniBrojDokumenta_1">Stpn-255/2015-5</derivirana_varijabla>
  </DomainObject.PoslovniBrojDokumenta>
  <DomainObject.Predmet.StrankaIDrugi>
    <izvorni_sadrzaj>ŠEILA ARS d.o.o.</izvorni_sadrzaj>
    <derivirana_varijabla naziv="DomainObject.Predmet.StrankaIDrugi_1">ŠEILA ARS d.o.o.</derivirana_varijabla>
  </DomainObject.Predmet.StrankaIDrugi>
  <DomainObject.Predmet.ProtustrankaIDrugi>
    <izvorni_sadrzaj>ŠEILA ARS d.o.o.</izvorni_sadrzaj>
    <derivirana_varijabla naziv="DomainObject.Predmet.ProtustrankaIDrugi_1">ŠEILA ARS d.o.o.</derivirana_varijabla>
  </DomainObject.Predmet.ProtustrankaIDrugi>
  <DomainObject.Predmet.StrankaIDrugiAdressOIB>
    <izvorni_sadrzaj>ŠEILA ARS d.o.o., OIB 84465516404, Tuškanac 85 A, 10000 Zagreb</izvorni_sadrzaj>
    <derivirana_varijabla naziv="DomainObject.Predmet.StrankaIDrugiAdressOIB_1">ŠEILA ARS d.o.o., OIB 84465516404, Tuškanac 85 A, 10000 Zagreb</derivirana_varijabla>
  </DomainObject.Predmet.StrankaIDrugiAdressOIB>
  <DomainObject.Predmet.ProtustrankaIDrugiAdressOIB>
    <izvorni_sadrzaj>ŠEILA ARS d.o.o., OIB 84465516404, Tuškanac 85 A, 10000 Zagreb</izvorni_sadrzaj>
    <derivirana_varijabla naziv="DomainObject.Predmet.ProtustrankaIDrugiAdressOIB_1">ŠEILA ARS d.o.o., OIB 84465516404, Tuškanac 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ŠEILA ARS d.o.o.</item>
      <item>ŠEILA ARS d.o.o.</item>
    </izvorni_sadrzaj>
    <derivirana_varijabla naziv="DomainObject.Predmet.SudioniciListNaziv_1">
      <item>ŠEILA ARS d.o.o.</item>
      <item>ŠEILA ARS d.o.o.</item>
    </derivirana_varijabla>
  </DomainObject.Predmet.SudioniciListNaziv>
  <DomainObject.Predmet.SudioniciListAdressOIB>
    <izvorni_sadrzaj>
      <item>ŠEILA ARS d.o.o., OIB 84465516404, Tuškanac 85 A,10000 Zagreb</item>
      <item>ŠEILA ARS d.o.o., OIB 84465516404, Tuškanac 85 A,10000 Zagreb</item>
    </izvorni_sadrzaj>
    <derivirana_varijabla naziv="DomainObject.Predmet.SudioniciListAdressOIB_1">
      <item>ŠEILA ARS d.o.o., OIB 84465516404, Tuškanac 85 A,10000 Zagreb</item>
      <item>ŠEILA ARS d.o.o., OIB 84465516404, Tuškanac 85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84465516404</item>
      <item>, OIB 84465516404</item>
    </izvorni_sadrzaj>
    <derivirana_varijabla naziv="DomainObject.Predmet.SudioniciListNazivOIB_1">
      <item>, OIB 84465516404</item>
      <item>, OIB 84465516404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257</properties:Words>
  <properties:Characters>1388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2016-02-12T09:38:00Z</dcterms:created>
  <dc:creator>radicn</dc:creator>
  <cp:lastModifiedBy>Tatjana Slaviček</cp:lastModifiedBy>
  <cp:lastPrinted>2016-02-12T09:38:00Z</cp:lastPrinted>
  <dcterms:modified xmlns:xsi="http://www.w3.org/2001/XMLSchema-instance" xsi:type="dcterms:W3CDTF">2016-02-12T12:51:00Z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Stpn-255/2015-5 / Odluka - Rješenje - određivanje ročišta radi raspravljanja i glasovanja o stečajnom planu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