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efcc3" w14:paraId="78efcc3" w:rsidRDefault="00232B35" w:rsidP="00E67D40"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232B35" w:rsidP="00232B35" w:rsidR="00232B35" w:rsidRPr="00232B35">
      <w:pPr>
        <w:keepNext/>
        <w:spacing w:after="0"/>
        <w:jc w:val="both"/>
        <w:outlineLvl w:val="0"/>
        <w:rPr>
          <w:rFonts w:cs="Times New Roman" w:eastAsia="Arial Unicode MS"/>
          <w:b/>
          <w:bCs/>
          <w:lang w:eastAsia="hr-HR"/>
        </w:rPr>
      </w:pPr>
      <w:r w:rsidRPr="00232B35">
        <w:rPr>
          <w:rFonts w:cs="Times New Roman" w:eastAsia="Arial Unicode MS"/>
          <w:b/>
          <w:bCs/>
          <w:lang w:eastAsia="hr-HR"/>
        </w:rPr>
        <w:t xml:space="preserve">  REPUBLIKA HRVATSKA</w:t>
      </w:r>
    </w:p>
    <w:p w:rsidRDefault="00232B35" w:rsidP="00232B35" w:rsidR="00232B35" w:rsidRPr="00232B35">
      <w:pPr>
        <w:spacing w:after="0"/>
        <w:jc w:val="both"/>
        <w:rPr>
          <w:rFonts w:cs="Times New Roman" w:eastAsia="Times New Roman"/>
          <w:b/>
          <w:szCs w:val="20"/>
        </w:rPr>
      </w:pPr>
      <w:r w:rsidRPr="00232B35">
        <w:rPr>
          <w:rFonts w:cs="Times New Roman" w:eastAsia="Times New Roman"/>
          <w:b/>
          <w:lang w:val="en-AU"/>
        </w:rPr>
        <w:t xml:space="preserve">TRGOVAČKI SUD U SPLITU </w:t>
      </w:r>
      <w:r w:rsidRPr="00232B35">
        <w:rPr>
          <w:rFonts w:cs="Times New Roman" w:eastAsia="Times New Roman"/>
          <w:lang w:val="en-AU"/>
        </w:rPr>
        <w:t xml:space="preserve">            </w:t>
      </w:r>
      <w:r w:rsidRPr="00232B35">
        <w:rPr>
          <w:rFonts w:cs="Times New Roman" w:eastAsia="Times New Roman"/>
          <w:lang w:val="en-AU"/>
        </w:rPr>
        <w:tab/>
      </w:r>
      <w:r w:rsidRPr="00232B35">
        <w:rPr>
          <w:rFonts w:cs="Times New Roman" w:eastAsia="Times New Roman"/>
          <w:lang w:val="en-AU"/>
        </w:rPr>
        <w:tab/>
      </w:r>
      <w:r w:rsidRPr="00232B35">
        <w:rPr>
          <w:rFonts w:cs="Times New Roman" w:eastAsia="Times New Roman"/>
          <w:lang w:val="en-AU"/>
        </w:rPr>
        <w:tab/>
        <w:t xml:space="preserve">      </w:t>
      </w:r>
      <w:proofErr w:type="spellStart"/>
      <w:r w:rsidRPr="00232B35">
        <w:rPr>
          <w:rFonts w:cs="Times New Roman" w:eastAsia="Times New Roman"/>
          <w:b/>
          <w:lang w:val="en-AU"/>
        </w:rPr>
        <w:t>Broj</w:t>
      </w:r>
      <w:proofErr w:type="spellEnd"/>
      <w:r w:rsidRPr="00232B35">
        <w:rPr>
          <w:rFonts w:cs="Times New Roman" w:eastAsia="Times New Roman"/>
          <w:b/>
          <w:lang w:val="en-AU"/>
        </w:rPr>
        <w:t xml:space="preserve">: 14. </w:t>
      </w:r>
      <w:r w:rsidRPr="00232B35">
        <w:rPr>
          <w:rFonts w:cs="Times New Roman" w:eastAsia="Times New Roman"/>
          <w:b/>
        </w:rPr>
        <w:t>St-35/2009.</w:t>
      </w:r>
    </w:p>
    <w:p w:rsidRDefault="00232B35" w:rsidP="00232B35" w:rsidR="00232B35" w:rsidRPr="00232B35">
      <w:pPr>
        <w:spacing w:after="0"/>
        <w:rPr>
          <w:rFonts w:cs="Times New Roman" w:eastAsia="Times New Roman"/>
          <w:b/>
          <w:szCs w:val="20"/>
        </w:rPr>
      </w:pPr>
      <w:r w:rsidRPr="00232B35">
        <w:rPr>
          <w:rFonts w:cs="Times New Roman" w:eastAsia="Times New Roman"/>
          <w:b/>
          <w:szCs w:val="20"/>
        </w:rPr>
        <w:t xml:space="preserve">             </w:t>
      </w:r>
      <w:proofErr w:type="spellStart"/>
      <w:r w:rsidRPr="00232B35">
        <w:rPr>
          <w:rFonts w:cs="Times New Roman" w:eastAsia="Times New Roman"/>
          <w:b/>
          <w:szCs w:val="20"/>
        </w:rPr>
        <w:t>Sukoišanska</w:t>
      </w:r>
      <w:proofErr w:type="spellEnd"/>
      <w:r w:rsidRPr="00232B35">
        <w:rPr>
          <w:rFonts w:cs="Times New Roman" w:eastAsia="Times New Roman"/>
          <w:b/>
          <w:szCs w:val="20"/>
        </w:rPr>
        <w:t xml:space="preserve"> 6. </w:t>
      </w:r>
    </w:p>
    <w:p w:rsidRDefault="00232B35" w:rsidP="00232B35" w:rsidR="00232B35" w:rsidRPr="00232B35">
      <w:pPr>
        <w:spacing w:after="0"/>
        <w:rPr>
          <w:rFonts w:cs="Times New Roman" w:eastAsia="Times New Roman"/>
          <w:b/>
          <w:szCs w:val="20"/>
        </w:rPr>
      </w:pPr>
      <w:r w:rsidRPr="00232B35">
        <w:rPr>
          <w:rFonts w:cs="Times New Roman" w:eastAsia="Times New Roman"/>
          <w:b/>
          <w:szCs w:val="20"/>
        </w:rPr>
        <w:t xml:space="preserve">            21 000 S P L I T</w:t>
      </w:r>
    </w:p>
    <w:p w:rsidRDefault="00232B35" w:rsidP="00232B35" w:rsidR="00232B35" w:rsidRPr="00232B35">
      <w:pPr>
        <w:spacing w:after="0"/>
        <w:rPr>
          <w:rFonts w:cs="Times New Roman" w:eastAsia="Times New Roman"/>
          <w:szCs w:val="20"/>
        </w:rPr>
      </w:pPr>
    </w:p>
    <w:p w:rsidRDefault="00232B35" w:rsidP="00232B35" w:rsidR="00232B35" w:rsidRPr="00232B35">
      <w:pPr>
        <w:spacing w:after="0"/>
        <w:rPr>
          <w:rFonts w:cs="Times New Roman" w:eastAsia="Times New Roman"/>
          <w:szCs w:val="20"/>
        </w:rPr>
      </w:pPr>
    </w:p>
    <w:p w:rsidRDefault="00232B35" w:rsidP="00232B35" w:rsidR="00232B35" w:rsidRPr="00232B35">
      <w:pPr>
        <w:spacing w:after="0"/>
        <w:jc w:val="center"/>
        <w:rPr>
          <w:rFonts w:cs="Times New Roman" w:eastAsia="Times New Roman"/>
          <w:b/>
          <w:szCs w:val="20"/>
        </w:rPr>
      </w:pPr>
      <w:r w:rsidRPr="00232B35">
        <w:rPr>
          <w:rFonts w:cs="Times New Roman" w:eastAsia="Times New Roman"/>
          <w:b/>
          <w:szCs w:val="20"/>
        </w:rPr>
        <w:t>R E P U B L I K A   H R V A T S K A</w:t>
      </w:r>
    </w:p>
    <w:p w:rsidRDefault="00232B35" w:rsidP="00232B35" w:rsidR="00232B35" w:rsidRPr="00232B35">
      <w:pPr>
        <w:keepNext/>
        <w:spacing w:after="60" w:before="240"/>
        <w:jc w:val="center"/>
        <w:outlineLvl w:val="1"/>
        <w:rPr>
          <w:rFonts w:cs="Times New Roman" w:eastAsia="Times New Roman"/>
          <w:b/>
          <w:iCs/>
        </w:rPr>
      </w:pPr>
      <w:r w:rsidRPr="00232B35">
        <w:rPr>
          <w:rFonts w:cs="Times New Roman" w:eastAsia="Times New Roman"/>
          <w:b/>
          <w:iCs/>
        </w:rPr>
        <w:t>R J E Š E N J E</w:t>
      </w:r>
    </w:p>
    <w:p w:rsidRDefault="00232B35" w:rsidP="00232B35" w:rsidR="00232B35" w:rsidRPr="00232B35">
      <w:pPr>
        <w:spacing w:after="0"/>
        <w:rPr>
          <w:rFonts w:cs="Times New Roman" w:eastAsia="Times New Roman"/>
        </w:rPr>
      </w:pPr>
    </w:p>
    <w:p w:rsidRDefault="00232B35" w:rsidP="00232B35" w:rsidR="00232B35" w:rsidRPr="00232B35">
      <w:pPr>
        <w:spacing w:after="0"/>
        <w:rPr>
          <w:rFonts w:cs="Times New Roman" w:eastAsia="Times New Roman"/>
        </w:rPr>
      </w:pPr>
    </w:p>
    <w:p w:rsidRDefault="00232B35" w:rsidP="00232B35" w:rsidR="00232B35" w:rsidRPr="00232B35">
      <w:pPr>
        <w:spacing w:after="0"/>
        <w:jc w:val="both"/>
        <w:rPr>
          <w:rFonts w:cs="Times New Roman" w:eastAsia="Times New Roman"/>
        </w:rPr>
      </w:pPr>
      <w:r w:rsidRPr="00232B35">
        <w:rPr>
          <w:rFonts w:cs="Times New Roman" w:eastAsia="Times New Roman"/>
        </w:rPr>
        <w:t xml:space="preserve">          Trgovački sud u Splitu, po sudcu Jozi Ćaleta, u posebnome-sekundarnom stečajnom postupku nad: Imovina JUGOBANKE, </w:t>
      </w:r>
      <w:proofErr w:type="spellStart"/>
      <w:r w:rsidRPr="00232B35">
        <w:rPr>
          <w:rFonts w:cs="Times New Roman" w:eastAsia="Times New Roman"/>
        </w:rPr>
        <w:t>a.d</w:t>
      </w:r>
      <w:proofErr w:type="spellEnd"/>
      <w:r w:rsidRPr="00232B35">
        <w:rPr>
          <w:rFonts w:cs="Times New Roman" w:eastAsia="Times New Roman"/>
        </w:rPr>
        <w:t xml:space="preserve">., u stečaju, Beograd, Kralja Petra 19-21, Republika Srbija a koja se imovina nalazi u Republici Hrvatskoj, kao stečajnim Dužnikom (dalje: Dužnik, stečajni Dužnik), kojega zastupa stečajna upraviteljica Dunja Krstulović, iz Splita, Vinkovačka 41., odlučujući o upućivanju u parnicu nakon ispitane i osporene tražbine stečajnog vjerovnika ispitane na prvome Ispitnom ročištu održanom dana 20. svibnja 2014. godine a nakon </w:t>
      </w:r>
      <w:proofErr w:type="spellStart"/>
      <w:r w:rsidRPr="00232B35">
        <w:rPr>
          <w:rFonts w:cs="Times New Roman" w:eastAsia="Times New Roman"/>
        </w:rPr>
        <w:t>ukidnog</w:t>
      </w:r>
      <w:proofErr w:type="spellEnd"/>
      <w:r w:rsidRPr="00232B35">
        <w:rPr>
          <w:rFonts w:cs="Times New Roman" w:eastAsia="Times New Roman"/>
        </w:rPr>
        <w:t xml:space="preserve"> rješenja Visokoga trgovačkog suda Republike Hrvatske, dana 30. ožujka 2016. godine, </w:t>
      </w:r>
      <w:proofErr w:type="spellStart"/>
      <w:r w:rsidRPr="00232B35">
        <w:rPr>
          <w:rFonts w:cs="Times New Roman" w:eastAsia="Times New Roman"/>
        </w:rPr>
        <w:t>izvanraspravno</w:t>
      </w:r>
      <w:proofErr w:type="spellEnd"/>
      <w:r w:rsidRPr="00232B35">
        <w:rPr>
          <w:rFonts w:cs="Times New Roman" w:eastAsia="Times New Roman"/>
        </w:rPr>
        <w:t>,</w:t>
      </w:r>
    </w:p>
    <w:p w:rsidRDefault="00232B35" w:rsidP="00232B35" w:rsidR="00232B35" w:rsidRPr="00232B35">
      <w:pPr>
        <w:spacing w:after="0"/>
        <w:jc w:val="both"/>
        <w:rPr>
          <w:rFonts w:cs="Times New Roman" w:eastAsia="Times New Roman"/>
        </w:rPr>
      </w:pPr>
    </w:p>
    <w:p w:rsidRDefault="00232B35" w:rsidP="00232B35" w:rsidR="00232B35" w:rsidRPr="00232B35">
      <w:pPr>
        <w:spacing w:after="0"/>
        <w:jc w:val="both"/>
        <w:rPr>
          <w:rFonts w:cs="Times New Roman" w:eastAsia="Times New Roman"/>
        </w:rPr>
      </w:pPr>
    </w:p>
    <w:p w:rsidRDefault="00232B35" w:rsidP="00232B35" w:rsidR="00232B35" w:rsidRPr="00232B35">
      <w:pPr>
        <w:spacing w:after="0"/>
        <w:jc w:val="center"/>
        <w:rPr>
          <w:rFonts w:cs="Times New Roman" w:eastAsia="Times New Roman"/>
        </w:rPr>
      </w:pPr>
      <w:r w:rsidRPr="00232B35">
        <w:rPr>
          <w:rFonts w:cs="Times New Roman" w:eastAsia="Times New Roman"/>
        </w:rPr>
        <w:t>r i j e š i o    j e</w:t>
      </w:r>
    </w:p>
    <w:p w:rsidRDefault="00232B35" w:rsidP="00232B35" w:rsidR="00232B35" w:rsidRPr="00232B35">
      <w:pPr>
        <w:spacing w:after="0"/>
        <w:jc w:val="both"/>
        <w:rPr>
          <w:rFonts w:cs="Times New Roman" w:eastAsia="Times New Roman"/>
        </w:rPr>
      </w:pPr>
    </w:p>
    <w:p w:rsidRDefault="00232B35" w:rsidP="00232B35" w:rsidR="00232B35" w:rsidRPr="00232B35">
      <w:pPr>
        <w:spacing w:after="0"/>
        <w:jc w:val="both"/>
        <w:rPr>
          <w:rFonts w:cs="Times New Roman" w:eastAsia="Times New Roman"/>
          <w:lang w:val="fr-FR"/>
        </w:rPr>
      </w:pPr>
      <w:r w:rsidRPr="00232B35">
        <w:rPr>
          <w:rFonts w:cs="Times New Roman" w:eastAsia="Times New Roman"/>
          <w:b/>
          <w:bCs/>
          <w:lang w:val="fr-FR"/>
        </w:rPr>
        <w:t xml:space="preserve">           </w:t>
      </w:r>
      <w:r w:rsidRPr="00232B35">
        <w:rPr>
          <w:rFonts w:cs="Times New Roman" w:eastAsia="Times New Roman"/>
        </w:rPr>
        <w:t xml:space="preserve">Stečajna upraviteljica Dužnika Dunja Krstulović, iz Splita, Vinkovačka 41., </w:t>
      </w:r>
      <w:r w:rsidRPr="00232B35">
        <w:rPr>
          <w:rFonts w:cs="Times New Roman" w:eastAsia="Times New Roman"/>
          <w:bCs/>
          <w:lang w:val="fr-FR"/>
        </w:rPr>
        <w:t>kao osporavatelj tražbine stečajnog vjerovnika četvrtoga višega isplatnog reda:</w:t>
      </w:r>
      <w:r w:rsidRPr="00232B35">
        <w:rPr>
          <w:rFonts w:cs="Times New Roman" w:eastAsia="Times New Roman"/>
          <w:lang w:val="fr-FR"/>
        </w:rPr>
        <w:t xml:space="preserve"> </w:t>
      </w:r>
      <w:r w:rsidRPr="00232B35">
        <w:rPr>
          <w:rFonts w:cs="Times New Roman" w:eastAsia="Times New Roman"/>
        </w:rPr>
        <w:t>Stečajna masa ALMERIA, d.d., Zagreb, Ul. G. Vukovara 284., OIB: 74045404895., tražbina kojeg se Vjerovnika u cijelome osporenom iznosu od: 376.854,61 kuna temelji na ovršnoj ispravi (točka A/III-41. i točka B/, izrijeke rješenja ovog Suda od 14. listopada 2015. godine, broj: 14. St-35/2009. a koje je ispravljeno zaključkom ovog Suda od 09. studenog 2015. godine, broj: 14. St-35/2009.),</w:t>
      </w:r>
      <w:r w:rsidRPr="00232B35">
        <w:rPr>
          <w:rFonts w:cs="Times New Roman" w:eastAsia="Times New Roman"/>
          <w:bCs/>
          <w:lang w:val="fr-FR"/>
        </w:rPr>
        <w:t xml:space="preserve"> upućuje se u roku od osam (8.) dana od primitka ovog rješenja, pokrenuti parnicu protiv Vjerovnika osporene tražbine:</w:t>
      </w:r>
      <w:r w:rsidRPr="00232B35">
        <w:rPr>
          <w:rFonts w:cs="Times New Roman" w:eastAsia="Times New Roman"/>
          <w:lang w:val="fr-FR"/>
        </w:rPr>
        <w:t xml:space="preserve"> </w:t>
      </w:r>
      <w:r w:rsidRPr="00232B35">
        <w:rPr>
          <w:rFonts w:cs="Times New Roman" w:eastAsia="Times New Roman"/>
        </w:rPr>
        <w:t>Stečajna masa ALMERIA, d.d., Zagreb, Ul. G. Vukovara 284., OIB: 74045404895.,</w:t>
      </w:r>
      <w:r w:rsidRPr="00232B35">
        <w:rPr>
          <w:rFonts w:cs="Times New Roman" w:eastAsia="Times New Roman"/>
          <w:bCs/>
          <w:lang w:val="fr-FR"/>
        </w:rPr>
        <w:t xml:space="preserve"> radi dokazivanja u parnici utemeljenosti svog osporavanja osporenog iznosa tražbine od:</w:t>
      </w:r>
      <w:r w:rsidRPr="00232B35">
        <w:rPr>
          <w:rFonts w:cs="Times New Roman" w:eastAsia="Times New Roman"/>
          <w:lang w:val="fr-FR"/>
        </w:rPr>
        <w:t xml:space="preserve"> </w:t>
      </w:r>
      <w:r w:rsidRPr="00232B35">
        <w:rPr>
          <w:rFonts w:cs="Times New Roman" w:eastAsia="Times New Roman"/>
        </w:rPr>
        <w:t>376.854,61 kuna i koji se ovaj osporeni iznos temelji na ovršnoj ispravi</w:t>
      </w:r>
      <w:r w:rsidRPr="00232B35">
        <w:rPr>
          <w:rFonts w:cs="Times New Roman" w:eastAsia="Times New Roman"/>
          <w:bCs/>
          <w:lang w:val="fr-FR"/>
        </w:rPr>
        <w:t xml:space="preserve">. </w:t>
      </w:r>
      <w:r w:rsidRPr="00232B35">
        <w:rPr>
          <w:rFonts w:cs="Times New Roman" w:eastAsia="Times New Roman"/>
          <w:lang w:val="fr-FR"/>
        </w:rPr>
        <w:t>Ako upućena u parnicu, u navedenom roku od osam (8.) dana, ne pokrene parnicu na koju je upućena, smatrat će se kako je osporavanje otklonjeno.</w:t>
      </w:r>
      <w:r w:rsidRPr="00232B35">
        <w:rPr>
          <w:rFonts w:cs="Times New Roman" w:eastAsia="Times New Roman"/>
          <w:bCs/>
          <w:lang w:val="fr-FR"/>
        </w:rPr>
        <w:t xml:space="preserve"> </w:t>
      </w:r>
      <w:r w:rsidRPr="00232B35">
        <w:rPr>
          <w:rFonts w:cs="Times New Roman" w:eastAsia="Times New Roman"/>
          <w:lang w:val="fr-FR"/>
        </w:rPr>
        <w:t xml:space="preserve">Žalba izjavljena protiv ovog rješenja o upućivanju na parnicu, bez utjecaja je na rok o upućivanju na parnicu.     </w:t>
      </w:r>
    </w:p>
    <w:p w:rsidRDefault="00232B35" w:rsidP="00232B35" w:rsidR="00232B35" w:rsidRPr="00232B35">
      <w:pPr>
        <w:spacing w:after="0"/>
        <w:jc w:val="both"/>
        <w:rPr>
          <w:rFonts w:cs="Times New Roman" w:eastAsia="Times New Roman"/>
          <w:b/>
          <w:lang w:val="fr-FR"/>
        </w:rPr>
      </w:pPr>
    </w:p>
    <w:p w:rsidRDefault="00232B35" w:rsidP="00232B35" w:rsidR="00232B35" w:rsidRPr="00232B35">
      <w:pPr>
        <w:spacing w:after="0"/>
        <w:rPr>
          <w:rFonts w:cs="Times New Roman" w:eastAsia="Times New Roman"/>
        </w:rPr>
      </w:pPr>
    </w:p>
    <w:p w:rsidRDefault="00232B35" w:rsidP="00232B35" w:rsidR="00232B35" w:rsidRPr="00232B35">
      <w:pPr>
        <w:spacing w:after="0"/>
        <w:jc w:val="center"/>
        <w:rPr>
          <w:rFonts w:cs="Times New Roman" w:eastAsia="Times New Roman"/>
        </w:rPr>
      </w:pPr>
      <w:r w:rsidRPr="00232B35">
        <w:rPr>
          <w:rFonts w:cs="Times New Roman" w:eastAsia="Times New Roman"/>
        </w:rPr>
        <w:t>Obrazloženje</w:t>
      </w:r>
    </w:p>
    <w:p w:rsidRDefault="00232B35" w:rsidP="00232B35" w:rsidR="00232B35" w:rsidRPr="00232B35">
      <w:pPr>
        <w:spacing w:after="0"/>
        <w:rPr>
          <w:rFonts w:cs="Times New Roman" w:eastAsia="Times New Roman"/>
        </w:rPr>
      </w:pPr>
    </w:p>
    <w:p w:rsidRDefault="00232B35" w:rsidP="00232B35" w:rsidR="00232B35">
      <w:pPr>
        <w:spacing w:after="0"/>
        <w:rPr>
          <w:rFonts w:cs="Times New Roman" w:eastAsia="Times New Roman"/>
        </w:rPr>
      </w:pPr>
    </w:p>
    <w:p w:rsidRDefault="00232B35" w:rsidP="00232B35" w:rsidR="00232B35">
      <w:pPr>
        <w:spacing w:after="0"/>
        <w:rPr>
          <w:rFonts w:cs="Times New Roman" w:eastAsia="Times New Roman"/>
        </w:rPr>
      </w:pPr>
    </w:p>
    <w:p w:rsidRDefault="00232B35" w:rsidP="00232B35" w:rsidR="00232B35">
      <w:pPr>
        <w:spacing w:after="0"/>
        <w:rPr>
          <w:rFonts w:cs="Times New Roman" w:eastAsia="Times New Roman"/>
        </w:rPr>
      </w:pPr>
    </w:p>
    <w:p w:rsidRDefault="00232B35" w:rsidP="00232B35" w:rsidR="00232B35" w:rsidRPr="00232B35">
      <w:pPr>
        <w:spacing w:after="0"/>
        <w:rPr>
          <w:rFonts w:cs="Times New Roman" w:eastAsia="Times New Roman"/>
        </w:rPr>
      </w:pPr>
    </w:p>
    <w:p w:rsidRDefault="00232B35" w:rsidP="00232B35" w:rsidR="00232B35" w:rsidRPr="00232B35">
      <w:pPr>
        <w:spacing w:after="0"/>
        <w:rPr>
          <w:rFonts w:cs="Times New Roman" w:eastAsia="Times New Roman"/>
        </w:rPr>
      </w:pPr>
    </w:p>
    <w:p w:rsidRDefault="00232B35" w:rsidP="00232B35" w:rsidR="00232B35" w:rsidRPr="00232B35">
      <w:pPr>
        <w:spacing w:after="0"/>
        <w:ind w:left="720"/>
        <w:jc w:val="right"/>
        <w:rPr>
          <w:rFonts w:cs="Times New Roman" w:eastAsia="Times New Roman"/>
          <w:b/>
        </w:rPr>
      </w:pPr>
      <w:r w:rsidRPr="00232B35">
        <w:rPr>
          <w:rFonts w:cs="Times New Roman" w:eastAsia="Times New Roman"/>
          <w:b/>
        </w:rPr>
        <w:lastRenderedPageBreak/>
        <w:t>- 2 -                                  Broj: 14. St-35/2009.</w:t>
      </w:r>
    </w:p>
    <w:p w:rsidRDefault="00232B35" w:rsidP="00232B35" w:rsidR="00232B35" w:rsidRPr="00232B35">
      <w:pPr>
        <w:spacing w:after="0"/>
        <w:rPr>
          <w:rFonts w:cs="Times New Roman" w:eastAsia="Times New Roman"/>
        </w:rPr>
      </w:pPr>
    </w:p>
    <w:p w:rsidRDefault="00232B35" w:rsidP="00232B35" w:rsidR="00232B35" w:rsidRPr="00232B35">
      <w:pPr>
        <w:spacing w:after="0"/>
        <w:rPr>
          <w:rFonts w:cs="Times New Roman" w:eastAsia="Times New Roman"/>
        </w:rPr>
      </w:pPr>
    </w:p>
    <w:p w:rsidRDefault="00232B35" w:rsidP="00232B35" w:rsidR="00232B35" w:rsidRPr="00232B35">
      <w:pPr>
        <w:spacing w:after="0"/>
        <w:rPr>
          <w:rFonts w:cs="Times New Roman" w:eastAsia="Times New Roman"/>
        </w:rPr>
      </w:pPr>
    </w:p>
    <w:p w:rsidRDefault="00232B35" w:rsidP="00232B35" w:rsidR="00232B35" w:rsidRPr="00232B35">
      <w:pPr>
        <w:spacing w:after="0"/>
        <w:rPr>
          <w:rFonts w:cs="Times New Roman" w:eastAsia="Times New Roman"/>
        </w:rPr>
      </w:pPr>
    </w:p>
    <w:p w:rsidRDefault="00232B35" w:rsidP="00232B35" w:rsidR="00232B35" w:rsidRPr="00232B35">
      <w:pPr>
        <w:spacing w:after="0"/>
        <w:jc w:val="both"/>
        <w:rPr>
          <w:rFonts w:cs="Times New Roman" w:eastAsia="Times New Roman"/>
        </w:rPr>
      </w:pPr>
      <w:r w:rsidRPr="00232B35">
        <w:rPr>
          <w:rFonts w:cs="Times New Roman" w:eastAsia="Times New Roman"/>
        </w:rPr>
        <w:t xml:space="preserve">          </w:t>
      </w:r>
      <w:r w:rsidRPr="00232B35">
        <w:rPr>
          <w:rFonts w:cs="Times New Roman" w:eastAsia="Times New Roman"/>
          <w:b/>
        </w:rPr>
        <w:t>1.</w:t>
      </w:r>
      <w:r w:rsidRPr="00232B35">
        <w:rPr>
          <w:rFonts w:cs="Times New Roman" w:eastAsia="Times New Roman"/>
        </w:rPr>
        <w:t xml:space="preserve"> Rješenjem ovog suda od 24. svibnja 2013. godine, broj: 14.St-35/09., otvoren je stečajni postupak nad uvodno navedenim stečajnim Dužnikom.</w:t>
      </w:r>
    </w:p>
    <w:p w:rsidRDefault="00232B35" w:rsidP="00232B35" w:rsidR="00232B35" w:rsidRPr="00232B35">
      <w:pPr>
        <w:spacing w:after="0"/>
        <w:jc w:val="both"/>
        <w:rPr>
          <w:rFonts w:cs="Times New Roman" w:eastAsia="Times New Roman"/>
        </w:rPr>
      </w:pPr>
    </w:p>
    <w:p w:rsidRDefault="00232B35" w:rsidP="00232B35" w:rsidR="00232B35" w:rsidRPr="00232B35">
      <w:pPr>
        <w:spacing w:after="0"/>
        <w:jc w:val="both"/>
        <w:rPr>
          <w:rFonts w:cs="Times New Roman" w:eastAsia="Times New Roman"/>
        </w:rPr>
      </w:pPr>
      <w:r w:rsidRPr="00232B35">
        <w:rPr>
          <w:rFonts w:cs="Times New Roman" w:eastAsia="Times New Roman"/>
        </w:rPr>
        <w:t xml:space="preserve">          </w:t>
      </w:r>
      <w:r w:rsidRPr="00232B35">
        <w:rPr>
          <w:rFonts w:cs="Times New Roman" w:eastAsia="Times New Roman"/>
          <w:b/>
        </w:rPr>
        <w:t>2.</w:t>
      </w:r>
      <w:r w:rsidRPr="00232B35">
        <w:rPr>
          <w:rFonts w:cs="Times New Roman" w:eastAsia="Times New Roman"/>
        </w:rPr>
        <w:t xml:space="preserve"> Nakon što su vjerovnici prijavili svoje tražbine u stečajni postupak, iste su tražbine ispitane na </w:t>
      </w:r>
      <w:proofErr w:type="spellStart"/>
      <w:r w:rsidRPr="00232B35">
        <w:rPr>
          <w:rFonts w:cs="Times New Roman" w:eastAsia="Times New Roman"/>
        </w:rPr>
        <w:t>na</w:t>
      </w:r>
      <w:proofErr w:type="spellEnd"/>
      <w:r w:rsidRPr="00232B35">
        <w:rPr>
          <w:rFonts w:cs="Times New Roman" w:eastAsia="Times New Roman"/>
        </w:rPr>
        <w:t xml:space="preserve"> prvome Ispitnom ročištu održanom dana 20. svibnja 2014. godine te je potom dana 22. rujna 2015. godine, Stečajni sudac sastavio Posebnu tablicu ispitanih tražbina, sukladno članku 177., stavak 2., Stečajnog zakona (</w:t>
      </w:r>
      <w:r w:rsidRPr="00232B35">
        <w:rPr>
          <w:rFonts w:cs="Times New Roman" w:eastAsia="Times New Roman"/>
          <w:i/>
        </w:rPr>
        <w:t>Narodne novine,</w:t>
      </w:r>
      <w:r w:rsidRPr="00232B35">
        <w:rPr>
          <w:rFonts w:cs="Times New Roman" w:eastAsia="Times New Roman"/>
        </w:rPr>
        <w:t xml:space="preserve"> br.: 44/96. do 133/12., dalje: SZ, u vezi sa člankom 441., Stečajnog zakona, </w:t>
      </w:r>
      <w:r w:rsidRPr="00232B35">
        <w:rPr>
          <w:rFonts w:cs="Times New Roman" w:eastAsia="Times New Roman"/>
          <w:i/>
        </w:rPr>
        <w:t>Narodne novine</w:t>
      </w:r>
      <w:r w:rsidRPr="00232B35">
        <w:rPr>
          <w:rFonts w:cs="Times New Roman" w:eastAsia="Times New Roman"/>
        </w:rPr>
        <w:t xml:space="preserve">, br.: 71/15., dalje: SZ/15.). Temeljem Posebne tablice ispitanih tražbina, Stečajni je sudac rješenjem od 14. listopada 2015. godine, broj: 14. St-35/2009. i koje je ispravljeno zaključkom ovog Suda od 09. studenog 2015. godine, broj: 14. St-35/2009., temeljem odredbe članka 177., stavak 3., SZ, odlučio o tome u kojem su iznosu i u kojem su isplatnom redu tada utvrđene, odnosno, osporene pojedine tražbine te je istim ovim rješenjem stečajni Sudac odlučio i o upućivanju na parnicu radi utvrđivanja u parnici osporenih tražbina koje se ne temelje na ovršnoj ispravi, odnosno, radi dokazivanja u parnici od strane osporavatelja utemeljenosti osporavanja tražbine </w:t>
      </w:r>
      <w:r w:rsidRPr="00232B35">
        <w:rPr>
          <w:rFonts w:cs="Times New Roman" w:eastAsia="Times New Roman"/>
          <w:bCs/>
          <w:lang w:val="fr-FR"/>
        </w:rPr>
        <w:t xml:space="preserve">stečajnih vjerovnika trećega i četvrtoga višega isplatnog reda </w:t>
      </w:r>
      <w:r w:rsidRPr="00232B35">
        <w:rPr>
          <w:rFonts w:cs="Times New Roman" w:eastAsia="Times New Roman"/>
        </w:rPr>
        <w:t xml:space="preserve">kojih se osporeni iznosi temelje na ovršnim ispravama, sve navedeno temeljem odredbe članka 177., stavak 3. i 4. i članka 178. i 179., SZ. </w:t>
      </w:r>
    </w:p>
    <w:p w:rsidRDefault="00232B35" w:rsidP="00232B35" w:rsidR="00232B35" w:rsidRPr="00232B35">
      <w:pPr>
        <w:tabs>
          <w:tab w:pos="8280" w:leader="hyphen" w:val="right"/>
        </w:tabs>
        <w:spacing w:after="0"/>
        <w:jc w:val="both"/>
        <w:rPr>
          <w:rFonts w:cs="Times New Roman" w:eastAsia="Times New Roman"/>
        </w:rPr>
      </w:pPr>
    </w:p>
    <w:p w:rsidRDefault="00232B35" w:rsidP="00232B35" w:rsidR="00232B35" w:rsidRPr="00232B35">
      <w:pPr>
        <w:spacing w:after="0"/>
        <w:jc w:val="both"/>
        <w:rPr>
          <w:rFonts w:cs="Times New Roman" w:eastAsia="Times New Roman"/>
        </w:rPr>
      </w:pPr>
      <w:r w:rsidRPr="00232B35">
        <w:rPr>
          <w:rFonts w:cs="Times New Roman" w:eastAsia="Times New Roman"/>
        </w:rPr>
        <w:t xml:space="preserve">          </w:t>
      </w:r>
      <w:r w:rsidRPr="00232B35">
        <w:rPr>
          <w:rFonts w:cs="Times New Roman" w:eastAsia="Times New Roman"/>
          <w:b/>
        </w:rPr>
        <w:t>3.</w:t>
      </w:r>
      <w:r w:rsidRPr="00232B35">
        <w:rPr>
          <w:rFonts w:cs="Times New Roman" w:eastAsia="Times New Roman"/>
        </w:rPr>
        <w:t xml:space="preserve"> Osporene tražbine stečajnog vjerovnika koje je osporila Stečajna upraviteljica i koja je pobliže navedena u izrijeci ovog rješenja (točka A/III-41. i točka B/, izrijeke rješenja ovog Suda od 14. listopada 2015. godine, broj: 14. St-35/2009. i koje je ispravljeno zaključkom ovog Suda od 09. studenog 2015. godine, broj: 14. St-35/2009.), ista je Stečajna upraviteljica osporila iz razloga jer isti Vjerovnik nije osobni vjerovnik Dužnika.</w:t>
      </w:r>
    </w:p>
    <w:p w:rsidRDefault="00232B35" w:rsidP="00232B35" w:rsidR="00232B35" w:rsidRPr="00232B35">
      <w:pPr>
        <w:tabs>
          <w:tab w:pos="8280" w:leader="hyphen" w:val="right"/>
        </w:tabs>
        <w:spacing w:after="0"/>
        <w:jc w:val="both"/>
        <w:rPr>
          <w:rFonts w:cs="Times New Roman" w:eastAsia="Times New Roman"/>
        </w:rPr>
      </w:pPr>
    </w:p>
    <w:p w:rsidRDefault="00232B35" w:rsidP="00232B35" w:rsidR="00232B35" w:rsidRPr="00232B35">
      <w:pPr>
        <w:tabs>
          <w:tab w:pos="8280" w:leader="hyphen" w:val="right"/>
        </w:tabs>
        <w:spacing w:after="0"/>
        <w:jc w:val="both"/>
        <w:rPr>
          <w:rFonts w:cs="Times New Roman" w:eastAsia="Times New Roman"/>
          <w:b/>
          <w:bCs/>
        </w:rPr>
      </w:pPr>
      <w:r w:rsidRPr="00232B35">
        <w:rPr>
          <w:rFonts w:cs="Times New Roman" w:eastAsia="Times New Roman"/>
        </w:rPr>
        <w:t xml:space="preserve">          </w:t>
      </w:r>
      <w:r w:rsidRPr="00232B35">
        <w:rPr>
          <w:rFonts w:cs="Times New Roman" w:eastAsia="Times New Roman"/>
          <w:b/>
        </w:rPr>
        <w:t>4.</w:t>
      </w:r>
      <w:r w:rsidRPr="00232B35">
        <w:rPr>
          <w:rFonts w:cs="Times New Roman" w:eastAsia="Times New Roman"/>
        </w:rPr>
        <w:t xml:space="preserve"> Povodom žalbe vjerovnika: Stečajna masa ALMERIA, d.d., Zagreb, Ul. G. Vukovara 284., OIB: 74045404895., Visoki trgovački sud Republike Hrvatske (dalje: VTS) je rješenjem od 17. veljače 2016. godine, broj: </w:t>
      </w:r>
      <w:proofErr w:type="spellStart"/>
      <w:r w:rsidRPr="00232B35">
        <w:rPr>
          <w:rFonts w:cs="Times New Roman" w:eastAsia="Times New Roman"/>
        </w:rPr>
        <w:t>Pž</w:t>
      </w:r>
      <w:proofErr w:type="spellEnd"/>
      <w:r w:rsidRPr="00232B35">
        <w:rPr>
          <w:rFonts w:cs="Times New Roman" w:eastAsia="Times New Roman"/>
        </w:rPr>
        <w:t xml:space="preserve">-8546/15. (dalje: </w:t>
      </w:r>
      <w:proofErr w:type="spellStart"/>
      <w:r w:rsidRPr="00232B35">
        <w:rPr>
          <w:rFonts w:cs="Times New Roman" w:eastAsia="Times New Roman"/>
        </w:rPr>
        <w:t>Ukidno</w:t>
      </w:r>
      <w:proofErr w:type="spellEnd"/>
      <w:r w:rsidRPr="00232B35">
        <w:rPr>
          <w:rFonts w:cs="Times New Roman" w:eastAsia="Times New Roman"/>
        </w:rPr>
        <w:t xml:space="preserve"> rješenje VTS-a), ukinuo rješenje ovog Suda od 14. listopada 2015. godine, broj: 14. St-35/2009. i koje je ispravljeno zaključkom ovog Suda od 09. studenog 2015. godine, broj: 14. St-35/2009. i to u točki E1 a u dijelu kojim je stečajni vjerovnik: Stečajna masa ALMERIA, d.d., Zagreb, Ul. G. Vukovara 284., OIB: 74045404895., upućen na pokretanje parnice radi utvrđivanja osporene tražbine i u ovom je ukinutom dijelu predmet vratio ovom Sudu na ponovni postupak.</w:t>
      </w:r>
    </w:p>
    <w:p w:rsidRDefault="00232B35" w:rsidP="00232B35" w:rsidR="00232B35" w:rsidRPr="00232B35">
      <w:pPr>
        <w:spacing w:after="0"/>
        <w:jc w:val="both"/>
        <w:rPr>
          <w:rFonts w:cs="Times New Roman" w:eastAsia="Times New Roman"/>
          <w:b/>
          <w:bCs/>
        </w:rPr>
      </w:pPr>
    </w:p>
    <w:p w:rsidRDefault="00232B35" w:rsidP="00232B35" w:rsidR="00232B35" w:rsidRPr="00232B35">
      <w:pPr>
        <w:spacing w:after="0"/>
        <w:jc w:val="both"/>
        <w:rPr>
          <w:rFonts w:cs="Times New Roman" w:eastAsia="Times New Roman"/>
          <w:b/>
          <w:bCs/>
        </w:rPr>
      </w:pPr>
    </w:p>
    <w:p w:rsidRDefault="00232B35" w:rsidP="00232B35" w:rsidR="00232B35">
      <w:pPr>
        <w:spacing w:after="0"/>
        <w:jc w:val="both"/>
        <w:rPr>
          <w:rFonts w:cs="Times New Roman" w:eastAsia="Times New Roman"/>
          <w:b/>
          <w:bCs/>
        </w:rPr>
      </w:pPr>
    </w:p>
    <w:p w:rsidRDefault="00232B35" w:rsidP="00232B35" w:rsidR="00232B35">
      <w:pPr>
        <w:spacing w:after="0"/>
        <w:jc w:val="both"/>
        <w:rPr>
          <w:rFonts w:cs="Times New Roman" w:eastAsia="Times New Roman"/>
          <w:b/>
          <w:bCs/>
        </w:rPr>
      </w:pPr>
    </w:p>
    <w:p w:rsidRDefault="00232B35" w:rsidP="00232B35" w:rsidR="00232B35">
      <w:pPr>
        <w:spacing w:after="0"/>
        <w:jc w:val="both"/>
        <w:rPr>
          <w:rFonts w:cs="Times New Roman" w:eastAsia="Times New Roman"/>
          <w:b/>
          <w:bCs/>
        </w:rPr>
      </w:pPr>
    </w:p>
    <w:p w:rsidRDefault="00232B35" w:rsidP="00232B35" w:rsidR="00232B35">
      <w:pPr>
        <w:spacing w:after="0"/>
        <w:jc w:val="both"/>
        <w:rPr>
          <w:rFonts w:cs="Times New Roman" w:eastAsia="Times New Roman"/>
          <w:b/>
          <w:bCs/>
        </w:rPr>
      </w:pPr>
    </w:p>
    <w:p w:rsidRDefault="00232B35" w:rsidP="00232B35" w:rsidR="00232B35">
      <w:pPr>
        <w:spacing w:after="0"/>
        <w:jc w:val="both"/>
        <w:rPr>
          <w:rFonts w:cs="Times New Roman" w:eastAsia="Times New Roman"/>
          <w:b/>
          <w:bCs/>
        </w:rPr>
      </w:pPr>
    </w:p>
    <w:p w:rsidRDefault="00232B35" w:rsidP="00232B35" w:rsidR="00232B35">
      <w:pPr>
        <w:spacing w:after="0"/>
        <w:jc w:val="both"/>
        <w:rPr>
          <w:rFonts w:cs="Times New Roman" w:eastAsia="Times New Roman"/>
          <w:b/>
          <w:bCs/>
        </w:rPr>
      </w:pPr>
    </w:p>
    <w:p w:rsidRDefault="00232B35" w:rsidP="00232B35" w:rsidR="00232B35">
      <w:pPr>
        <w:spacing w:after="0"/>
        <w:jc w:val="both"/>
        <w:rPr>
          <w:rFonts w:cs="Times New Roman" w:eastAsia="Times New Roman"/>
          <w:b/>
          <w:bCs/>
        </w:rPr>
      </w:pPr>
    </w:p>
    <w:p w:rsidRDefault="00232B35" w:rsidP="00232B35" w:rsidR="00232B35" w:rsidRPr="00232B35">
      <w:pPr>
        <w:spacing w:after="0"/>
        <w:jc w:val="both"/>
        <w:rPr>
          <w:rFonts w:cs="Times New Roman" w:eastAsia="Times New Roman"/>
          <w:b/>
          <w:bCs/>
        </w:rPr>
      </w:pPr>
    </w:p>
    <w:p w:rsidRDefault="00232B35" w:rsidP="00232B35" w:rsidR="00232B35" w:rsidRPr="00232B35">
      <w:pPr>
        <w:spacing w:after="0"/>
        <w:jc w:val="both"/>
        <w:rPr>
          <w:rFonts w:cs="Times New Roman" w:eastAsia="Times New Roman"/>
          <w:b/>
          <w:bCs/>
        </w:rPr>
      </w:pPr>
    </w:p>
    <w:p w:rsidRDefault="00232B35" w:rsidP="00232B35" w:rsidR="00232B35" w:rsidRPr="00232B35">
      <w:pPr>
        <w:spacing w:after="0"/>
        <w:ind w:left="720"/>
        <w:jc w:val="right"/>
        <w:rPr>
          <w:rFonts w:cs="Times New Roman" w:eastAsia="Times New Roman"/>
          <w:b/>
        </w:rPr>
      </w:pPr>
      <w:r w:rsidRPr="00232B35">
        <w:rPr>
          <w:rFonts w:cs="Times New Roman" w:eastAsia="Times New Roman"/>
          <w:b/>
        </w:rPr>
        <w:t>- 3 -                                  Broj: 14. St-35/2009.</w:t>
      </w:r>
    </w:p>
    <w:p w:rsidRDefault="00232B35" w:rsidP="00232B35" w:rsidR="00232B35" w:rsidRPr="00232B35">
      <w:pPr>
        <w:spacing w:after="0"/>
        <w:jc w:val="both"/>
        <w:rPr>
          <w:rFonts w:cs="Times New Roman" w:eastAsia="Times New Roman"/>
          <w:b/>
          <w:bCs/>
        </w:rPr>
      </w:pPr>
    </w:p>
    <w:p w:rsidRDefault="00232B35" w:rsidP="00232B35" w:rsidR="00232B35" w:rsidRPr="00232B35">
      <w:pPr>
        <w:spacing w:after="0"/>
        <w:jc w:val="both"/>
        <w:rPr>
          <w:rFonts w:cs="Times New Roman" w:eastAsia="Times New Roman"/>
          <w:b/>
          <w:bCs/>
        </w:rPr>
      </w:pPr>
    </w:p>
    <w:p w:rsidRDefault="00232B35" w:rsidP="00232B35" w:rsidR="00232B35" w:rsidRPr="00232B35">
      <w:pPr>
        <w:spacing w:after="0"/>
        <w:jc w:val="both"/>
        <w:rPr>
          <w:rFonts w:cs="Times New Roman" w:eastAsia="Times New Roman"/>
          <w:b/>
          <w:bCs/>
        </w:rPr>
      </w:pPr>
    </w:p>
    <w:p w:rsidRDefault="00232B35" w:rsidP="00232B35" w:rsidR="00232B35" w:rsidRPr="00232B35">
      <w:pPr>
        <w:spacing w:after="0"/>
        <w:jc w:val="both"/>
        <w:rPr>
          <w:rFonts w:cs="Times New Roman" w:eastAsia="Times New Roman"/>
        </w:rPr>
      </w:pPr>
      <w:r w:rsidRPr="00232B35">
        <w:rPr>
          <w:rFonts w:cs="Times New Roman" w:eastAsia="Times New Roman"/>
        </w:rPr>
        <w:t xml:space="preserve">          </w:t>
      </w:r>
      <w:r w:rsidRPr="00232B35">
        <w:rPr>
          <w:rFonts w:cs="Times New Roman" w:eastAsia="Times New Roman"/>
          <w:b/>
        </w:rPr>
        <w:t>5.</w:t>
      </w:r>
      <w:r w:rsidRPr="00232B35">
        <w:rPr>
          <w:rFonts w:cs="Times New Roman" w:eastAsia="Times New Roman"/>
        </w:rPr>
        <w:t xml:space="preserve"> Postupajući po uputama iz </w:t>
      </w:r>
      <w:proofErr w:type="spellStart"/>
      <w:r w:rsidRPr="00232B35">
        <w:rPr>
          <w:rFonts w:cs="Times New Roman" w:eastAsia="Times New Roman"/>
        </w:rPr>
        <w:t>Ukidnog</w:t>
      </w:r>
      <w:proofErr w:type="spellEnd"/>
      <w:r w:rsidRPr="00232B35">
        <w:rPr>
          <w:rFonts w:cs="Times New Roman" w:eastAsia="Times New Roman"/>
        </w:rPr>
        <w:t xml:space="preserve"> rješenja VTS-a, ovaj Sud je od vjerovnika: Stečajna masa ALMERIA, d.d., Zagreb, Ul. G. Vukovara 284., OIB: 74045404895., zatražio ovršnu ispravu na kojoj temelji svoju prijavljenu tražbinu, čemu je isti udovoljio dostavivši traženo uz podnesak dostavljenim Sudu preporučenom pošiljkom predanom na poštu Zagreb dana 17. ožujka a  fizički zaprimljenim u Sudu dana 21. ožujka 2016. godine. Nakon toga je Sud – izvevši dokaze čitanjem cijelog spisa predmeta, prijave tražbine vjerovnika: Stečajna masa ALMERIA, d.d., Zagreb, Ul. G. Vukovara 284., OIB: 74045404895. i podneska od 17. (21.) ožujka 2016. godine sa prilozima, temeljem savjesne i brižljive ocjene svakog dokaza zasebno i svih dokaza zajedno a i na temelju rezultata </w:t>
      </w:r>
      <w:proofErr w:type="spellStart"/>
      <w:r w:rsidRPr="00232B35">
        <w:rPr>
          <w:rFonts w:cs="Times New Roman" w:eastAsia="Times New Roman"/>
        </w:rPr>
        <w:t>cijelokupnog</w:t>
      </w:r>
      <w:proofErr w:type="spellEnd"/>
      <w:r w:rsidRPr="00232B35">
        <w:rPr>
          <w:rFonts w:cs="Times New Roman" w:eastAsia="Times New Roman"/>
        </w:rPr>
        <w:t xml:space="preserve"> postupka, sukladno članku 8., Zakona o parničnom postupku (</w:t>
      </w:r>
      <w:r w:rsidRPr="00232B35">
        <w:rPr>
          <w:rFonts w:cs="Times New Roman" w:eastAsia="Times New Roman"/>
          <w:i/>
        </w:rPr>
        <w:t>Narodne novine,</w:t>
      </w:r>
      <w:r w:rsidRPr="00232B35">
        <w:rPr>
          <w:rFonts w:cs="Times New Roman" w:eastAsia="Times New Roman"/>
        </w:rPr>
        <w:t xml:space="preserve"> br.: 148/11.-pročišćeni tekst, 25/13. i 89/14.-Odluka USRH, br.: U-I-885/2013., dalje: ZPP), koji se u ovome stečajnom postupku </w:t>
      </w:r>
      <w:proofErr w:type="spellStart"/>
      <w:r w:rsidRPr="00232B35">
        <w:rPr>
          <w:rFonts w:cs="Times New Roman" w:eastAsia="Times New Roman"/>
        </w:rPr>
        <w:t>podredno</w:t>
      </w:r>
      <w:proofErr w:type="spellEnd"/>
      <w:r w:rsidRPr="00232B35">
        <w:rPr>
          <w:rFonts w:cs="Times New Roman" w:eastAsia="Times New Roman"/>
        </w:rPr>
        <w:t xml:space="preserve"> primjenjuje temeljem članka 6., Stečajnog zakona (</w:t>
      </w:r>
      <w:r w:rsidRPr="00232B35">
        <w:rPr>
          <w:rFonts w:cs="Times New Roman" w:eastAsia="Times New Roman"/>
          <w:i/>
        </w:rPr>
        <w:t>Narodne novine,</w:t>
      </w:r>
      <w:r w:rsidRPr="00232B35">
        <w:rPr>
          <w:rFonts w:cs="Times New Roman" w:eastAsia="Times New Roman"/>
        </w:rPr>
        <w:t xml:space="preserve"> br.: 44/96., 29/99., 129/00., 123/03., 197/03., 82/06., 116/10., 25/12., 133/12. i 45/13.-Odluka USRH, br.: U-I-1457/2013., dalje: SZ, i članka 441., Stečajnog zakona, </w:t>
      </w:r>
      <w:r w:rsidRPr="00232B35">
        <w:rPr>
          <w:rFonts w:cs="Times New Roman" w:eastAsia="Times New Roman"/>
          <w:i/>
        </w:rPr>
        <w:t>Narodne novine</w:t>
      </w:r>
      <w:r w:rsidRPr="00232B35">
        <w:rPr>
          <w:rFonts w:cs="Times New Roman" w:eastAsia="Times New Roman"/>
        </w:rPr>
        <w:t>, br.: 71/15., dalje: SZ/15.) – riješio kao u izrijeci ovog rješenja zbog niže navedenih razloga.</w:t>
      </w:r>
    </w:p>
    <w:p w:rsidRDefault="00232B35" w:rsidP="00232B35" w:rsidR="00232B35" w:rsidRPr="00232B35">
      <w:pPr>
        <w:spacing w:after="0"/>
        <w:jc w:val="both"/>
        <w:rPr>
          <w:rFonts w:cs="Times New Roman" w:eastAsia="Times New Roman"/>
          <w:b/>
          <w:bCs/>
        </w:rPr>
      </w:pPr>
    </w:p>
    <w:p w:rsidRDefault="00232B35" w:rsidP="00232B35" w:rsidR="00232B35" w:rsidRPr="00232B35">
      <w:pPr>
        <w:spacing w:after="0"/>
        <w:jc w:val="both"/>
        <w:rPr>
          <w:rFonts w:cs="Times New Roman" w:eastAsia="Times New Roman"/>
          <w:b/>
          <w:bCs/>
        </w:rPr>
      </w:pPr>
      <w:r w:rsidRPr="00232B35">
        <w:rPr>
          <w:rFonts w:cs="Times New Roman" w:eastAsia="Times New Roman"/>
        </w:rPr>
        <w:t xml:space="preserve">          </w:t>
      </w:r>
      <w:r w:rsidRPr="00232B35">
        <w:rPr>
          <w:rFonts w:cs="Times New Roman" w:eastAsia="Times New Roman"/>
          <w:b/>
        </w:rPr>
        <w:t>6.</w:t>
      </w:r>
      <w:r w:rsidRPr="00232B35">
        <w:rPr>
          <w:rFonts w:cs="Times New Roman" w:eastAsia="Times New Roman"/>
        </w:rPr>
        <w:t xml:space="preserve"> Naime, tražbina vjerovnika: Stečajna masa ALMERIA, d.d., Zagreb, Ul. G. Vukovara 284., OIB: 74045404895., temelji se na ovršnoj ispravi – ovršnoj presudi Trgovačkog suda u Zagrebu, broj: XLVI P-7199/2002., od 07. travnja 2008. godine, kojom je presudom Vjerovniku (u toj parnici: tuženik) dosuđen parnični trošak na teret tužitelja iz te parnice: </w:t>
      </w:r>
      <w:r w:rsidRPr="00232B35">
        <w:rPr>
          <w:rFonts w:cs="Times New Roman" w:eastAsia="Times New Roman"/>
          <w:i/>
        </w:rPr>
        <w:t xml:space="preserve">JUGOBANKA d.d., Beograd-Glavna filijala </w:t>
      </w:r>
      <w:proofErr w:type="spellStart"/>
      <w:r w:rsidRPr="00232B35">
        <w:rPr>
          <w:rFonts w:cs="Times New Roman" w:eastAsia="Times New Roman"/>
          <w:i/>
        </w:rPr>
        <w:t>Jugobanka</w:t>
      </w:r>
      <w:proofErr w:type="spellEnd"/>
      <w:r w:rsidRPr="00232B35">
        <w:rPr>
          <w:rFonts w:cs="Times New Roman" w:eastAsia="Times New Roman"/>
          <w:i/>
        </w:rPr>
        <w:t xml:space="preserve"> Zagreb,</w:t>
      </w:r>
      <w:r w:rsidRPr="00232B35">
        <w:rPr>
          <w:rFonts w:cs="Times New Roman" w:eastAsia="Times New Roman"/>
        </w:rPr>
        <w:t xml:space="preserve"> koja je presuda postala ovršna dana 29. svibnja 2009. godine, što je utvrđeno čitanjem iste presude potvrđene potvrdom o ovršnosti. Kako se ovaj stečajni postupak vodi u odnosu na </w:t>
      </w:r>
      <w:proofErr w:type="spellStart"/>
      <w:r w:rsidRPr="00232B35">
        <w:rPr>
          <w:rFonts w:cs="Times New Roman" w:eastAsia="Times New Roman"/>
        </w:rPr>
        <w:t>cijelokupnu</w:t>
      </w:r>
      <w:proofErr w:type="spellEnd"/>
      <w:r w:rsidRPr="00232B35">
        <w:rPr>
          <w:rFonts w:cs="Times New Roman" w:eastAsia="Times New Roman"/>
        </w:rPr>
        <w:t xml:space="preserve"> imovinu JUGOBANKE, </w:t>
      </w:r>
      <w:proofErr w:type="spellStart"/>
      <w:r w:rsidRPr="00232B35">
        <w:rPr>
          <w:rFonts w:cs="Times New Roman" w:eastAsia="Times New Roman"/>
        </w:rPr>
        <w:t>a.d</w:t>
      </w:r>
      <w:proofErr w:type="spellEnd"/>
      <w:r w:rsidRPr="00232B35">
        <w:rPr>
          <w:rFonts w:cs="Times New Roman" w:eastAsia="Times New Roman"/>
        </w:rPr>
        <w:t xml:space="preserve">., u stečaju, Beograd, Kralja Petra 19-21, Republika Srbija a koja se imovina nalazi u Republici Hrvatskoj, to je po shvaćanju ovog Suda, isti Vjerovnik aktivno legitimiran na podnošenje prijave tražbine u ovaj stečajni postupak </w:t>
      </w:r>
    </w:p>
    <w:p w:rsidRDefault="00232B35" w:rsidP="00232B35" w:rsidR="00232B35" w:rsidRPr="00232B35">
      <w:pPr>
        <w:spacing w:after="0"/>
        <w:jc w:val="both"/>
        <w:rPr>
          <w:rFonts w:cs="Times New Roman" w:eastAsia="Times New Roman"/>
          <w:b/>
          <w:bCs/>
        </w:rPr>
      </w:pPr>
    </w:p>
    <w:p w:rsidRDefault="00232B35" w:rsidP="00232B35" w:rsidR="00232B35" w:rsidRPr="00232B35">
      <w:pPr>
        <w:spacing w:after="0"/>
        <w:jc w:val="both"/>
        <w:rPr>
          <w:rFonts w:cs="Times New Roman" w:eastAsia="Times New Roman"/>
        </w:rPr>
      </w:pPr>
      <w:r w:rsidRPr="00232B35">
        <w:rPr>
          <w:rFonts w:cs="Times New Roman" w:eastAsia="Times New Roman"/>
        </w:rPr>
        <w:t xml:space="preserve">          </w:t>
      </w:r>
      <w:r w:rsidRPr="00232B35">
        <w:rPr>
          <w:rFonts w:cs="Times New Roman" w:eastAsia="Times New Roman"/>
          <w:b/>
        </w:rPr>
        <w:t>7.</w:t>
      </w:r>
      <w:r w:rsidRPr="00232B35">
        <w:rPr>
          <w:rFonts w:cs="Times New Roman" w:eastAsia="Times New Roman"/>
        </w:rPr>
        <w:t xml:space="preserve"> Člankom 177., stavak 2., SZ, propisano je kako stečajni sudac sastavlja Posebnu tablicu ispitanih tražbina u koju za svaku prijavljenu tražbinu unosi u kojoj je mjeri tražbina utvrđena prema svom iznosu i svom redu, odnosno, tko je tražbinu osporio. Stavkom 3., istog članka 177., SZ, propisano je kako stečajni sudac, na temelju naprijed navedene tablice, donosi i rješenje kojim odlučuje o tome u kojem su iznosu i u kojem isplatnom redu utvrđene, odnosno, osporene pojedine tražbine. Tim rješenjem stečajni sudac odlučuje i o upućivanju na parnicu radi utvrđivanja u parnici osporenih tražbina, odnosno, radi dokazivanja u parnici osnovanosti osporavanja tražbina koje se temelje na ovršnoj ispravi.</w:t>
      </w:r>
    </w:p>
    <w:p w:rsidRDefault="00232B35" w:rsidP="00232B35" w:rsidR="00232B35" w:rsidRPr="00232B35">
      <w:pPr>
        <w:spacing w:after="0"/>
        <w:jc w:val="both"/>
        <w:rPr>
          <w:rFonts w:cs="Times New Roman" w:eastAsia="Times New Roman"/>
          <w:b/>
          <w:bCs/>
        </w:rPr>
      </w:pPr>
    </w:p>
    <w:p w:rsidRDefault="00232B35" w:rsidP="00232B35" w:rsidR="00232B35" w:rsidRPr="00232B35">
      <w:pPr>
        <w:spacing w:after="0"/>
        <w:jc w:val="both"/>
        <w:rPr>
          <w:rFonts w:cs="Times New Roman" w:eastAsia="Times New Roman"/>
          <w:b/>
          <w:bCs/>
        </w:rPr>
      </w:pPr>
    </w:p>
    <w:p w:rsidRDefault="00232B35" w:rsidP="00232B35" w:rsidR="00232B35" w:rsidRPr="00232B35">
      <w:pPr>
        <w:spacing w:after="0"/>
        <w:jc w:val="both"/>
        <w:rPr>
          <w:rFonts w:cs="Times New Roman" w:eastAsia="Times New Roman"/>
          <w:b/>
          <w:bCs/>
        </w:rPr>
      </w:pPr>
    </w:p>
    <w:p w:rsidRDefault="00232B35" w:rsidP="00232B35" w:rsidR="00232B35">
      <w:pPr>
        <w:spacing w:after="0"/>
        <w:jc w:val="both"/>
        <w:rPr>
          <w:rFonts w:cs="Times New Roman" w:eastAsia="Times New Roman"/>
          <w:b/>
          <w:bCs/>
        </w:rPr>
      </w:pPr>
    </w:p>
    <w:p w:rsidRDefault="00232B35" w:rsidP="00232B35" w:rsidR="00232B35">
      <w:pPr>
        <w:spacing w:after="0"/>
        <w:jc w:val="both"/>
        <w:rPr>
          <w:rFonts w:cs="Times New Roman" w:eastAsia="Times New Roman"/>
          <w:b/>
          <w:bCs/>
        </w:rPr>
      </w:pPr>
    </w:p>
    <w:p w:rsidRDefault="00232B35" w:rsidP="00232B35" w:rsidR="00232B35">
      <w:pPr>
        <w:spacing w:after="0"/>
        <w:jc w:val="both"/>
        <w:rPr>
          <w:rFonts w:cs="Times New Roman" w:eastAsia="Times New Roman"/>
          <w:b/>
          <w:bCs/>
        </w:rPr>
      </w:pPr>
    </w:p>
    <w:p w:rsidRDefault="00232B35" w:rsidP="00232B35" w:rsidR="00232B35">
      <w:pPr>
        <w:spacing w:after="0"/>
        <w:jc w:val="both"/>
        <w:rPr>
          <w:rFonts w:cs="Times New Roman" w:eastAsia="Times New Roman"/>
          <w:b/>
          <w:bCs/>
        </w:rPr>
      </w:pPr>
    </w:p>
    <w:p w:rsidRDefault="00232B35" w:rsidP="00232B35" w:rsidR="00232B35">
      <w:pPr>
        <w:spacing w:after="0"/>
        <w:jc w:val="both"/>
        <w:rPr>
          <w:rFonts w:cs="Times New Roman" w:eastAsia="Times New Roman"/>
          <w:b/>
          <w:bCs/>
        </w:rPr>
      </w:pPr>
    </w:p>
    <w:p w:rsidRDefault="00232B35" w:rsidP="00232B35" w:rsidR="00232B35">
      <w:pPr>
        <w:spacing w:after="0"/>
        <w:jc w:val="both"/>
        <w:rPr>
          <w:rFonts w:cs="Times New Roman" w:eastAsia="Times New Roman"/>
          <w:b/>
          <w:bCs/>
        </w:rPr>
      </w:pPr>
    </w:p>
    <w:p w:rsidRDefault="00232B35" w:rsidP="00232B35" w:rsidR="00232B35" w:rsidRPr="00232B35">
      <w:pPr>
        <w:spacing w:after="0"/>
        <w:jc w:val="both"/>
        <w:rPr>
          <w:rFonts w:cs="Times New Roman" w:eastAsia="Times New Roman"/>
          <w:b/>
          <w:bCs/>
        </w:rPr>
      </w:pPr>
    </w:p>
    <w:p w:rsidRDefault="00232B35" w:rsidP="00232B35" w:rsidR="00232B35" w:rsidRPr="00232B35">
      <w:pPr>
        <w:spacing w:after="0"/>
        <w:ind w:left="720"/>
        <w:jc w:val="right"/>
        <w:rPr>
          <w:rFonts w:cs="Times New Roman" w:eastAsia="Times New Roman"/>
          <w:b/>
        </w:rPr>
      </w:pPr>
      <w:r w:rsidRPr="00232B35">
        <w:rPr>
          <w:rFonts w:cs="Times New Roman" w:eastAsia="Times New Roman"/>
          <w:b/>
        </w:rPr>
        <w:t>- 4 -                                  Broj: 14. St-35/2009.</w:t>
      </w:r>
    </w:p>
    <w:p w:rsidRDefault="00232B35" w:rsidP="00232B35" w:rsidR="00232B35" w:rsidRPr="00232B35">
      <w:pPr>
        <w:spacing w:after="0"/>
        <w:jc w:val="both"/>
        <w:rPr>
          <w:rFonts w:cs="Times New Roman" w:eastAsia="Times New Roman"/>
          <w:b/>
          <w:bCs/>
        </w:rPr>
      </w:pPr>
    </w:p>
    <w:p w:rsidRDefault="00232B35" w:rsidP="00232B35" w:rsidR="00232B35" w:rsidRPr="00232B35">
      <w:pPr>
        <w:spacing w:after="0"/>
        <w:jc w:val="both"/>
        <w:rPr>
          <w:rFonts w:cs="Times New Roman" w:eastAsia="Times New Roman"/>
          <w:b/>
          <w:bCs/>
        </w:rPr>
      </w:pPr>
    </w:p>
    <w:p w:rsidRDefault="00232B35" w:rsidP="00232B35" w:rsidR="00232B35" w:rsidRPr="00232B35">
      <w:pPr>
        <w:spacing w:after="0"/>
        <w:jc w:val="both"/>
        <w:rPr>
          <w:rFonts w:cs="Times New Roman" w:eastAsia="Times New Roman"/>
          <w:b/>
          <w:bCs/>
        </w:rPr>
      </w:pPr>
    </w:p>
    <w:p w:rsidRDefault="00232B35" w:rsidP="00232B35" w:rsidR="00232B35" w:rsidRPr="00232B35">
      <w:pPr>
        <w:spacing w:after="0"/>
        <w:jc w:val="both"/>
        <w:rPr>
          <w:rFonts w:cs="Times New Roman" w:eastAsia="Times New Roman"/>
          <w:b/>
          <w:bCs/>
        </w:rPr>
      </w:pPr>
      <w:r w:rsidRPr="00232B35">
        <w:rPr>
          <w:rFonts w:cs="Times New Roman" w:eastAsia="Times New Roman"/>
        </w:rPr>
        <w:t xml:space="preserve">          </w:t>
      </w:r>
      <w:r w:rsidRPr="00232B35">
        <w:rPr>
          <w:rFonts w:cs="Times New Roman" w:eastAsia="Times New Roman"/>
          <w:b/>
        </w:rPr>
        <w:t>8.</w:t>
      </w:r>
      <w:r w:rsidRPr="00232B35">
        <w:rPr>
          <w:rFonts w:cs="Times New Roman" w:eastAsia="Times New Roman"/>
        </w:rPr>
        <w:t xml:space="preserve"> Člankom 178., stavak 4., SZ, propisano je: </w:t>
      </w:r>
      <w:r w:rsidRPr="00232B35">
        <w:rPr>
          <w:rFonts w:cs="Times New Roman" w:eastAsia="Times New Roman"/>
          <w:i/>
        </w:rPr>
        <w:t>Ako za osporenu tražbinu postoji ovršna isprava, stečajni sudac će na parnicu uputiti osporavatelja da dokaže osnovanost svog osporavanja.</w:t>
      </w:r>
    </w:p>
    <w:p w:rsidRDefault="00232B35" w:rsidP="00232B35" w:rsidR="00232B35" w:rsidRPr="00232B35">
      <w:pPr>
        <w:spacing w:after="0"/>
        <w:jc w:val="both"/>
        <w:rPr>
          <w:rFonts w:cs="Times New Roman" w:eastAsia="Times New Roman"/>
          <w:b/>
          <w:bCs/>
        </w:rPr>
      </w:pPr>
    </w:p>
    <w:p w:rsidRDefault="00232B35" w:rsidP="00232B35" w:rsidR="00232B35" w:rsidRPr="00232B35">
      <w:pPr>
        <w:spacing w:after="0"/>
        <w:jc w:val="both"/>
        <w:rPr>
          <w:rFonts w:cs="Times New Roman" w:eastAsia="Times New Roman"/>
          <w:b/>
          <w:bCs/>
        </w:rPr>
      </w:pPr>
      <w:r w:rsidRPr="00232B35">
        <w:rPr>
          <w:rFonts w:cs="Times New Roman" w:eastAsia="Times New Roman"/>
        </w:rPr>
        <w:t xml:space="preserve">          </w:t>
      </w:r>
      <w:r w:rsidRPr="00232B35">
        <w:rPr>
          <w:rFonts w:cs="Times New Roman" w:eastAsia="Times New Roman"/>
          <w:b/>
        </w:rPr>
        <w:t>9.</w:t>
      </w:r>
      <w:r w:rsidRPr="00232B35">
        <w:rPr>
          <w:rFonts w:cs="Times New Roman" w:eastAsia="Times New Roman"/>
        </w:rPr>
        <w:t xml:space="preserve"> Kako se tražbina vjerovnika: Stečajna masa ALMERIA, d.d., Zagreb, Ul. G. Vukovara 284., OIB: 74045404895., temelji se na ovršnoj ispravi (točka 6. ovog obrazloženja), to je, temeljem navedene odredbe članka 178.,. stavak 4., SZ, na parnicu trebalo uputiti Stečajnu upraviteljicu kao </w:t>
      </w:r>
      <w:proofErr w:type="spellStart"/>
      <w:r w:rsidRPr="00232B35">
        <w:rPr>
          <w:rFonts w:cs="Times New Roman" w:eastAsia="Times New Roman"/>
        </w:rPr>
        <w:t>osporavateljicu</w:t>
      </w:r>
      <w:proofErr w:type="spellEnd"/>
      <w:r w:rsidRPr="00232B35">
        <w:rPr>
          <w:rFonts w:cs="Times New Roman" w:eastAsia="Times New Roman"/>
        </w:rPr>
        <w:t xml:space="preserve"> kako bi ista u parnici dokazala osnovanost svog osporavanja. Ako Stečajna upraviteljica u propisanom roku od osam (8.) dana ne pokrene parnicu na koju je upućena ovim rješenjem, smatrat će se kako je osporavanje otklonjeno a žalba izjavljena protiv ovog rješenja je bez utjecaja na rok za pokretanje parnice, kako je to sve i propisano člankom 178., stavak 6., SZ.</w:t>
      </w:r>
    </w:p>
    <w:p w:rsidRDefault="00232B35" w:rsidP="00232B35" w:rsidR="00232B35" w:rsidRPr="00232B35">
      <w:pPr>
        <w:spacing w:after="0"/>
        <w:jc w:val="both"/>
        <w:rPr>
          <w:rFonts w:cs="Times New Roman" w:eastAsia="Times New Roman"/>
          <w:b/>
        </w:rPr>
      </w:pPr>
    </w:p>
    <w:p w:rsidRDefault="00232B35" w:rsidP="00232B35" w:rsidR="00232B35" w:rsidRPr="00232B35">
      <w:pPr>
        <w:spacing w:after="0"/>
        <w:ind w:firstLine="708"/>
        <w:jc w:val="both"/>
        <w:rPr>
          <w:rFonts w:cs="Times New Roman" w:eastAsia="Times New Roman"/>
        </w:rPr>
      </w:pPr>
      <w:r w:rsidRPr="00232B35">
        <w:rPr>
          <w:rFonts w:cs="Times New Roman" w:eastAsia="Times New Roman"/>
          <w:b/>
        </w:rPr>
        <w:t>10.</w:t>
      </w:r>
      <w:r w:rsidRPr="00232B35">
        <w:rPr>
          <w:rFonts w:cs="Times New Roman" w:eastAsia="Times New Roman"/>
        </w:rPr>
        <w:t xml:space="preserve"> Radi svega izloženog i temeljem navedenih odredaba pozitivnih propisa, riješeno je kao u izreci ovog rješenja.</w:t>
      </w:r>
    </w:p>
    <w:p w:rsidRDefault="00232B35" w:rsidP="00232B35" w:rsidR="00232B35" w:rsidRPr="00232B35">
      <w:pPr>
        <w:spacing w:after="0"/>
        <w:ind w:firstLine="708"/>
        <w:rPr>
          <w:rFonts w:cs="Times New Roman" w:eastAsia="Times New Roman"/>
        </w:rPr>
      </w:pPr>
    </w:p>
    <w:p w:rsidRDefault="00232B35" w:rsidP="00232B35" w:rsidR="00232B35" w:rsidRPr="00232B35">
      <w:pPr>
        <w:spacing w:after="0"/>
        <w:ind w:firstLine="708"/>
        <w:rPr>
          <w:rFonts w:cs="Times New Roman" w:eastAsia="Times New Roman"/>
        </w:rPr>
      </w:pPr>
    </w:p>
    <w:p w:rsidRDefault="00232B35" w:rsidP="00232B35" w:rsidR="00232B35" w:rsidRPr="00232B35">
      <w:pPr>
        <w:spacing w:after="0"/>
        <w:jc w:val="center"/>
        <w:rPr>
          <w:rFonts w:cs="Times New Roman" w:eastAsia="Times New Roman"/>
        </w:rPr>
      </w:pPr>
      <w:r w:rsidRPr="00232B35">
        <w:rPr>
          <w:rFonts w:cs="Times New Roman" w:eastAsia="Times New Roman"/>
        </w:rPr>
        <w:t>Split, dne 30. ožujka 2016. godine.</w:t>
      </w:r>
    </w:p>
    <w:p w:rsidRDefault="00232B35" w:rsidP="00232B35" w:rsidR="00232B35" w:rsidRPr="00232B35">
      <w:pPr>
        <w:spacing w:after="0"/>
        <w:rPr>
          <w:rFonts w:cs="Times New Roman" w:eastAsia="Times New Roman"/>
        </w:rPr>
      </w:pPr>
    </w:p>
    <w:p w:rsidRDefault="00232B35" w:rsidP="00232B35" w:rsidR="00232B35" w:rsidRPr="00232B35">
      <w:pPr>
        <w:spacing w:after="0"/>
        <w:rPr>
          <w:rFonts w:cs="Times New Roman" w:eastAsia="Times New Roman"/>
        </w:rPr>
      </w:pPr>
    </w:p>
    <w:p w:rsidRDefault="00232B35" w:rsidP="00232B35" w:rsidR="00232B35" w:rsidRPr="00232B35">
      <w:pPr>
        <w:spacing w:after="0"/>
        <w:rPr>
          <w:rFonts w:cs="Times New Roman" w:eastAsia="Times New Roman"/>
        </w:rPr>
      </w:pPr>
      <w:r w:rsidRPr="00232B35">
        <w:rPr>
          <w:rFonts w:cs="Times New Roman" w:eastAsia="Times New Roman"/>
        </w:rPr>
        <w:t xml:space="preserve">                                                                                                     STEČAJNI SUDAC:</w:t>
      </w:r>
    </w:p>
    <w:p w:rsidRDefault="00232B35" w:rsidP="00232B35" w:rsidR="00232B35" w:rsidRPr="00232B35">
      <w:pPr>
        <w:spacing w:after="0"/>
        <w:rPr>
          <w:rFonts w:cs="Times New Roman" w:eastAsia="Times New Roman"/>
        </w:rPr>
      </w:pPr>
      <w:r w:rsidRPr="00232B35">
        <w:rPr>
          <w:rFonts w:cs="Times New Roman" w:eastAsia="Times New Roman"/>
        </w:rPr>
        <w:t xml:space="preserve">                                                                                                            </w:t>
      </w:r>
    </w:p>
    <w:p w:rsidRDefault="00232B35" w:rsidP="00232B35" w:rsidR="00232B35" w:rsidRPr="00232B35">
      <w:pPr>
        <w:spacing w:after="0"/>
        <w:rPr>
          <w:rFonts w:cs="Times New Roman" w:eastAsia="Times New Roman"/>
        </w:rPr>
      </w:pPr>
      <w:r w:rsidRPr="00232B35">
        <w:rPr>
          <w:rFonts w:cs="Times New Roman" w:eastAsia="Times New Roman"/>
        </w:rPr>
        <w:t xml:space="preserve">                                                                                                          Jozo Ćaleta, v.r.,</w:t>
      </w:r>
    </w:p>
    <w:p w:rsidRDefault="00232B35" w:rsidP="00232B35" w:rsidR="00232B35" w:rsidRPr="00232B35">
      <w:pPr>
        <w:spacing w:after="0"/>
        <w:rPr>
          <w:rFonts w:cs="Times New Roman" w:eastAsia="Times New Roman"/>
        </w:rPr>
      </w:pPr>
    </w:p>
    <w:p w:rsidRDefault="00232B35" w:rsidP="00232B35" w:rsidR="00232B35" w:rsidRPr="00232B35">
      <w:pPr>
        <w:spacing w:after="0"/>
        <w:rPr>
          <w:rFonts w:cs="Times New Roman" w:eastAsia="Times New Roman"/>
        </w:rPr>
      </w:pPr>
    </w:p>
    <w:p w:rsidRDefault="00232B35" w:rsidP="00232B35" w:rsidR="00232B35" w:rsidRPr="00232B35">
      <w:pPr>
        <w:spacing w:after="0"/>
        <w:jc w:val="both"/>
        <w:rPr>
          <w:rFonts w:cs="Times New Roman" w:eastAsia="Times New Roman"/>
        </w:rPr>
      </w:pPr>
      <w:r w:rsidRPr="00232B35">
        <w:rPr>
          <w:rFonts w:cs="Times New Roman" w:eastAsia="Times New Roman"/>
          <w:b/>
          <w:u w:val="single"/>
        </w:rPr>
        <w:t>Pouka o pravnom lijeku:</w:t>
      </w:r>
      <w:r w:rsidRPr="00232B35">
        <w:rPr>
          <w:rFonts w:cs="Times New Roman" w:eastAsia="Times New Roman"/>
        </w:rPr>
        <w:t xml:space="preserve"> Protiv ovog rješenja može se izjaviti žalbu u roku od osam (8.) dana, u tri primjerka, Trgovačkom sudu u Splitu, </w:t>
      </w:r>
      <w:smartTag w:element="place" w:uri="urn:schemas-microsoft-com:office:smarttags">
        <w:smartTag w:element="City" w:uri="urn:schemas-microsoft-com:office:smarttags">
          <w:r w:rsidRPr="00232B35">
            <w:rPr>
              <w:rFonts w:cs="Times New Roman" w:eastAsia="Times New Roman"/>
            </w:rPr>
            <w:t>Split</w:t>
          </w:r>
        </w:smartTag>
      </w:smartTag>
      <w:r w:rsidRPr="00232B35">
        <w:rPr>
          <w:rFonts w:cs="Times New Roman" w:eastAsia="Times New Roman"/>
        </w:rPr>
        <w:t xml:space="preserve">, </w:t>
      </w:r>
      <w:proofErr w:type="spellStart"/>
      <w:r w:rsidRPr="00232B35">
        <w:rPr>
          <w:rFonts w:cs="Times New Roman" w:eastAsia="Times New Roman"/>
        </w:rPr>
        <w:t>Sukoišanska</w:t>
      </w:r>
      <w:proofErr w:type="spellEnd"/>
      <w:r w:rsidRPr="00232B35">
        <w:rPr>
          <w:rFonts w:cs="Times New Roman" w:eastAsia="Times New Roman"/>
        </w:rPr>
        <w:t xml:space="preserve"> 6. a o istoj žalbi u drugom stupnju odlučuje Visoki trgovački sud Republike Hrvatske u Zagrebu.</w:t>
      </w:r>
    </w:p>
    <w:p w:rsidRDefault="00232B35" w:rsidP="00232B35" w:rsidR="00232B35" w:rsidRPr="00232B35">
      <w:pPr>
        <w:spacing w:after="0"/>
        <w:jc w:val="both"/>
        <w:rPr>
          <w:rFonts w:cs="Times New Roman" w:eastAsia="Times New Roman"/>
        </w:rPr>
      </w:pPr>
    </w:p>
    <w:p w:rsidRDefault="00232B35" w:rsidP="00232B35" w:rsidR="00232B35" w:rsidRPr="00232B35">
      <w:pPr>
        <w:spacing w:after="0"/>
        <w:rPr>
          <w:rFonts w:cs="Times New Roman" w:eastAsia="Times New Roman"/>
        </w:rPr>
      </w:pPr>
    </w:p>
    <w:p w:rsidRDefault="00232B35" w:rsidP="00232B35" w:rsidR="00232B35" w:rsidRPr="00232B35">
      <w:pPr>
        <w:spacing w:after="0"/>
        <w:rPr>
          <w:rFonts w:cs="Times New Roman" w:eastAsia="Times New Roman"/>
          <w:u w:val="single"/>
        </w:rPr>
      </w:pPr>
      <w:r w:rsidRPr="00232B35">
        <w:rPr>
          <w:rFonts w:cs="Times New Roman" w:eastAsia="Times New Roman"/>
          <w:u w:val="single"/>
        </w:rPr>
        <w:t xml:space="preserve">Dna:  </w:t>
      </w:r>
    </w:p>
    <w:p w:rsidRDefault="00232B35" w:rsidP="00232B35" w:rsidR="00232B35" w:rsidRPr="00232B35">
      <w:pPr>
        <w:spacing w:after="0"/>
        <w:rPr>
          <w:rFonts w:cs="Times New Roman" w:eastAsia="Times New Roman"/>
        </w:rPr>
      </w:pPr>
      <w:r w:rsidRPr="00232B35">
        <w:rPr>
          <w:rFonts w:cs="Times New Roman" w:eastAsia="Times New Roman"/>
        </w:rPr>
        <w:t>1.   Stečajna upraviteljica Dunja Krstulović, Split, Vinkovačka 41.,</w:t>
      </w:r>
    </w:p>
    <w:p w:rsidRDefault="00232B35" w:rsidP="00232B35" w:rsidR="00232B35" w:rsidRPr="00232B35">
      <w:pPr>
        <w:spacing w:after="0"/>
        <w:rPr>
          <w:rFonts w:cs="Times New Roman" w:eastAsia="Times New Roman"/>
        </w:rPr>
      </w:pPr>
      <w:r w:rsidRPr="00232B35">
        <w:rPr>
          <w:rFonts w:cs="Times New Roman" w:eastAsia="Times New Roman"/>
        </w:rPr>
        <w:t xml:space="preserve">2.  Nataša Grubišić, odvjetnica, Zagreb, Palmotićeva 43A. (za </w:t>
      </w:r>
      <w:proofErr w:type="spellStart"/>
      <w:r w:rsidRPr="00232B35">
        <w:rPr>
          <w:rFonts w:cs="Times New Roman" w:eastAsia="Times New Roman"/>
        </w:rPr>
        <w:t>steč</w:t>
      </w:r>
      <w:proofErr w:type="spellEnd"/>
      <w:r w:rsidRPr="00232B35">
        <w:rPr>
          <w:rFonts w:cs="Times New Roman" w:eastAsia="Times New Roman"/>
        </w:rPr>
        <w:t xml:space="preserve">. masu ALMERIA), </w:t>
      </w:r>
    </w:p>
    <w:p w:rsidRDefault="00232B35" w:rsidP="00232B35" w:rsidR="00232B35" w:rsidRPr="00232B35">
      <w:pPr>
        <w:spacing w:after="0"/>
        <w:rPr>
          <w:rFonts w:cs="Times New Roman" w:eastAsia="Times New Roman"/>
        </w:rPr>
      </w:pPr>
      <w:r w:rsidRPr="00232B35">
        <w:rPr>
          <w:rFonts w:cs="Times New Roman" w:eastAsia="Times New Roman"/>
        </w:rPr>
        <w:t>3.  e-Oglasna ploča Suda – rok 20. dana,</w:t>
      </w:r>
    </w:p>
    <w:p w:rsidRDefault="00232B35" w:rsidP="00232B35" w:rsidR="00232B35" w:rsidRPr="00232B35">
      <w:pPr>
        <w:spacing w:after="0"/>
        <w:rPr>
          <w:rFonts w:cs="Times New Roman" w:eastAsia="Times New Roman"/>
        </w:rPr>
      </w:pPr>
      <w:r w:rsidRPr="00232B35">
        <w:rPr>
          <w:rFonts w:cs="Times New Roman" w:eastAsia="Times New Roman"/>
        </w:rPr>
        <w:t>4.  Spis.</w:t>
      </w:r>
    </w:p>
    <w:p w:rsidRDefault="00232B35" w:rsidP="00232B35" w:rsidR="00232B35" w:rsidRPr="00232B35">
      <w:pPr>
        <w:spacing w:after="0"/>
        <w:rPr>
          <w:rFonts w:cs="Times New Roman" w:eastAsia="Times New Roman"/>
        </w:rPr>
      </w:pPr>
    </w:p>
    <w:p w:rsidRDefault="00232B35" w:rsidP="00232B35" w:rsidR="00232B35" w:rsidRPr="00232B35">
      <w:pPr>
        <w:spacing w:after="0"/>
        <w:rPr>
          <w:rFonts w:cs="Times New Roman" w:eastAsia="Times New Roman"/>
        </w:rPr>
      </w:pPr>
    </w:p>
    <w:p w:rsidRDefault="00232B35" w:rsidP="00232B35" w:rsidR="00232B35" w:rsidRPr="00232B35">
      <w:pPr>
        <w:spacing w:after="0"/>
        <w:rPr>
          <w:rFonts w:cs="Times New Roman" w:eastAsia="Times New Roman"/>
        </w:rPr>
      </w:pPr>
      <w:smartTag w:element="City" w:uri="urn:schemas-microsoft-com:office:smarttags">
        <w:smartTag w:element="place" w:uri="urn:schemas-microsoft-com:office:smarttags">
          <w:r w:rsidRPr="00232B35">
            <w:rPr>
              <w:rFonts w:cs="Times New Roman" w:eastAsia="Times New Roman"/>
            </w:rPr>
            <w:t>Split</w:t>
          </w:r>
        </w:smartTag>
      </w:smartTag>
      <w:r w:rsidRPr="00232B35">
        <w:rPr>
          <w:rFonts w:cs="Times New Roman" w:eastAsia="Times New Roman"/>
        </w:rPr>
        <w:t>, dne 30. ožujka 2016. godine.                                         S U D A C:</w:t>
      </w:r>
    </w:p>
    <w:p w:rsidRDefault="00232B35" w:rsidP="00232B35" w:rsidR="00DA0242">
      <w:pPr>
        <w:spacing w:after="0"/>
      </w:pPr>
      <w:r w:rsidRPr="00232B35">
        <w:rPr>
          <w:rFonts w:cs="Times New Roman" w:eastAsia="Times New Roman"/>
        </w:rPr>
        <w:t xml:space="preserve">                                                                                                 Jozo Ćaleta,</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2B35"/>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lace" w:namespaceuri="urn:schemas-microsoft-com:office:smarttags"/>
  <w:smartTagType w:name="City"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4829894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ožujka 2016.</izvorni_sadrzaj>
    <derivirana_varijabla naziv="DomainObject.DatumDonosenjaOdluke_1">30.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St-35/2009-453</izvorni_sadrzaj>
    <derivirana_varijabla naziv="DomainObject.Oznaka_1">St-35/2009-453</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izvorni_sadrzaj>
    <derivirana_varijabla naziv="DomainObject.Predmet.Broj_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2009.</izvorni_sadrzaj>
    <derivirana_varijabla naziv="DomainObject.Predmet.DatumOsnivanja_1">3. kolovoza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St-35/2009</izvorni_sadrzaj>
    <derivirana_varijabla naziv="DomainObject.Predmet.OznakaBroj_1">St-35/2009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JUGOBANKA d.d.</izvorni_sadrzaj>
    <derivirana_varijabla naziv="DomainObject.Predmet.ProtustrankaFormated_1">  JUGOBANKA d.d.</derivirana_varijabla>
  </DomainObject.Predmet.ProtustrankaFormated>
  <DomainObject.Predmet.ProtustrankaFormatedOIB>
    <izvorni_sadrzaj>  JUGOBANKA d.d., OIB </izvorni_sadrzaj>
    <derivirana_varijabla naziv="DomainObject.Predmet.ProtustrankaFormatedOIB_1">  JUGOBANKA d.d., OIB </derivirana_varijabla>
  </DomainObject.Predmet.ProtustrankaFormatedOIB>
  <DomainObject.Predmet.ProtustrankaFormatedWithAdress>
    <izvorni_sadrzaj> JUGOBANKA d.d., Kralja Petra 19/21, 11000 BEOGRAD</izvorni_sadrzaj>
    <derivirana_varijabla naziv="DomainObject.Predmet.ProtustrankaFormatedWithAdress_1"> JUGOBANKA d.d., Kralja Petra 19/21, 11000 BEOGRAD</derivirana_varijabla>
  </DomainObject.Predmet.ProtustrankaFormatedWithAdress>
  <DomainObject.Predmet.ProtustrankaFormatedWithAdressOIB>
    <izvorni_sadrzaj> JUGOBANKA d.d., OIB , Kralja Petra 19/21, 11000 BEOGRAD</izvorni_sadrzaj>
    <derivirana_varijabla naziv="DomainObject.Predmet.ProtustrankaFormatedWithAdressOIB_1"> JUGOBANKA d.d., OIB , Kralja Petra 19/21, 11000 BEOGRAD</derivirana_varijabla>
  </DomainObject.Predmet.ProtustrankaFormatedWithAdressOIB>
  <DomainObject.Predmet.ProtustrankaWithAdress>
    <izvorni_sadrzaj>JUGOBANKA d.d. Kralja Petra 19/21, 11000 BEOGRAD</izvorni_sadrzaj>
    <derivirana_varijabla naziv="DomainObject.Predmet.ProtustrankaWithAdress_1">JUGOBANKA d.d. Kralja Petra 19/21, 11000 BEOGRAD</derivirana_varijabla>
  </DomainObject.Predmet.ProtustrankaWithAdress>
  <DomainObject.Predmet.ProtustrankaWithAdressOIB>
    <izvorni_sadrzaj>JUGOBANKA d.d., OIB , Kralja Petra 19/21, 11000 BEOGRAD</izvorni_sadrzaj>
    <derivirana_varijabla naziv="DomainObject.Predmet.ProtustrankaWithAdressOIB_1">JUGOBANKA d.d., OIB , Kralja Petra 19/21, 11000 BEOGRAD</derivirana_varijabla>
  </DomainObject.Predmet.ProtustrankaWithAdressOIB>
  <DomainObject.Predmet.ProtustrankaNazivFormated>
    <izvorni_sadrzaj>JUGOBANKA d.d.</izvorni_sadrzaj>
    <derivirana_varijabla naziv="DomainObject.Predmet.ProtustrankaNazivFormated_1">JUGOBANKA d.d.</derivirana_varijabla>
  </DomainObject.Predmet.ProtustrankaNazivFormated>
  <DomainObject.Predmet.ProtustrankaNazivFormatedOIB>
    <izvorni_sadrzaj>JUGOBANKA d.d., OIB </izvorni_sadrzaj>
    <derivirana_varijabla naziv="DomainObject.Predmet.ProtustrankaNazivFormatedOIB_1">JUGOBANKA d.d., OIB </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NEDA ZORIĆ; ANTE BUNTIN; LJUBICA MAROVIĆ; MIRJANA POLJIČAK; ESTERA BULIĆ; ZLATA BRALIĆ; MIRJANA BENIĆ; EDIT BUNDARA; ELLY LALIĆ; SMILJANA BUDIMIR; VINKO DOBRIĆ; IVANKA BATINIĆ; KSENIJA DOMIĆ; MERI TVRDIĆ; BISERKA ZAPUTOVIĆ; IVA ŽUVELA; GORDANA MATANA; KARMEN ŠKROBICA; MARIJA BABIĆ; DANICA LjUBENKOV; ŽELJKO ČULIĆ; MIRJANA BARAS; BORNA JURČEVIĆ; IVA KRISTIĆ; MARGITA ŠIMUNOVIĆ; SMILJANA ĐOGAŠ; ANA SOČE; ANA MARKET; FRANICA BARKIĐIJA; DUŠKA BAŠIĆ; SNJEŽANA ŠARIĆ; DUBRAVKA LjUBIČIĆ; SLAVICA RUDENJAK; VINKA ČATLAK; TOMISLAV ŠARIĆ; MEIRA MANDIĆ; RADMILA CAKTAŠ; KARMELA ZARATIN; MILADA RAST; JADRANKA MILANOVIĆ; TONKA DRNOVŠEK ( kod Mandić); ŽELJANA ČOVIĆ; LUCIJA PAŠTROVIĆ; ZAGREBAČKA BANKA d.d.; Vaso Simić; Ljubica Vilić; Milica Beram; Dušanka Zarić; Ivica Ančić; Petar Damjanić; Mirko Marinković; Jovanka Nonković; Miloš Alavanja; Slavica Topalović</izvorni_sadrzaj>
    <derivirana_varijabla naziv="DomainObject.Predmet.StrankaFormated_1">  NEDA ZORIĆ; ANTE BUNTIN; LJUBICA MAROVIĆ; MIRJANA POLJIČAK; ESTERA BULIĆ; ZLATA BRALIĆ; MIRJANA BENIĆ; EDIT BUNDARA; ELLY LALIĆ; SMILJANA BUDIMIR; VINKO DOBRIĆ; IVANKA BATINIĆ; KSENIJA DOMIĆ; MERI TVRDIĆ; BISERKA ZAPUTOVIĆ; IVA ŽUVELA; GORDANA MATANA; KARMEN ŠKROBICA; MARIJA BABIĆ; DANICA LjUBENKOV; ŽELJKO ČULIĆ; MIRJANA BARAS; BORNA JURČEVIĆ; IVA KRISTIĆ; MARGITA ŠIMUNOVIĆ; SMILJANA ĐOGAŠ; ANA SOČE; ANA MARKET; FRANICA BARKIĐIJA; DUŠKA BAŠIĆ; SNJEŽANA ŠARIĆ; DUBRAVKA LjUBIČIĆ; SLAVICA RUDENJAK; VINKA ČATLAK; TOMISLAV ŠARIĆ; MEIRA MANDIĆ; RADMILA CAKTAŠ; KARMELA ZARATIN; MILADA RAST; JADRANKA MILANOVIĆ; TONKA DRNOVŠEK ( kod Mandić); ŽELJANA ČOVIĆ; LUCIJA PAŠTROVIĆ; ZAGREBAČKA BANKA d.d.; Vaso Simić; Ljubica Vilić; Milica Beram; Dušanka Zarić; Ivica Ančić; Petar Damjanić; Mirko Marinković; Jovanka Nonković; Miloš Alavanja; Slavica Topalović</derivirana_varijabla>
  </DomainObject.Predmet.StrankaFormated>
  <DomainObject.Predmet.StrankaFormatedOIB>
    <izvorni_sadrzaj>  NEDA ZORIĆ, OIB 22452141835; ANTE BUNTIN, OIB 68738886336; LJUBICA MAROVIĆ, OIB 37957358407; MIRJANA POLJIČAK, OIB 22755017019; ESTERA BULIĆ, OIB 06766841730; ZLATA BRALIĆ, OIB 70409920098; MIRJANA BENIĆ, OIB 73240565989; EDIT BUNDARA, OIB 93699492329; ELLY LALIĆ, OIB 15092042953; SMILJANA BUDIMIR, OIB 04728034178; VINKO DOBRIĆ; IVANKA BATINIĆ, OIB 31815535509; KSENIJA DOMIĆ, OIB 76684242581; MERI TVRDIĆ, OIB 64288740781; BISERKA ZAPUTOVIĆ, OIB 54316953551; IVA ŽUVELA, OIB 64961953387; GORDANA MATANA, OIB 41037117062; KARMEN ŠKROBICA, OIB 20756468739; MARIJA BABIĆ, OIB 70789772068; DANICA LjUBENKOV, OIB 75578710510; ŽELJKO ČULIĆ, OIB 07852194944; MIRJANA BARAS, OIB 09322093588; BORNA JURČEVIĆ, OIB 81242191433; IVA KRISTIĆ, OIB 66015551933; MARGITA ŠIMUNOVIĆ, OIB 47347932736; SMILJANA ĐOGAŠ, OIB 05892633328; ANA SOČE, OIB 32126716493; ANA MARKET, OIB 04277720456; FRANICA BARKIĐIJA, OIB 91031175730; DUŠKA BAŠIĆ, OIB 53451135643; SNJEŽANA ŠARIĆ, OIB 78493409819; DUBRAVKA LjUBIČIĆ, OIB 43475802109; SLAVICA RUDENJAK, OIB 11908336052; VINKA ČATLAK, OIB 17402596973; TOMISLAV ŠARIĆ, OIB 56841043156; MEIRA MANDIĆ, OIB 28934456632; RADMILA CAKTAŠ, OIB 19850347534; KARMELA ZARATIN, OIB 21235230134; MILADA RAST, OIB 06355000118; JADRANKA MILANOVIĆ, OIB 84795651948; TONKA DRNOVŠEK ( kod Mandić), OIB 79100732591; ŽELJANA ČOVIĆ, OIB 69130403450; LUCIJA PAŠTROVIĆ, OIB 97848079637; ZAGREBAČKA BANKA d.d., OIB 92963223473; Vaso Simić, OIB 43988428762; Ljubica Vilić, OIB 34766263396; Milica Beram, OIB 21849188444; Dušanka Zarić, OIB 54339981133; Ivica Ančić, OIB 88785797075; Petar Damjanić, OIB 56262953804; Mirko Marinković, OIB 89847810478; Jovanka Nonković, OIB 70149154085; Miloš Alavanja, OIB 22987478487; Slavica Topalović, OIB 15401782877</izvorni_sadrzaj>
    <derivirana_varijabla naziv="DomainObject.Predmet.StrankaFormatedOIB_1">  NEDA ZORIĆ, OIB 22452141835; ANTE BUNTIN, OIB 68738886336; LJUBICA MAROVIĆ, OIB 37957358407; MIRJANA POLJIČAK, OIB 22755017019; ESTERA BULIĆ, OIB 06766841730; ZLATA BRALIĆ, OIB 70409920098; MIRJANA BENIĆ, OIB 73240565989; EDIT BUNDARA, OIB 93699492329; ELLY LALIĆ, OIB 15092042953; SMILJANA BUDIMIR, OIB 04728034178; VINKO DOBRIĆ; IVANKA BATINIĆ, OIB 31815535509; KSENIJA DOMIĆ, OIB 76684242581; MERI TVRDIĆ, OIB 64288740781; BISERKA ZAPUTOVIĆ, OIB 54316953551; IVA ŽUVELA, OIB 64961953387; GORDANA MATANA, OIB 41037117062; KARMEN ŠKROBICA, OIB 20756468739; MARIJA BABIĆ, OIB 70789772068; DANICA LjUBENKOV, OIB 75578710510; ŽELJKO ČULIĆ, OIB 07852194944; MIRJANA BARAS, OIB 09322093588; BORNA JURČEVIĆ, OIB 81242191433; IVA KRISTIĆ, OIB 66015551933; MARGITA ŠIMUNOVIĆ, OIB 47347932736; SMILJANA ĐOGAŠ, OIB 05892633328; ANA SOČE, OIB 32126716493; ANA MARKET, OIB 04277720456; FRANICA BARKIĐIJA, OIB 91031175730; DUŠKA BAŠIĆ, OIB 53451135643; SNJEŽANA ŠARIĆ, OIB 78493409819; DUBRAVKA LjUBIČIĆ, OIB 43475802109; SLAVICA RUDENJAK, OIB 11908336052; VINKA ČATLAK, OIB 17402596973; TOMISLAV ŠARIĆ, OIB 56841043156; MEIRA MANDIĆ, OIB 28934456632; RADMILA CAKTAŠ, OIB 19850347534; KARMELA ZARATIN, OIB 21235230134; MILADA RAST, OIB 06355000118; JADRANKA MILANOVIĆ, OIB 84795651948; TONKA DRNOVŠEK ( kod Mandić), OIB 79100732591; ŽELJANA ČOVIĆ, OIB 69130403450; LUCIJA PAŠTROVIĆ, OIB 97848079637; ZAGREBAČKA BANKA d.d., OIB 92963223473; Vaso Simić, OIB 43988428762; Ljubica Vilić, OIB 34766263396; Milica Beram, OIB 21849188444; Dušanka Zarić, OIB 54339981133; Ivica Ančić, OIB 88785797075; Petar Damjanić, OIB 56262953804; Mirko Marinković, OIB 89847810478; Jovanka Nonković, OIB 70149154085; Miloš Alavanja, OIB 22987478487; Slavica Topalović, OIB 15401782877</derivirana_varijabla>
  </DomainObject.Predmet.StrankaFormatedOIB>
  <DomainObject.Predmet.StrankaFormatedWithAdress>
    <izvorni_sadrzaj> NEDA ZORIĆ, Osječka 5b, 21000 Split; ANTE BUNTIN, Bihačka 10, 21000 Split; LJUBICA MAROVIĆ, Mosećka 54/14, 21000 Split; MIRJANA POLJIČAK, M. Gupca 4, 22211 Vodice; ESTERA BULIĆ, Sućidar 53, 21000 Split; ZLATA BRALIĆ, Put Skalica 14, 21000 Split; MIRJANA BENIĆ, Ljudevita Posavskog 12, 21000 Split; EDIT BUNDARA, Mosorska 10, 21213 Kaštel Gomilica; ELLY LALIĆ, Lička 2, 21000 Split; SMILJANA BUDIMIR, Matice Hrvatske 29, 21000 Split; VINKO DOBRIĆ, Klovićeva 4, 21000 Split; IVANKA BATINIĆ, Puntarska 10, 21000 Split; KSENIJA DOMIĆ, Mosećka 30, 21000 Split; MERI TVRDIĆ, Put Plokita 51, 21000 Split; BISERKA ZAPUTOVIĆ, Rendićeva 18, 21000 Split; IVA ŽUVELA, Tijardovićeva 24, 21000 Split; GORDANA MATANA, Trogirska 9, 21000 Split; KARMEN ŠKROBICA, Hrvatske Mornarice 3, 21000 Split; MARIJA BABIĆ, Stepinćeva 59, 21000 Split; DANICA LjUBENKOV, Kvaternikova 7, 21000 Split; ŽELJKO ČULIĆ, Mostarska 16, 21000 Split; MIRJANA BARAS, Sredmanuška 11, 21000 Split; BORNA JURČEVIĆ, Spinutska 77, 21000 Split; IVA KRISTIĆ, Velebitska 45, 21000 Split; MARGITA ŠIMUNOVIĆ, Put pomoraca 25, 21211 Vranjic; SMILJANA ĐOGAŠ, Vukovarska 111, 21000 Split; ANA SOČE, Alberta Halera 3, 20000 Dubrovnik; ANA MARKET, Od Srđa 2, 20000 Dubrovnik; FRANICA BARKIĐIJA, Đure Basaričeka 5, 20000 Dubrovnik; DUŠKA BAŠIĆ, Imotska 5, 20000 Dubrovnik; SNJEŽANA ŠARIĆ, S. Cvijića 16, 20000 Dubrovnik; DUBRAVKA LjUBIČIĆ, A. Hebranga 13, 20000 Dubrovnik; SLAVICA RUDENJAK, Koločepska 5, 20000 Dubrovnik; VINKA ČATLAK, Papandopulova 23, 21000 Split; TOMISLAV ŠARIĆ, S. Cvijića 16, 20000 Dubrovnik; MEIRA MANDIĆ, Jobova 3, 21000 Split; RADMILA CAKTAŠ, Domovinskog rata 115, 21204 Dugopolje; KARMELA ZARATIN, Vukovarska 141, 21000 Split; MILADA RAST, Cesta Franje Tuđmana 65, 21216 Kaštel Štafilić; JADRANKA MILANOVIĆ, Gundulićeva 5, 21000 Split; TONKA DRNOVŠEK ( kod Mandić), Jobova 3, 21000 Split; ŽELJANA ČOVIĆ, Lučićeva 15, 21000 Split; LUCIJA PAŠTROVIĆ, Gospinica 1, 21000 Split; ZAGREBAČKA BANKA d.d., I. Gundulića 26a, 21000 Split; Vaso Simić, Saveza boraca 19, 44400 Glina; Ljubica Vilić, Vukovarska 27, 44400 Glina; Milica Beram, Put Dragovčeva 39, 21212 Kaštel Sućurac; Dušanka Zarić, Makarska ulica 4, 21000 Split; Ivica Ančić, Radovanova 8, 21000 Split; Petar Damjanić, Vukovarska 31, 44400 Glina; Mirko Marinković, Poljica 56, Poljica - Nin; Jovanka Nonković, Žagrović Rašule 49, 22300 Knin; Miloš Alavanja, Ul. VI br. 2, 23452 Karin; Slavica Topalović, Vukovarska 31, 44400 Glina</izvorni_sadrzaj>
    <derivirana_varijabla naziv="DomainObject.Predmet.StrankaFormatedWithAdress_1"> NEDA ZORIĆ, Osječka 5b, 21000 Split; ANTE BUNTIN, Bihačka 10, 21000 Split; LJUBICA MAROVIĆ, Mosećka 54/14, 21000 Split; MIRJANA POLJIČAK, M. Gupca 4, 22211 Vodice; ESTERA BULIĆ, Sućidar 53, 21000 Split; ZLATA BRALIĆ, Put Skalica 14, 21000 Split; MIRJANA BENIĆ, Ljudevita Posavskog 12, 21000 Split; EDIT BUNDARA, Mosorska 10, 21213 Kaštel Gomilica; ELLY LALIĆ, Lička 2, 21000 Split; SMILJANA BUDIMIR, Matice Hrvatske 29, 21000 Split; VINKO DOBRIĆ, Klovićeva 4, 21000 Split; IVANKA BATINIĆ, Puntarska 10, 21000 Split; KSENIJA DOMIĆ, Mosećka 30, 21000 Split; MERI TVRDIĆ, Put Plokita 51, 21000 Split; BISERKA ZAPUTOVIĆ, Rendićeva 18, 21000 Split; IVA ŽUVELA, Tijardovićeva 24, 21000 Split; GORDANA MATANA, Trogirska 9, 21000 Split; KARMEN ŠKROBICA, Hrvatske Mornarice 3, 21000 Split; MARIJA BABIĆ, Stepinćeva 59, 21000 Split; DANICA LjUBENKOV, Kvaternikova 7, 21000 Split; ŽELJKO ČULIĆ, Mostarska 16, 21000 Split; MIRJANA BARAS, Sredmanuška 11, 21000 Split; BORNA JURČEVIĆ, Spinutska 77, 21000 Split; IVA KRISTIĆ, Velebitska 45, 21000 Split; MARGITA ŠIMUNOVIĆ, Put pomoraca 25, 21211 Vranjic; SMILJANA ĐOGAŠ, Vukovarska 111, 21000 Split; ANA SOČE, Alberta Halera 3, 20000 Dubrovnik; ANA MARKET, Od Srđa 2, 20000 Dubrovnik; FRANICA BARKIĐIJA, Đure Basaričeka 5, 20000 Dubrovnik; DUŠKA BAŠIĆ, Imotska 5, 20000 Dubrovnik; SNJEŽANA ŠARIĆ, S. Cvijića 16, 20000 Dubrovnik; DUBRAVKA LjUBIČIĆ, A. Hebranga 13, 20000 Dubrovnik; SLAVICA RUDENJAK, Koločepska 5, 20000 Dubrovnik; VINKA ČATLAK, Papandopulova 23, 21000 Split; TOMISLAV ŠARIĆ, S. Cvijića 16, 20000 Dubrovnik; MEIRA MANDIĆ, Jobova 3, 21000 Split; RADMILA CAKTAŠ, Domovinskog rata 115, 21204 Dugopolje; KARMELA ZARATIN, Vukovarska 141, 21000 Split; MILADA RAST, Cesta Franje Tuđmana 65, 21216 Kaštel Štafilić; JADRANKA MILANOVIĆ, Gundulićeva 5, 21000 Split; TONKA DRNOVŠEK ( kod Mandić), Jobova 3, 21000 Split; ŽELJANA ČOVIĆ, Lučićeva 15, 21000 Split; LUCIJA PAŠTROVIĆ, Gospinica 1, 21000 Split; ZAGREBAČKA BANKA d.d., I. Gundulića 26a, 21000 Split; Vaso Simić, Saveza boraca 19, 44400 Glina; Ljubica Vilić, Vukovarska 27, 44400 Glina; Milica Beram, Put Dragovčeva 39, 21212 Kaštel Sućurac; Dušanka Zarić, Makarska ulica 4, 21000 Split; Ivica Ančić, Radovanova 8, 21000 Split; Petar Damjanić, Vukovarska 31, 44400 Glina; Mirko Marinković, Poljica 56, Poljica - Nin; Jovanka Nonković, Žagrović Rašule 49, 22300 Knin; Miloš Alavanja, Ul. VI br. 2, 23452 Karin; Slavica Topalović, Vukovarska 31, 44400 Glina</derivirana_varijabla>
  </DomainObject.Predmet.StrankaFormatedWithAdress>
  <DomainObject.Predmet.StrankaFormatedWithAdressOIB>
    <izvorni_sadrzaj> NEDA ZORIĆ, OIB 22452141835, Osječka 5b, 21000 Split; ANTE BUNTIN, OIB 68738886336, Bihačka 10, 21000 Split; LJUBICA MAROVIĆ, OIB 37957358407, Mosećka 54/14, 21000 Split; MIRJANA POLJIČAK, OIB 22755017019, M. Gupca 4, 22211 Vodice; ESTERA BULIĆ, OIB 06766841730, Sućidar 53, 21000 Split; ZLATA BRALIĆ, OIB 70409920098, Put Skalica 14, 21000 Split; MIRJANA BENIĆ, OIB 73240565989, Ljudevita Posavskog 12, 21000 Split; EDIT BUNDARA, OIB 93699492329, Mosorska 10, 21213 Kaštel Gomilica; ELLY LALIĆ, OIB 15092042953, Lička 2, 21000 Split; SMILJANA BUDIMIR, OIB 04728034178, Matice Hrvatske 29, 21000 Split; VINKO DOBRIĆ, Klovićeva 4, 21000 Split; IVANKA BATINIĆ, OIB 31815535509, Puntarska 10, 21000 Split; KSENIJA DOMIĆ, OIB 76684242581, Mosećka 30, 21000 Split; MERI TVRDIĆ, OIB 64288740781, Put Plokita 51, 21000 Split; BISERKA ZAPUTOVIĆ, OIB 54316953551, Rendićeva 18, 21000 Split; IVA ŽUVELA, OIB 64961953387, Tijardovićeva 24, 21000 Split; GORDANA MATANA, OIB 41037117062, Trogirska 9, 21000 Split; KARMEN ŠKROBICA, OIB 20756468739, Hrvatske Mornarice 3, 21000 Split; MARIJA BABIĆ, OIB 70789772068, Stepinćeva 59, 21000 Split; DANICA LjUBENKOV, OIB 75578710510, Kvaternikova 7, 21000 Split; ŽELJKO ČULIĆ, OIB 07852194944, Mostarska 16, 21000 Split; MIRJANA BARAS, OIB 09322093588, Sredmanuška 11, 21000 Split; BORNA JURČEVIĆ, OIB 81242191433, Spinutska 77, 21000 Split; IVA KRISTIĆ, OIB 66015551933, Velebitska 45, 21000 Split; MARGITA ŠIMUNOVIĆ, OIB 47347932736, Put pomoraca 25, 21211 Vranjic; SMILJANA ĐOGAŠ, OIB 05892633328, Vukovarska 111, 21000 Split; ANA SOČE, OIB 32126716493, Alberta Halera 3, 20000 Dubrovnik; ANA MARKET, OIB 04277720456, Od Srđa 2, 20000 Dubrovnik; FRANICA BARKIĐIJA, OIB 91031175730, Đure Basaričeka 5, 20000 Dubrovnik; DUŠKA BAŠIĆ, OIB 53451135643, Imotska 5, 20000 Dubrovnik; SNJEŽANA ŠARIĆ, OIB 78493409819, S. Cvijića 16, 20000 Dubrovnik; DUBRAVKA LjUBIČIĆ, OIB 43475802109, A. Hebranga 13, 20000 Dubrovnik; SLAVICA RUDENJAK, OIB 11908336052, Koločepska 5, 20000 Dubrovnik; VINKA ČATLAK, OIB 17402596973, Papandopulova 23, 21000 Split; TOMISLAV ŠARIĆ, OIB 56841043156, S. Cvijića 16, 20000 Dubrovnik; MEIRA MANDIĆ, OIB 28934456632, Jobova 3, 21000 Split; RADMILA CAKTAŠ, OIB 19850347534, Domovinskog rata 115, 21204 Dugopolje; KARMELA ZARATIN, OIB 21235230134, Vukovarska 141, 21000 Split; MILADA RAST, OIB 06355000118, Cesta Franje Tuđmana 65, 21216 Kaštel Štafilić; JADRANKA MILANOVIĆ, OIB 84795651948, Gundulićeva 5, 21000 Split; TONKA DRNOVŠEK ( kod Mandić), OIB 79100732591, Jobova 3, 21000 Split; ŽELJANA ČOVIĆ, OIB 69130403450, Lučićeva 15, 21000 Split; LUCIJA PAŠTROVIĆ, OIB 97848079637, Gospinica 1, 21000 Split; ZAGREBAČKA BANKA d.d., OIB 92963223473, I. Gundulića 26a, 21000 Split; Vaso Simić, OIB 43988428762, Saveza boraca 19, 44400 Glina; Ljubica Vilić, OIB 34766263396, Vukovarska 27, 44400 Glina; Milica Beram, OIB 21849188444, Put Dragovčeva 39, 21212 Kaštel Sućurac; Dušanka Zarić, OIB 54339981133, Makarska ulica 4, 21000 Split; Ivica Ančić, OIB 88785797075, Radovanova 8, 21000 Split; Petar Damjanić, OIB 56262953804, Vukovarska 31, 44400 Glina; Mirko Marinković, OIB 89847810478, Poljica 56, Poljica - Nin; Jovanka Nonković, OIB 70149154085, Žagrović Rašule 49, 22300 Knin; Miloš Alavanja, OIB 22987478487, Ul. VI br. 2, 23452 Karin; Slavica Topalović, OIB 15401782877, Vukovarska 31, 44400 Glina</izvorni_sadrzaj>
    <derivirana_varijabla naziv="DomainObject.Predmet.StrankaFormatedWithAdressOIB_1"> NEDA ZORIĆ, OIB 22452141835, Osječka 5b, 21000 Split; ANTE BUNTIN, OIB 68738886336, Bihačka 10, 21000 Split; LJUBICA MAROVIĆ, OIB 37957358407, Mosećka 54/14, 21000 Split; MIRJANA POLJIČAK, OIB 22755017019, M. Gupca 4, 22211 Vodice; ESTERA BULIĆ, OIB 06766841730, Sućidar 53, 21000 Split; ZLATA BRALIĆ, OIB 70409920098, Put Skalica 14, 21000 Split; MIRJANA BENIĆ, OIB 73240565989, Ljudevita Posavskog 12, 21000 Split; EDIT BUNDARA, OIB 93699492329, Mosorska 10, 21213 Kaštel Gomilica; ELLY LALIĆ, OIB 15092042953, Lička 2, 21000 Split; SMILJANA BUDIMIR, OIB 04728034178, Matice Hrvatske 29, 21000 Split; VINKO DOBRIĆ, Klovićeva 4, 21000 Split; IVANKA BATINIĆ, OIB 31815535509, Puntarska 10, 21000 Split; KSENIJA DOMIĆ, OIB 76684242581, Mosećka 30, 21000 Split; MERI TVRDIĆ, OIB 64288740781, Put Plokita 51, 21000 Split; BISERKA ZAPUTOVIĆ, OIB 54316953551, Rendićeva 18, 21000 Split; IVA ŽUVELA, OIB 64961953387, Tijardovićeva 24, 21000 Split; GORDANA MATANA, OIB 41037117062, Trogirska 9, 21000 Split; KARMEN ŠKROBICA, OIB 20756468739, Hrvatske Mornarice 3, 21000 Split; MARIJA BABIĆ, OIB 70789772068, Stepinćeva 59, 21000 Split; DANICA LjUBENKOV, OIB 75578710510, Kvaternikova 7, 21000 Split; ŽELJKO ČULIĆ, OIB 07852194944, Mostarska 16, 21000 Split; MIRJANA BARAS, OIB 09322093588, Sredmanuška 11, 21000 Split; BORNA JURČEVIĆ, OIB 81242191433, Spinutska 77, 21000 Split; IVA KRISTIĆ, OIB 66015551933, Velebitska 45, 21000 Split; MARGITA ŠIMUNOVIĆ, OIB 47347932736, Put pomoraca 25, 21211 Vranjic; SMILJANA ĐOGAŠ, OIB 05892633328, Vukovarska 111, 21000 Split; ANA SOČE, OIB 32126716493, Alberta Halera 3, 20000 Dubrovnik; ANA MARKET, OIB 04277720456, Od Srđa 2, 20000 Dubrovnik; FRANICA BARKIĐIJA, OIB 91031175730, Đure Basaričeka 5, 20000 Dubrovnik; DUŠKA BAŠIĆ, OIB 53451135643, Imotska 5, 20000 Dubrovnik; SNJEŽANA ŠARIĆ, OIB 78493409819, S. Cvijića 16, 20000 Dubrovnik; DUBRAVKA LjUBIČIĆ, OIB 43475802109, A. Hebranga 13, 20000 Dubrovnik; SLAVICA RUDENJAK, OIB 11908336052, Koločepska 5, 20000 Dubrovnik; VINKA ČATLAK, OIB 17402596973, Papandopulova 23, 21000 Split; TOMISLAV ŠARIĆ, OIB 56841043156, S. Cvijića 16, 20000 Dubrovnik; MEIRA MANDIĆ, OIB 28934456632, Jobova 3, 21000 Split; RADMILA CAKTAŠ, OIB 19850347534, Domovinskog rata 115, 21204 Dugopolje; KARMELA ZARATIN, OIB 21235230134, Vukovarska 141, 21000 Split; MILADA RAST, OIB 06355000118, Cesta Franje Tuđmana 65, 21216 Kaštel Štafilić; JADRANKA MILANOVIĆ, OIB 84795651948, Gundulićeva 5, 21000 Split; TONKA DRNOVŠEK ( kod Mandić), OIB 79100732591, Jobova 3, 21000 Split; ŽELJANA ČOVIĆ, OIB 69130403450, Lučićeva 15, 21000 Split; LUCIJA PAŠTROVIĆ, OIB 97848079637, Gospinica 1, 21000 Split; ZAGREBAČKA BANKA d.d., OIB 92963223473, I. Gundulića 26a, 21000 Split; Vaso Simić, OIB 43988428762, Saveza boraca 19, 44400 Glina; Ljubica Vilić, OIB 34766263396, Vukovarska 27, 44400 Glina; Milica Beram, OIB 21849188444, Put Dragovčeva 39, 21212 Kaštel Sućurac; Dušanka Zarić, OIB 54339981133, Makarska ulica 4, 21000 Split; Ivica Ančić, OIB 88785797075, Radovanova 8, 21000 Split; Petar Damjanić, OIB 56262953804, Vukovarska 31, 44400 Glina; Mirko Marinković, OIB 89847810478, Poljica 56, Poljica - Nin; Jovanka Nonković, OIB 70149154085, Žagrović Rašule 49, 22300 Knin; Miloš Alavanja, OIB 22987478487, Ul. VI br. 2, 23452 Karin; Slavica Topalović, OIB 15401782877, Vukovarska 31, 44400 Glina</derivirana_varijabla>
  </DomainObject.Predmet.StrankaFormatedWithAdressOIB>
  <DomainObject.Predmet.StrankaWithAdress>
    <izvorni_sadrzaj>NEDA ZORIĆ Osječka 5b,21000 Split,ANTE BUNTIN Bihačka 10,21000 Split,LJUBICA MAROVIĆ Mosećka 54/14,21000 Split,MIRJANA POLJIČAK M. Gupca 4,22211 Vodice,ESTERA BULIĆ Sućidar 53,21000 Split,ZLATA BRALIĆ Put Skalica 14,21000 Split,MIRJANA BENIĆ Ljudevita Posavskog 12,21000 Split,EDIT BUNDARA Mosorska 10,21213 Kaštel Gomilica,ELLY LALIĆ Lička 2,21000 Split,SMILJANA BUDIMIR Matice Hrvatske 29,21000 Split,VINKO DOBRIĆ Klovićeva 4,21000 Split,IVANKA BATINIĆ Puntarska 10,21000 Split,KSENIJA DOMIĆ Mosećka 30,21000 Split,MERI TVRDIĆ Put Plokita 51,21000 Split,BISERKA ZAPUTOVIĆ Rendićeva 18,21000 Split,IVA ŽUVELA Tijardovićeva 24,21000 Split,GORDANA MATANA Trogirska 9,21000 Split,KARMEN ŠKROBICA Hrvatske Mornarice 3,21000 Split,MARIJA BABIĆ Stepinćeva 59,21000 Split,DANICA LjUBENKOV Kvaternikova 7,21000 Split,ŽELJKO ČULIĆ Mostarska 16,21000 Split,MIRJANA BARAS Sredmanuška 11,21000 Split,BORNA JURČEVIĆ Spinutska 77,21000 Split,IVA KRISTIĆ Velebitska 45,21000 Split,MARGITA ŠIMUNOVIĆ Put pomoraca 25,21211 Vranjic,SMILJANA ĐOGAŠ Vukovarska 111,21000 Split,ANA SOČE Alberta Halera 3,20000 Dubrovnik,ANA MARKET Od Srđa 2,20000 Dubrovnik,FRANICA BARKIĐIJA Đure Basaričeka 5,20000 Dubrovnik,DUŠKA BAŠIĆ Imotska 5,20000 Dubrovnik,SNJEŽANA ŠARIĆ S. Cvijića 16,20000 Dubrovnik,DUBRAVKA LjUBIČIĆ A. Hebranga 13,20000 Dubrovnik,SLAVICA RUDENJAK Koločepska 5,20000 Dubrovnik,VINKA ČATLAK Papandopulova 23,21000 Split,TOMISLAV ŠARIĆ S. Cvijića 16,20000 Dubrovnik,MEIRA MANDIĆ Jobova 3,21000 Split,RADMILA CAKTAŠ Domovinskog rata 115,21204 Dugopolje,KARMELA ZARATIN Vukovarska 141,21000 Split,MILADA RAST Cesta Franje Tuđmana 65,21216 Kaštel Štafilić,JADRANKA MILANOVIĆ Gundulićeva 5,21000 Split,TONKA DRNOVŠEK ( kod Mandić) Jobova 3,21000 Split,ŽELJANA ČOVIĆ Lučićeva 15,21000 Split,LUCIJA PAŠTROVIĆ Gospinica 1,21000 Split,ZAGREBAČKA BANKA d.d. I. Gundulića 26a,21000 Split,Vaso Simić Saveza boraca 19,44400 Glina,Ljubica Vilić Vukovarska 27,44400 Glina,Milica Beram Put Dragovčeva 39,21212 Kaštel Sućurac,Dušanka Zarić Makarska ulica 4,21000 Split,Ivica Ančić Radovanova 8,21000 Split,Petar Damjanić Vukovarska 31,44400 Glina,Mirko Marinković Poljica 56,Poljica - Nin,Jovanka Nonković Žagrović Rašule 49,22300 Knin,Miloš Alavanja Ul. VI br. 2,23452 Karin,Slavica Topalović Vukovarska 31,44400 Glina</izvorni_sadrzaj>
    <derivirana_varijabla naziv="DomainObject.Predmet.StrankaWithAdress_1">NEDA ZORIĆ Osječka 5b,21000 Split,ANTE BUNTIN Bihačka 10,21000 Split,LJUBICA MAROVIĆ Mosećka 54/14,21000 Split,MIRJANA POLJIČAK M. Gupca 4,22211 Vodice,ESTERA BULIĆ Sućidar 53,21000 Split,ZLATA BRALIĆ Put Skalica 14,21000 Split,MIRJANA BENIĆ Ljudevita Posavskog 12,21000 Split,EDIT BUNDARA Mosorska 10,21213 Kaštel Gomilica,ELLY LALIĆ Lička 2,21000 Split,SMILJANA BUDIMIR Matice Hrvatske 29,21000 Split,VINKO DOBRIĆ Klovićeva 4,21000 Split,IVANKA BATINIĆ Puntarska 10,21000 Split,KSENIJA DOMIĆ Mosećka 30,21000 Split,MERI TVRDIĆ Put Plokita 51,21000 Split,BISERKA ZAPUTOVIĆ Rendićeva 18,21000 Split,IVA ŽUVELA Tijardovićeva 24,21000 Split,GORDANA MATANA Trogirska 9,21000 Split,KARMEN ŠKROBICA Hrvatske Mornarice 3,21000 Split,MARIJA BABIĆ Stepinćeva 59,21000 Split,DANICA LjUBENKOV Kvaternikova 7,21000 Split,ŽELJKO ČULIĆ Mostarska 16,21000 Split,MIRJANA BARAS Sredmanuška 11,21000 Split,BORNA JURČEVIĆ Spinutska 77,21000 Split,IVA KRISTIĆ Velebitska 45,21000 Split,MARGITA ŠIMUNOVIĆ Put pomoraca 25,21211 Vranjic,SMILJANA ĐOGAŠ Vukovarska 111,21000 Split,ANA SOČE Alberta Halera 3,20000 Dubrovnik,ANA MARKET Od Srđa 2,20000 Dubrovnik,FRANICA BARKIĐIJA Đure Basaričeka 5,20000 Dubrovnik,DUŠKA BAŠIĆ Imotska 5,20000 Dubrovnik,SNJEŽANA ŠARIĆ S. Cvijića 16,20000 Dubrovnik,DUBRAVKA LjUBIČIĆ A. Hebranga 13,20000 Dubrovnik,SLAVICA RUDENJAK Koločepska 5,20000 Dubrovnik,VINKA ČATLAK Papandopulova 23,21000 Split,TOMISLAV ŠARIĆ S. Cvijića 16,20000 Dubrovnik,MEIRA MANDIĆ Jobova 3,21000 Split,RADMILA CAKTAŠ Domovinskog rata 115,21204 Dugopolje,KARMELA ZARATIN Vukovarska 141,21000 Split,MILADA RAST Cesta Franje Tuđmana 65,21216 Kaštel Štafilić,JADRANKA MILANOVIĆ Gundulićeva 5,21000 Split,TONKA DRNOVŠEK ( kod Mandić) Jobova 3,21000 Split,ŽELJANA ČOVIĆ Lučićeva 15,21000 Split,LUCIJA PAŠTROVIĆ Gospinica 1,21000 Split,ZAGREBAČKA BANKA d.d. I. Gundulića 26a,21000 Split,Vaso Simić Saveza boraca 19,44400 Glina,Ljubica Vilić Vukovarska 27,44400 Glina,Milica Beram Put Dragovčeva 39,21212 Kaštel Sućurac,Dušanka Zarić Makarska ulica 4,21000 Split,Ivica Ančić Radovanova 8,21000 Split,Petar Damjanić Vukovarska 31,44400 Glina,Mirko Marinković Poljica 56,Poljica - Nin,Jovanka Nonković Žagrović Rašule 49,22300 Knin,Miloš Alavanja Ul. VI br. 2,23452 Karin,Slavica Topalović Vukovarska 31,44400 Glina</derivirana_varijabla>
  </DomainObject.Predmet.StrankaWithAdress>
  <DomainObject.Predmet.StrankaWithAdressOIB>
    <izvorni_sadrzaj>NEDA ZORIĆ, OIB 22452141835, Osječka 5b,21000 Split,ANTE BUNTIN, OIB 68738886336, Bihačka 10,21000 Split,LJUBICA MAROVIĆ, OIB 37957358407, Mosećka 54/14,21000 Split,MIRJANA POLJIČAK, OIB 22755017019, M. Gupca 4,22211 Vodice,ESTERA BULIĆ, OIB 06766841730, Sućidar 53,21000 Split,ZLATA BRALIĆ, OIB 70409920098, Put Skalica 14,21000 Split,MIRJANA BENIĆ, OIB 73240565989, Ljudevita Posavskog 12,21000 Split,EDIT BUNDARA, OIB 93699492329, Mosorska 10,21213 Kaštel Gomilica,ELLY LALIĆ, OIB 15092042953, Lička 2,21000 Split,SMILJANA BUDIMIR, OIB 04728034178, Matice Hrvatske 29,21000 Split,VINKO DOBRIĆ, Klovićeva 4,21000 Split,IVANKA BATINIĆ, OIB 31815535509, Puntarska 10,21000 Split,KSENIJA DOMIĆ, OIB 76684242581, Mosećka 30,21000 Split,MERI TVRDIĆ, OIB 64288740781, Put Plokita 51,21000 Split,BISERKA ZAPUTOVIĆ, OIB 54316953551, Rendićeva 18,21000 Split,IVA ŽUVELA, OIB 64961953387, Tijardovićeva 24,21000 Split,GORDANA MATANA, OIB 41037117062, Trogirska 9,21000 Split,KARMEN ŠKROBICA, OIB 20756468739, Hrvatske Mornarice 3,21000 Split,MARIJA BABIĆ, OIB 70789772068, Stepinćeva 59,21000 Split,DANICA LjUBENKOV, OIB 75578710510, Kvaternikova 7,21000 Split,ŽELJKO ČULIĆ, OIB 07852194944, Mostarska 16,21000 Split,MIRJANA BARAS, OIB 09322093588, Sredmanuška 11,21000 Split,BORNA JURČEVIĆ, OIB 81242191433, Spinutska 77,21000 Split,IVA KRISTIĆ, OIB 66015551933, Velebitska 45,21000 Split,MARGITA ŠIMUNOVIĆ, OIB 47347932736, Put pomoraca 25,21211 Vranjic,SMILJANA ĐOGAŠ, OIB 05892633328, Vukovarska 111,21000 Split,ANA SOČE, OIB 32126716493, Alberta Halera 3,20000 Dubrovnik,ANA MARKET, OIB 04277720456, Od Srđa 2,20000 Dubrovnik,FRANICA BARKIĐIJA, OIB 91031175730, Đure Basaričeka 5,20000 Dubrovnik,DUŠKA BAŠIĆ, OIB 53451135643, Imotska 5,20000 Dubrovnik,SNJEŽANA ŠARIĆ, OIB 78493409819, S. Cvijića 16,20000 Dubrovnik,DUBRAVKA LjUBIČIĆ, OIB 43475802109, A. Hebranga 13,20000 Dubrovnik,SLAVICA RUDENJAK, OIB 11908336052, Koločepska 5,20000 Dubrovnik,VINKA ČATLAK, OIB 17402596973, Papandopulova 23,21000 Split,TOMISLAV ŠARIĆ, OIB 56841043156, S. Cvijića 16,20000 Dubrovnik,MEIRA MANDIĆ, OIB 28934456632, Jobova 3,21000 Split,RADMILA CAKTAŠ, OIB 19850347534, Domovinskog rata 115,21204 Dugopolje,KARMELA ZARATIN, OIB 21235230134, Vukovarska 141,21000 Split,MILADA RAST, OIB 06355000118, Cesta Franje Tuđmana 65,21216 Kaštel Štafilić,JADRANKA MILANOVIĆ, OIB 84795651948, Gundulićeva 5,21000 Split,TONKA DRNOVŠEK ( kod Mandić), OIB 79100732591, Jobova 3,21000 Split,ŽELJANA ČOVIĆ, OIB 69130403450, Lučićeva 15,21000 Split,LUCIJA PAŠTROVIĆ, OIB 97848079637, Gospinica 1,21000 Split,ZAGREBAČKA BANKA d.d., OIB 92963223473, I. Gundulića 26a,21000 Split,Vaso Simić, OIB 43988428762, Saveza boraca 19,44400 Glina,Ljubica Vilić, OIB 34766263396, Vukovarska 27,44400 Glina,Milica Beram, OIB 21849188444, Put Dragovčeva 39,21212 Kaštel Sućurac,Dušanka Zarić, OIB 54339981133, Makarska ulica 4,21000 Split,Ivica Ančić, OIB 88785797075, Radovanova 8,21000 Split,Petar Damjanić, OIB 56262953804, Vukovarska 31,44400 Glina,Mirko Marinković, OIB 89847810478, Poljica 56,Poljica - Nin,Jovanka Nonković, OIB 70149154085, Žagrović Rašule 49,22300 Knin,Miloš Alavanja, OIB 22987478487, Ul. VI br. 2,23452 Karin,Slavica Topalović, OIB 15401782877, Vukovarska 31,44400 Glina</izvorni_sadrzaj>
    <derivirana_varijabla naziv="DomainObject.Predmet.StrankaWithAdressOIB_1">NEDA ZORIĆ, OIB 22452141835, Osječka 5b,21000 Split,ANTE BUNTIN, OIB 68738886336, Bihačka 10,21000 Split,LJUBICA MAROVIĆ, OIB 37957358407, Mosećka 54/14,21000 Split,MIRJANA POLJIČAK, OIB 22755017019, M. Gupca 4,22211 Vodice,ESTERA BULIĆ, OIB 06766841730, Sućidar 53,21000 Split,ZLATA BRALIĆ, OIB 70409920098, Put Skalica 14,21000 Split,MIRJANA BENIĆ, OIB 73240565989, Ljudevita Posavskog 12,21000 Split,EDIT BUNDARA, OIB 93699492329, Mosorska 10,21213 Kaštel Gomilica,ELLY LALIĆ, OIB 15092042953, Lička 2,21000 Split,SMILJANA BUDIMIR, OIB 04728034178, Matice Hrvatske 29,21000 Split,VINKO DOBRIĆ, Klovićeva 4,21000 Split,IVANKA BATINIĆ, OIB 31815535509, Puntarska 10,21000 Split,KSENIJA DOMIĆ, OIB 76684242581, Mosećka 30,21000 Split,MERI TVRDIĆ, OIB 64288740781, Put Plokita 51,21000 Split,BISERKA ZAPUTOVIĆ, OIB 54316953551, Rendićeva 18,21000 Split,IVA ŽUVELA, OIB 64961953387, Tijardovićeva 24,21000 Split,GORDANA MATANA, OIB 41037117062, Trogirska 9,21000 Split,KARMEN ŠKROBICA, OIB 20756468739, Hrvatske Mornarice 3,21000 Split,MARIJA BABIĆ, OIB 70789772068, Stepinćeva 59,21000 Split,DANICA LjUBENKOV, OIB 75578710510, Kvaternikova 7,21000 Split,ŽELJKO ČULIĆ, OIB 07852194944, Mostarska 16,21000 Split,MIRJANA BARAS, OIB 09322093588, Sredmanuška 11,21000 Split,BORNA JURČEVIĆ, OIB 81242191433, Spinutska 77,21000 Split,IVA KRISTIĆ, OIB 66015551933, Velebitska 45,21000 Split,MARGITA ŠIMUNOVIĆ, OIB 47347932736, Put pomoraca 25,21211 Vranjic,SMILJANA ĐOGAŠ, OIB 05892633328, Vukovarska 111,21000 Split,ANA SOČE, OIB 32126716493, Alberta Halera 3,20000 Dubrovnik,ANA MARKET, OIB 04277720456, Od Srđa 2,20000 Dubrovnik,FRANICA BARKIĐIJA, OIB 91031175730, Đure Basaričeka 5,20000 Dubrovnik,DUŠKA BAŠIĆ, OIB 53451135643, Imotska 5,20000 Dubrovnik,SNJEŽANA ŠARIĆ, OIB 78493409819, S. Cvijića 16,20000 Dubrovnik,DUBRAVKA LjUBIČIĆ, OIB 43475802109, A. Hebranga 13,20000 Dubrovnik,SLAVICA RUDENJAK, OIB 11908336052, Koločepska 5,20000 Dubrovnik,VINKA ČATLAK, OIB 17402596973, Papandopulova 23,21000 Split,TOMISLAV ŠARIĆ, OIB 56841043156, S. Cvijića 16,20000 Dubrovnik,MEIRA MANDIĆ, OIB 28934456632, Jobova 3,21000 Split,RADMILA CAKTAŠ, OIB 19850347534, Domovinskog rata 115,21204 Dugopolje,KARMELA ZARATIN, OIB 21235230134, Vukovarska 141,21000 Split,MILADA RAST, OIB 06355000118, Cesta Franje Tuđmana 65,21216 Kaštel Štafilić,JADRANKA MILANOVIĆ, OIB 84795651948, Gundulićeva 5,21000 Split,TONKA DRNOVŠEK ( kod Mandić), OIB 79100732591, Jobova 3,21000 Split,ŽELJANA ČOVIĆ, OIB 69130403450, Lučićeva 15,21000 Split,LUCIJA PAŠTROVIĆ, OIB 97848079637, Gospinica 1,21000 Split,ZAGREBAČKA BANKA d.d., OIB 92963223473, I. Gundulića 26a,21000 Split,Vaso Simić, OIB 43988428762, Saveza boraca 19,44400 Glina,Ljubica Vilić, OIB 34766263396, Vukovarska 27,44400 Glina,Milica Beram, OIB 21849188444, Put Dragovčeva 39,21212 Kaštel Sućurac,Dušanka Zarić, OIB 54339981133, Makarska ulica 4,21000 Split,Ivica Ančić, OIB 88785797075, Radovanova 8,21000 Split,Petar Damjanić, OIB 56262953804, Vukovarska 31,44400 Glina,Mirko Marinković, OIB 89847810478, Poljica 56,Poljica - Nin,Jovanka Nonković, OIB 70149154085, Žagrović Rašule 49,22300 Knin,Miloš Alavanja, OIB 22987478487, Ul. VI br. 2,23452 Karin,Slavica Topalović, OIB 15401782877, Vukovarska 31,44400 Glina</derivirana_varijabla>
  </DomainObject.Predmet.StrankaWithAdressOIB>
  <DomainObject.Predmet.StrankaNazivFormated>
    <izvorni_sadrzaj>NEDA ZORIĆ,ANTE BUNTIN,LJUBICA MAROVIĆ,MIRJANA POLJIČAK,ESTERA BULIĆ,ZLATA BRALIĆ,MIRJANA BENIĆ,EDIT BUNDARA,ELLY LALIĆ,SMILJANA BUDIMIR,VINKO DOBRIĆ,IVANKA BATINIĆ,KSENIJA DOMIĆ,MERI TVRDIĆ,BISERKA ZAPUTOVIĆ,IVA ŽUVELA,GORDANA MATANA,KARMEN ŠKROBICA,MARIJA BABIĆ,DANICA LjUBENKOV,ŽELJKO ČULIĆ,MIRJANA BARAS,BORNA JURČEVIĆ,IVA KRISTIĆ,MARGITA ŠIMUNOVIĆ,SMILJANA ĐOGAŠ,ANA SOČE,ANA MARKET,FRANICA BARKIĐIJA,DUŠKA BAŠIĆ,SNJEŽANA ŠARIĆ,DUBRAVKA LjUBIČIĆ,SLAVICA RUDENJAK,VINKA ČATLAK,TOMISLAV ŠARIĆ,MEIRA MANDIĆ,RADMILA CAKTAŠ,KARMELA ZARATIN,MILADA RAST,JADRANKA MILANOVIĆ,TONKA DRNOVŠEK ( kod Mandić),ŽELJANA ČOVIĆ,LUCIJA PAŠTROVIĆ,ZAGREBAČKA BANKA d.d.,Vaso Simić,Ljubica Vilić,Milica Beram,Dušanka Zarić,Ivica Ančić,Petar Damjanić,Mirko Marinković,Jovanka Nonković,Miloš Alavanja,Slavica Topalović</izvorni_sadrzaj>
    <derivirana_varijabla naziv="DomainObject.Predmet.StrankaNazivFormated_1">NEDA ZORIĆ,ANTE BUNTIN,LJUBICA MAROVIĆ,MIRJANA POLJIČAK,ESTERA BULIĆ,ZLATA BRALIĆ,MIRJANA BENIĆ,EDIT BUNDARA,ELLY LALIĆ,SMILJANA BUDIMIR,VINKO DOBRIĆ,IVANKA BATINIĆ,KSENIJA DOMIĆ,MERI TVRDIĆ,BISERKA ZAPUTOVIĆ,IVA ŽUVELA,GORDANA MATANA,KARMEN ŠKROBICA,MARIJA BABIĆ,DANICA LjUBENKOV,ŽELJKO ČULIĆ,MIRJANA BARAS,BORNA JURČEVIĆ,IVA KRISTIĆ,MARGITA ŠIMUNOVIĆ,SMILJANA ĐOGAŠ,ANA SOČE,ANA MARKET,FRANICA BARKIĐIJA,DUŠKA BAŠIĆ,SNJEŽANA ŠARIĆ,DUBRAVKA LjUBIČIĆ,SLAVICA RUDENJAK,VINKA ČATLAK,TOMISLAV ŠARIĆ,MEIRA MANDIĆ,RADMILA CAKTAŠ,KARMELA ZARATIN,MILADA RAST,JADRANKA MILANOVIĆ,TONKA DRNOVŠEK ( kod Mandić),ŽELJANA ČOVIĆ,LUCIJA PAŠTROVIĆ,ZAGREBAČKA BANKA d.d.,Vaso Simić,Ljubica Vilić,Milica Beram,Dušanka Zarić,Ivica Ančić,Petar Damjanić,Mirko Marinković,Jovanka Nonković,Miloš Alavanja,Slavica Topalović</derivirana_varijabla>
  </DomainObject.Predmet.StrankaNazivFormated>
  <DomainObject.Predmet.StrankaNazivFormatedOIB>
    <izvorni_sadrzaj>NEDA ZORIĆ, OIB 22452141835,ANTE BUNTIN, OIB 68738886336,LJUBICA MAROVIĆ, OIB 37957358407,MIRJANA POLJIČAK, OIB 22755017019,ESTERA BULIĆ, OIB 06766841730,ZLATA BRALIĆ, OIB 70409920098,MIRJANA BENIĆ, OIB 73240565989,EDIT BUNDARA, OIB 93699492329,ELLY LALIĆ, OIB 15092042953,SMILJANA BUDIMIR, OIB 04728034178,VINKO DOBRIĆ,IVANKA BATINIĆ, OIB 31815535509,KSENIJA DOMIĆ, OIB 76684242581,MERI TVRDIĆ, OIB 64288740781,BISERKA ZAPUTOVIĆ, OIB 54316953551,IVA ŽUVELA, OIB 64961953387,GORDANA MATANA, OIB 41037117062,KARMEN ŠKROBICA, OIB 20756468739,MARIJA BABIĆ, OIB 70789772068,DANICA LjUBENKOV, OIB 75578710510,ŽELJKO ČULIĆ, OIB 07852194944,MIRJANA BARAS, OIB 09322093588,BORNA JURČEVIĆ, OIB 81242191433,IVA KRISTIĆ, OIB 66015551933,MARGITA ŠIMUNOVIĆ, OIB 47347932736,SMILJANA ĐOGAŠ, OIB 05892633328,ANA SOČE, OIB 32126716493,ANA MARKET, OIB 04277720456,FRANICA BARKIĐIJA, OIB 91031175730,DUŠKA BAŠIĆ, OIB 53451135643,SNJEŽANA ŠARIĆ, OIB 78493409819,DUBRAVKA LjUBIČIĆ, OIB 43475802109,SLAVICA RUDENJAK, OIB 11908336052,VINKA ČATLAK, OIB 17402596973,TOMISLAV ŠARIĆ, OIB 56841043156,MEIRA MANDIĆ, OIB 28934456632,RADMILA CAKTAŠ, OIB 19850347534,KARMELA ZARATIN, OIB 21235230134,MILADA RAST, OIB 06355000118,JADRANKA MILANOVIĆ, OIB 84795651948,TONKA DRNOVŠEK ( kod Mandić), OIB 79100732591,ŽELJANA ČOVIĆ, OIB 69130403450,LUCIJA PAŠTROVIĆ, OIB 97848079637,ZAGREBAČKA BANKA d.d., OIB 92963223473,Vaso Simić, OIB 43988428762,Ljubica Vilić, OIB 34766263396,Milica Beram, OIB 21849188444,Dušanka Zarić, OIB 54339981133,Ivica Ančić, OIB 88785797075,Petar Damjanić, OIB 56262953804,Mirko Marinković, OIB 89847810478,Jovanka Nonković, OIB 70149154085,Miloš Alavanja, OIB 22987478487,Slavica Topalović, OIB 15401782877</izvorni_sadrzaj>
    <derivirana_varijabla naziv="DomainObject.Predmet.StrankaNazivFormatedOIB_1">NEDA ZORIĆ, OIB 22452141835,ANTE BUNTIN, OIB 68738886336,LJUBICA MAROVIĆ, OIB 37957358407,MIRJANA POLJIČAK, OIB 22755017019,ESTERA BULIĆ, OIB 06766841730,ZLATA BRALIĆ, OIB 70409920098,MIRJANA BENIĆ, OIB 73240565989,EDIT BUNDARA, OIB 93699492329,ELLY LALIĆ, OIB 15092042953,SMILJANA BUDIMIR, OIB 04728034178,VINKO DOBRIĆ,IVANKA BATINIĆ, OIB 31815535509,KSENIJA DOMIĆ, OIB 76684242581,MERI TVRDIĆ, OIB 64288740781,BISERKA ZAPUTOVIĆ, OIB 54316953551,IVA ŽUVELA, OIB 64961953387,GORDANA MATANA, OIB 41037117062,KARMEN ŠKROBICA, OIB 20756468739,MARIJA BABIĆ, OIB 70789772068,DANICA LjUBENKOV, OIB 75578710510,ŽELJKO ČULIĆ, OIB 07852194944,MIRJANA BARAS, OIB 09322093588,BORNA JURČEVIĆ, OIB 81242191433,IVA KRISTIĆ, OIB 66015551933,MARGITA ŠIMUNOVIĆ, OIB 47347932736,SMILJANA ĐOGAŠ, OIB 05892633328,ANA SOČE, OIB 32126716493,ANA MARKET, OIB 04277720456,FRANICA BARKIĐIJA, OIB 91031175730,DUŠKA BAŠIĆ, OIB 53451135643,SNJEŽANA ŠARIĆ, OIB 78493409819,DUBRAVKA LjUBIČIĆ, OIB 43475802109,SLAVICA RUDENJAK, OIB 11908336052,VINKA ČATLAK, OIB 17402596973,TOMISLAV ŠARIĆ, OIB 56841043156,MEIRA MANDIĆ, OIB 28934456632,RADMILA CAKTAŠ, OIB 19850347534,KARMELA ZARATIN, OIB 21235230134,MILADA RAST, OIB 06355000118,JADRANKA MILANOVIĆ, OIB 84795651948,TONKA DRNOVŠEK ( kod Mandić), OIB 79100732591,ŽELJANA ČOVIĆ, OIB 69130403450,LUCIJA PAŠTROVIĆ, OIB 97848079637,ZAGREBAČKA BANKA d.d., OIB 92963223473,Vaso Simić, OIB 43988428762,Ljubica Vilić, OIB 34766263396,Milica Beram, OIB 21849188444,Dušanka Zarić, OIB 54339981133,Ivica Ančić, OIB 88785797075,Petar Damjanić, OIB 56262953804,Mirko Marinković, OIB 89847810478,Jovanka Nonković, OIB 70149154085,Miloš Alavanja, OIB 22987478487,Slavica Topalović, OIB 15401782877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izvorni_sadrzaj>
    <derivirana_varijabla naziv="DomainObject.Predmet.StrankaListFormated_1">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derivirana_varijabla>
  </DomainObject.Predmet.StrankaListFormated>
  <DomainObject.Predmet.StrankaListFormatedOIB>
    <izvorni_sadrzaj>
      <item>NEDA ZORIĆ, OIB 22452141835</item>
      <item>ANTE BUNTIN, OIB 68738886336</item>
      <item>LJUBICA MAROVIĆ, OIB 37957358407</item>
      <item>MIRJANA POLJIČAK, OIB 22755017019</item>
      <item>ESTERA BULIĆ, OIB 06766841730</item>
      <item>ZLATA BRALIĆ, OIB 70409920098</item>
      <item>MIRJANA BENIĆ, OIB 73240565989</item>
      <item>EDIT BUNDARA, OIB 93699492329</item>
      <item>ELLY LALIĆ, OIB 15092042953</item>
      <item>SMILJANA BUDIMIR, OIB 04728034178</item>
      <item>VINKO DOBRIĆ</item>
      <item>IVANKA BATINIĆ, OIB 31815535509</item>
      <item>KSENIJA DOMIĆ, OIB 76684242581</item>
      <item>MERI TVRDIĆ, OIB 64288740781</item>
      <item>BISERKA ZAPUTOVIĆ, OIB 54316953551</item>
      <item>IVA ŽUVELA, OIB 64961953387</item>
      <item>GORDANA MATANA, OIB 41037117062</item>
      <item>KARMEN ŠKROBICA, OIB 20756468739</item>
      <item>MARIJA BABIĆ, OIB 70789772068</item>
      <item>DANICA LjUBENKOV, OIB 75578710510</item>
      <item>ŽELJKO ČULIĆ, OIB 07852194944</item>
      <item>MIRJANA BARAS, OIB 09322093588</item>
      <item>BORNA JURČEVIĆ, OIB 81242191433</item>
      <item>IVA KRISTIĆ, OIB 66015551933</item>
      <item>MARGITA ŠIMUNOVIĆ, OIB 47347932736</item>
      <item>SMILJANA ĐOGAŠ, OIB 05892633328</item>
      <item>ANA SOČE, OIB 32126716493</item>
      <item>ANA MARKET, OIB 04277720456</item>
      <item>FRANICA BARKIĐIJA, OIB 91031175730</item>
      <item>DUŠKA BAŠIĆ, OIB 53451135643</item>
      <item>SNJEŽANA ŠARIĆ, OIB 78493409819</item>
      <item>DUBRAVKA LjUBIČIĆ, OIB 43475802109</item>
      <item>SLAVICA RUDENJAK, OIB 11908336052</item>
      <item>VINKA ČATLAK, OIB 17402596973</item>
      <item>TOMISLAV ŠARIĆ, OIB 56841043156</item>
      <item>MEIRA MANDIĆ, OIB 28934456632</item>
      <item>RADMILA CAKTAŠ, OIB 19850347534</item>
      <item>KARMELA ZARATIN, OIB 21235230134</item>
      <item>MILADA RAST, OIB 06355000118</item>
      <item>JADRANKA MILANOVIĆ, OIB 84795651948</item>
      <item>TONKA DRNOVŠEK ( kod Mandić), OIB 79100732591</item>
      <item>ŽELJANA ČOVIĆ, OIB 69130403450</item>
      <item>LUCIJA PAŠTROVIĆ, OIB 97848079637</item>
      <item>ZAGREBAČKA BANKA d.d., OIB 92963223473</item>
      <item>Vaso Simić, OIB 43988428762</item>
      <item>Ljubica Vilić, OIB 34766263396</item>
      <item>Milica Beram, OIB 21849188444</item>
      <item>Dušanka Zarić, OIB 54339981133</item>
      <item>Ivica Ančić, OIB 88785797075</item>
      <item>Petar Damjanić, OIB 56262953804</item>
      <item>Mirko Marinković, OIB 89847810478</item>
      <item>Jovanka Nonković, OIB 70149154085</item>
      <item>Miloš Alavanja, OIB 22987478487</item>
      <item>Slavica Topalović, OIB 15401782877</item>
    </izvorni_sadrzaj>
    <derivirana_varijabla naziv="DomainObject.Predmet.StrankaListFormatedOIB_1">
      <item>NEDA ZORIĆ, OIB 22452141835</item>
      <item>ANTE BUNTIN, OIB 68738886336</item>
      <item>LJUBICA MAROVIĆ, OIB 37957358407</item>
      <item>MIRJANA POLJIČAK, OIB 22755017019</item>
      <item>ESTERA BULIĆ, OIB 06766841730</item>
      <item>ZLATA BRALIĆ, OIB 70409920098</item>
      <item>MIRJANA BENIĆ, OIB 73240565989</item>
      <item>EDIT BUNDARA, OIB 93699492329</item>
      <item>ELLY LALIĆ, OIB 15092042953</item>
      <item>SMILJANA BUDIMIR, OIB 04728034178</item>
      <item>VINKO DOBRIĆ</item>
      <item>IVANKA BATINIĆ, OIB 31815535509</item>
      <item>KSENIJA DOMIĆ, OIB 76684242581</item>
      <item>MERI TVRDIĆ, OIB 64288740781</item>
      <item>BISERKA ZAPUTOVIĆ, OIB 54316953551</item>
      <item>IVA ŽUVELA, OIB 64961953387</item>
      <item>GORDANA MATANA, OIB 41037117062</item>
      <item>KARMEN ŠKROBICA, OIB 20756468739</item>
      <item>MARIJA BABIĆ, OIB 70789772068</item>
      <item>DANICA LjUBENKOV, OIB 75578710510</item>
      <item>ŽELJKO ČULIĆ, OIB 07852194944</item>
      <item>MIRJANA BARAS, OIB 09322093588</item>
      <item>BORNA JURČEVIĆ, OIB 81242191433</item>
      <item>IVA KRISTIĆ, OIB 66015551933</item>
      <item>MARGITA ŠIMUNOVIĆ, OIB 47347932736</item>
      <item>SMILJANA ĐOGAŠ, OIB 05892633328</item>
      <item>ANA SOČE, OIB 32126716493</item>
      <item>ANA MARKET, OIB 04277720456</item>
      <item>FRANICA BARKIĐIJA, OIB 91031175730</item>
      <item>DUŠKA BAŠIĆ, OIB 53451135643</item>
      <item>SNJEŽANA ŠARIĆ, OIB 78493409819</item>
      <item>DUBRAVKA LjUBIČIĆ, OIB 43475802109</item>
      <item>SLAVICA RUDENJAK, OIB 11908336052</item>
      <item>VINKA ČATLAK, OIB 17402596973</item>
      <item>TOMISLAV ŠARIĆ, OIB 56841043156</item>
      <item>MEIRA MANDIĆ, OIB 28934456632</item>
      <item>RADMILA CAKTAŠ, OIB 19850347534</item>
      <item>KARMELA ZARATIN, OIB 21235230134</item>
      <item>MILADA RAST, OIB 06355000118</item>
      <item>JADRANKA MILANOVIĆ, OIB 84795651948</item>
      <item>TONKA DRNOVŠEK ( kod Mandić), OIB 79100732591</item>
      <item>ŽELJANA ČOVIĆ, OIB 69130403450</item>
      <item>LUCIJA PAŠTROVIĆ, OIB 97848079637</item>
      <item>ZAGREBAČKA BANKA d.d., OIB 92963223473</item>
      <item>Vaso Simić, OIB 43988428762</item>
      <item>Ljubica Vilić, OIB 34766263396</item>
      <item>Milica Beram, OIB 21849188444</item>
      <item>Dušanka Zarić, OIB 54339981133</item>
      <item>Ivica Ančić, OIB 88785797075</item>
      <item>Petar Damjanić, OIB 56262953804</item>
      <item>Mirko Marinković, OIB 89847810478</item>
      <item>Jovanka Nonković, OIB 70149154085</item>
      <item>Miloš Alavanja, OIB 22987478487</item>
      <item>Slavica Topalović, OIB 15401782877</item>
    </derivirana_varijabla>
  </DomainObject.Predmet.StrankaListFormatedOIB>
  <DomainObject.Predmet.StrankaListFormatedWithAdress>
    <izvorni_sadrzaj>
      <item>NEDA ZORIĆ, Osječka 5b, 21000 Split</item>
      <item>ANTE BUNTIN, Bihačka 10, 21000 Split</item>
      <item>LJUBICA MAROVIĆ, Mosećka 54/14, 21000 Split</item>
      <item>MIRJANA POLJIČAK, M. Gupca 4, 22211 Vodice</item>
      <item>ESTERA BULIĆ, Sućidar 53, 21000 Split</item>
      <item>ZLATA BRALIĆ, Put Skalica 14, 21000 Split</item>
      <item>MIRJANA BENIĆ, Ljudevita Posavskog 12, 21000 Split</item>
      <item>EDIT BUNDARA, Mosorska 10, 21213 Kaštel Gomilica</item>
      <item>ELLY LALIĆ, Lička 2, 21000 Split</item>
      <item>SMILJANA BUDIMIR, Matice Hrvatske 29, 21000 Split</item>
      <item>VINKO DOBRIĆ, Klovićeva 4, 21000 Split</item>
      <item>IVANKA BATINIĆ, Puntarska 10, 21000 Split</item>
      <item>KSENIJA DOMIĆ, Mosećka 30, 21000 Split</item>
      <item>MERI TVRDIĆ, Put Plokita 51, 21000 Split</item>
      <item>BISERKA ZAPUTOVIĆ, Rendićeva 18, 21000 Split</item>
      <item>IVA ŽUVELA, Tijardovićeva 24, 21000 Split</item>
      <item>GORDANA MATANA, Trogirska 9, 21000 Split</item>
      <item>KARMEN ŠKROBICA, Hrvatske Mornarice 3, 21000 Split</item>
      <item>MARIJA BABIĆ, Stepinćeva 59, 21000 Split</item>
      <item>DANICA LjUBENKOV, Kvaternikova 7, 21000 Split</item>
      <item>ŽELJKO ČULIĆ, Mostarska 16, 21000 Split</item>
      <item>MIRJANA BARAS, Sredmanuška 11, 21000 Split</item>
      <item>BORNA JURČEVIĆ, Spinutska 77, 21000 Split</item>
      <item>IVA KRISTIĆ, Velebitska 45, 21000 Split</item>
      <item>MARGITA ŠIMUNOVIĆ, Put pomoraca 25, 21211 Vranjic</item>
      <item>SMILJANA ĐOGAŠ, Vukovarska 111, 21000 Split</item>
      <item>ANA SOČE, Alberta Halera 3, 20000 Dubrovnik</item>
      <item>ANA MARKET, Od Srđa 2, 20000 Dubrovnik</item>
      <item>FRANICA BARKIĐIJA, Đure Basaričeka 5, 20000 Dubrovnik</item>
      <item>DUŠKA BAŠIĆ, Imotska 5, 20000 Dubrovnik</item>
      <item>SNJEŽANA ŠARIĆ, S. Cvijića 16, 20000 Dubrovnik</item>
      <item>DUBRAVKA LjUBIČIĆ, A. Hebranga 13, 20000 Dubrovnik</item>
      <item>SLAVICA RUDENJAK, Koločepska 5, 20000 Dubrovnik</item>
      <item>VINKA ČATLAK, Papandopulova 23, 21000 Split</item>
      <item>TOMISLAV ŠARIĆ, S. Cvijića 16, 20000 Dubrovnik</item>
      <item>MEIRA MANDIĆ, Jobova 3, 21000 Split</item>
      <item>RADMILA CAKTAŠ, Domovinskog rata 115, 21204 Dugopolje</item>
      <item>KARMELA ZARATIN, Vukovarska 141, 21000 Split</item>
      <item>MILADA RAST, Cesta Franje Tuđmana 65, 21216 Kaštel Štafilić</item>
      <item>JADRANKA MILANOVIĆ, Gundulićeva 5, 21000 Split</item>
      <item>TONKA DRNOVŠEK ( kod Mandić), Jobova 3, 21000 Split</item>
      <item>ŽELJANA ČOVIĆ, Lučićeva 15, 21000 Split</item>
      <item>LUCIJA PAŠTROVIĆ, Gospinica 1, 21000 Split</item>
      <item>ZAGREBAČKA BANKA d.d., I. Gundulića 26a, 21000 Split</item>
      <item>Vaso Simić, Saveza boraca 19, 44400 Glina</item>
      <item>Ljubica Vilić, Vukovarska 27, 44400 Glina</item>
      <item>Milica Beram, Put Dragovčeva 39, 21212 Kaštel Sućurac</item>
      <item>Dušanka Zarić, Makarska ulica 4, 21000 Split</item>
      <item>Ivica Ančić, Radovanova 8, 21000 Split</item>
      <item>Petar Damjanić, Vukovarska 31, 44400 Glina</item>
      <item>Mirko Marinković, Poljica 56, Poljica - Nin</item>
      <item>Jovanka Nonković, Žagrović Rašule 49, 22300 Knin</item>
      <item>Miloš Alavanja, Ul. VI br. 2, 23452 Karin</item>
      <item>Slavica Topalović, Vukovarska 31, 44400 Glina</item>
    </izvorni_sadrzaj>
    <derivirana_varijabla naziv="DomainObject.Predmet.StrankaListFormatedWithAdress_1">
      <item>NEDA ZORIĆ, Osječka 5b, 21000 Split</item>
      <item>ANTE BUNTIN, Bihačka 10, 21000 Split</item>
      <item>LJUBICA MAROVIĆ, Mosećka 54/14, 21000 Split</item>
      <item>MIRJANA POLJIČAK, M. Gupca 4, 22211 Vodice</item>
      <item>ESTERA BULIĆ, Sućidar 53, 21000 Split</item>
      <item>ZLATA BRALIĆ, Put Skalica 14, 21000 Split</item>
      <item>MIRJANA BENIĆ, Ljudevita Posavskog 12, 21000 Split</item>
      <item>EDIT BUNDARA, Mosorska 10, 21213 Kaštel Gomilica</item>
      <item>ELLY LALIĆ, Lička 2, 21000 Split</item>
      <item>SMILJANA BUDIMIR, Matice Hrvatske 29, 21000 Split</item>
      <item>VINKO DOBRIĆ, Klovićeva 4, 21000 Split</item>
      <item>IVANKA BATINIĆ, Puntarska 10, 21000 Split</item>
      <item>KSENIJA DOMIĆ, Mosećka 30, 21000 Split</item>
      <item>MERI TVRDIĆ, Put Plokita 51, 21000 Split</item>
      <item>BISERKA ZAPUTOVIĆ, Rendićeva 18, 21000 Split</item>
      <item>IVA ŽUVELA, Tijardovićeva 24, 21000 Split</item>
      <item>GORDANA MATANA, Trogirska 9, 21000 Split</item>
      <item>KARMEN ŠKROBICA, Hrvatske Mornarice 3, 21000 Split</item>
      <item>MARIJA BABIĆ, Stepinćeva 59, 21000 Split</item>
      <item>DANICA LjUBENKOV, Kvaternikova 7, 21000 Split</item>
      <item>ŽELJKO ČULIĆ, Mostarska 16, 21000 Split</item>
      <item>MIRJANA BARAS, Sredmanuška 11, 21000 Split</item>
      <item>BORNA JURČEVIĆ, Spinutska 77, 21000 Split</item>
      <item>IVA KRISTIĆ, Velebitska 45, 21000 Split</item>
      <item>MARGITA ŠIMUNOVIĆ, Put pomoraca 25, 21211 Vranjic</item>
      <item>SMILJANA ĐOGAŠ, Vukovarska 111, 21000 Split</item>
      <item>ANA SOČE, Alberta Halera 3, 20000 Dubrovnik</item>
      <item>ANA MARKET, Od Srđa 2, 20000 Dubrovnik</item>
      <item>FRANICA BARKIĐIJA, Đure Basaričeka 5, 20000 Dubrovnik</item>
      <item>DUŠKA BAŠIĆ, Imotska 5, 20000 Dubrovnik</item>
      <item>SNJEŽANA ŠARIĆ, S. Cvijića 16, 20000 Dubrovnik</item>
      <item>DUBRAVKA LjUBIČIĆ, A. Hebranga 13, 20000 Dubrovnik</item>
      <item>SLAVICA RUDENJAK, Koločepska 5, 20000 Dubrovnik</item>
      <item>VINKA ČATLAK, Papandopulova 23, 21000 Split</item>
      <item>TOMISLAV ŠARIĆ, S. Cvijića 16, 20000 Dubrovnik</item>
      <item>MEIRA MANDIĆ, Jobova 3, 21000 Split</item>
      <item>RADMILA CAKTAŠ, Domovinskog rata 115, 21204 Dugopolje</item>
      <item>KARMELA ZARATIN, Vukovarska 141, 21000 Split</item>
      <item>MILADA RAST, Cesta Franje Tuđmana 65, 21216 Kaštel Štafilić</item>
      <item>JADRANKA MILANOVIĆ, Gundulićeva 5, 21000 Split</item>
      <item>TONKA DRNOVŠEK ( kod Mandić), Jobova 3, 21000 Split</item>
      <item>ŽELJANA ČOVIĆ, Lučićeva 15, 21000 Split</item>
      <item>LUCIJA PAŠTROVIĆ, Gospinica 1, 21000 Split</item>
      <item>ZAGREBAČKA BANKA d.d., I. Gundulića 26a, 21000 Split</item>
      <item>Vaso Simić, Saveza boraca 19, 44400 Glina</item>
      <item>Ljubica Vilić, Vukovarska 27, 44400 Glina</item>
      <item>Milica Beram, Put Dragovčeva 39, 21212 Kaštel Sućurac</item>
      <item>Dušanka Zarić, Makarska ulica 4, 21000 Split</item>
      <item>Ivica Ančić, Radovanova 8, 21000 Split</item>
      <item>Petar Damjanić, Vukovarska 31, 44400 Glina</item>
      <item>Mirko Marinković, Poljica 56, Poljica - Nin</item>
      <item>Jovanka Nonković, Žagrović Rašule 49, 22300 Knin</item>
      <item>Miloš Alavanja, Ul. VI br. 2, 23452 Karin</item>
      <item>Slavica Topalović, Vukovarska 31, 44400 Glina</item>
    </derivirana_varijabla>
  </DomainObject.Predmet.StrankaListFormatedWithAdress>
  <DomainObject.Predmet.StrankaListFormatedWithAdressOIB>
    <izvorni_sadrzaj>
      <item>NEDA ZORIĆ, OIB 22452141835, Osječka 5b, 21000 Split</item>
      <item>ANTE BUNTIN, OIB 68738886336, Bihačka 10, 21000 Split</item>
      <item>LJUBICA MAROVIĆ, OIB 37957358407, Mosećka 54/14, 21000 Split</item>
      <item>MIRJANA POLJIČAK, OIB 22755017019, M. Gupca 4, 22211 Vodice</item>
      <item>ESTERA BULIĆ, OIB 06766841730, Sućidar 53, 21000 Split</item>
      <item>ZLATA BRALIĆ, OIB 70409920098, Put Skalica 14, 21000 Split</item>
      <item>MIRJANA BENIĆ, OIB 73240565989, Ljudevita Posavskog 12, 21000 Split</item>
      <item>EDIT BUNDARA, OIB 93699492329, Mosorska 10, 21213 Kaštel Gomilica</item>
      <item>ELLY LALIĆ, OIB 15092042953, Lička 2, 21000 Split</item>
      <item>SMILJANA BUDIMIR, OIB 04728034178, Matice Hrvatske 29, 21000 Split</item>
      <item>VINKO DOBRIĆ, Klovićeva 4, 21000 Split</item>
      <item>IVANKA BATINIĆ, OIB 31815535509, Puntarska 10, 21000 Split</item>
      <item>KSENIJA DOMIĆ, OIB 76684242581, Mosećka 30, 21000 Split</item>
      <item>MERI TVRDIĆ, OIB 64288740781, Put Plokita 51, 21000 Split</item>
      <item>BISERKA ZAPUTOVIĆ, OIB 54316953551, Rendićeva 18, 21000 Split</item>
      <item>IVA ŽUVELA, OIB 64961953387, Tijardovićeva 24, 21000 Split</item>
      <item>GORDANA MATANA, OIB 41037117062, Trogirska 9, 21000 Split</item>
      <item>KARMEN ŠKROBICA, OIB 20756468739, Hrvatske Mornarice 3, 21000 Split</item>
      <item>MARIJA BABIĆ, OIB 70789772068, Stepinćeva 59, 21000 Split</item>
      <item>DANICA LjUBENKOV, OIB 75578710510, Kvaternikova 7, 21000 Split</item>
      <item>ŽELJKO ČULIĆ, OIB 07852194944, Mostarska 16, 21000 Split</item>
      <item>MIRJANA BARAS, OIB 09322093588, Sredmanuška 11, 21000 Split</item>
      <item>BORNA JURČEVIĆ, OIB 81242191433, Spinutska 77, 21000 Split</item>
      <item>IVA KRISTIĆ, OIB 66015551933, Velebitska 45, 21000 Split</item>
      <item>MARGITA ŠIMUNOVIĆ, OIB 47347932736, Put pomoraca 25, 21211 Vranjic</item>
      <item>SMILJANA ĐOGAŠ, OIB 05892633328, Vukovarska 111, 21000 Split</item>
      <item>ANA SOČE, OIB 32126716493, Alberta Halera 3, 20000 Dubrovnik</item>
      <item>ANA MARKET, OIB 04277720456, Od Srđa 2, 20000 Dubrovnik</item>
      <item>FRANICA BARKIĐIJA, OIB 91031175730, Đure Basaričeka 5, 20000 Dubrovnik</item>
      <item>DUŠKA BAŠIĆ, OIB 53451135643, Imotska 5, 20000 Dubrovnik</item>
      <item>SNJEŽANA ŠARIĆ, OIB 78493409819, S. Cvijića 16, 20000 Dubrovnik</item>
      <item>DUBRAVKA LjUBIČIĆ, OIB 43475802109, A. Hebranga 13, 20000 Dubrovnik</item>
      <item>SLAVICA RUDENJAK, OIB 11908336052, Koločepska 5, 20000 Dubrovnik</item>
      <item>VINKA ČATLAK, OIB 17402596973, Papandopulova 23, 21000 Split</item>
      <item>TOMISLAV ŠARIĆ, OIB 56841043156, S. Cvijića 16, 20000 Dubrovnik</item>
      <item>MEIRA MANDIĆ, OIB 28934456632, Jobova 3, 21000 Split</item>
      <item>RADMILA CAKTAŠ, OIB 19850347534, Domovinskog rata 115, 21204 Dugopolje</item>
      <item>KARMELA ZARATIN, OIB 21235230134, Vukovarska 141, 21000 Split</item>
      <item>MILADA RAST, OIB 06355000118, Cesta Franje Tuđmana 65, 21216 Kaštel Štafilić</item>
      <item>JADRANKA MILANOVIĆ, OIB 84795651948, Gundulićeva 5, 21000 Split</item>
      <item>TONKA DRNOVŠEK ( kod Mandić), OIB 79100732591, Jobova 3, 21000 Split</item>
      <item>ŽELJANA ČOVIĆ, OIB 69130403450, Lučićeva 15, 21000 Split</item>
      <item>LUCIJA PAŠTROVIĆ, OIB 97848079637, Gospinica 1, 21000 Split</item>
      <item>ZAGREBAČKA BANKA d.d., OIB 92963223473, I. Gundulića 26a, 21000 Split</item>
      <item>Vaso Simić, OIB 43988428762, Saveza boraca 19, 44400 Glina</item>
      <item>Ljubica Vilić, OIB 34766263396, Vukovarska 27, 44400 Glina</item>
      <item>Milica Beram, OIB 21849188444, Put Dragovčeva 39, 21212 Kaštel Sućurac</item>
      <item>Dušanka Zarić, OIB 54339981133, Makarska ulica 4, 21000 Split</item>
      <item>Ivica Ančić, OIB 88785797075, Radovanova 8, 21000 Split</item>
      <item>Petar Damjanić, OIB 56262953804, Vukovarska 31, 44400 Glina</item>
      <item>Mirko Marinković, OIB 89847810478, Poljica 56, Poljica - Nin</item>
      <item>Jovanka Nonković, OIB 70149154085, Žagrović Rašule 49, 22300 Knin</item>
      <item>Miloš Alavanja, OIB 22987478487, Ul. VI br. 2, 23452 Karin</item>
      <item>Slavica Topalović, OIB 15401782877, Vukovarska 31, 44400 Glina</item>
    </izvorni_sadrzaj>
    <derivirana_varijabla naziv="DomainObject.Predmet.StrankaListFormatedWithAdressOIB_1">
      <item>NEDA ZORIĆ, OIB 22452141835, Osječka 5b, 21000 Split</item>
      <item>ANTE BUNTIN, OIB 68738886336, Bihačka 10, 21000 Split</item>
      <item>LJUBICA MAROVIĆ, OIB 37957358407, Mosećka 54/14, 21000 Split</item>
      <item>MIRJANA POLJIČAK, OIB 22755017019, M. Gupca 4, 22211 Vodice</item>
      <item>ESTERA BULIĆ, OIB 06766841730, Sućidar 53, 21000 Split</item>
      <item>ZLATA BRALIĆ, OIB 70409920098, Put Skalica 14, 21000 Split</item>
      <item>MIRJANA BENIĆ, OIB 73240565989, Ljudevita Posavskog 12, 21000 Split</item>
      <item>EDIT BUNDARA, OIB 93699492329, Mosorska 10, 21213 Kaštel Gomilica</item>
      <item>ELLY LALIĆ, OIB 15092042953, Lička 2, 21000 Split</item>
      <item>SMILJANA BUDIMIR, OIB 04728034178, Matice Hrvatske 29, 21000 Split</item>
      <item>VINKO DOBRIĆ, Klovićeva 4, 21000 Split</item>
      <item>IVANKA BATINIĆ, OIB 31815535509, Puntarska 10, 21000 Split</item>
      <item>KSENIJA DOMIĆ, OIB 76684242581, Mosećka 30, 21000 Split</item>
      <item>MERI TVRDIĆ, OIB 64288740781, Put Plokita 51, 21000 Split</item>
      <item>BISERKA ZAPUTOVIĆ, OIB 54316953551, Rendićeva 18, 21000 Split</item>
      <item>IVA ŽUVELA, OIB 64961953387, Tijardovićeva 24, 21000 Split</item>
      <item>GORDANA MATANA, OIB 41037117062, Trogirska 9, 21000 Split</item>
      <item>KARMEN ŠKROBICA, OIB 20756468739, Hrvatske Mornarice 3, 21000 Split</item>
      <item>MARIJA BABIĆ, OIB 70789772068, Stepinćeva 59, 21000 Split</item>
      <item>DANICA LjUBENKOV, OIB 75578710510, Kvaternikova 7, 21000 Split</item>
      <item>ŽELJKO ČULIĆ, OIB 07852194944, Mostarska 16, 21000 Split</item>
      <item>MIRJANA BARAS, OIB 09322093588, Sredmanuška 11, 21000 Split</item>
      <item>BORNA JURČEVIĆ, OIB 81242191433, Spinutska 77, 21000 Split</item>
      <item>IVA KRISTIĆ, OIB 66015551933, Velebitska 45, 21000 Split</item>
      <item>MARGITA ŠIMUNOVIĆ, OIB 47347932736, Put pomoraca 25, 21211 Vranjic</item>
      <item>SMILJANA ĐOGAŠ, OIB 05892633328, Vukovarska 111, 21000 Split</item>
      <item>ANA SOČE, OIB 32126716493, Alberta Halera 3, 20000 Dubrovnik</item>
      <item>ANA MARKET, OIB 04277720456, Od Srđa 2, 20000 Dubrovnik</item>
      <item>FRANICA BARKIĐIJA, OIB 91031175730, Đure Basaričeka 5, 20000 Dubrovnik</item>
      <item>DUŠKA BAŠIĆ, OIB 53451135643, Imotska 5, 20000 Dubrovnik</item>
      <item>SNJEŽANA ŠARIĆ, OIB 78493409819, S. Cvijića 16, 20000 Dubrovnik</item>
      <item>DUBRAVKA LjUBIČIĆ, OIB 43475802109, A. Hebranga 13, 20000 Dubrovnik</item>
      <item>SLAVICA RUDENJAK, OIB 11908336052, Koločepska 5, 20000 Dubrovnik</item>
      <item>VINKA ČATLAK, OIB 17402596973, Papandopulova 23, 21000 Split</item>
      <item>TOMISLAV ŠARIĆ, OIB 56841043156, S. Cvijića 16, 20000 Dubrovnik</item>
      <item>MEIRA MANDIĆ, OIB 28934456632, Jobova 3, 21000 Split</item>
      <item>RADMILA CAKTAŠ, OIB 19850347534, Domovinskog rata 115, 21204 Dugopolje</item>
      <item>KARMELA ZARATIN, OIB 21235230134, Vukovarska 141, 21000 Split</item>
      <item>MILADA RAST, OIB 06355000118, Cesta Franje Tuđmana 65, 21216 Kaštel Štafilić</item>
      <item>JADRANKA MILANOVIĆ, OIB 84795651948, Gundulićeva 5, 21000 Split</item>
      <item>TONKA DRNOVŠEK ( kod Mandić), OIB 79100732591, Jobova 3, 21000 Split</item>
      <item>ŽELJANA ČOVIĆ, OIB 69130403450, Lučićeva 15, 21000 Split</item>
      <item>LUCIJA PAŠTROVIĆ, OIB 97848079637, Gospinica 1, 21000 Split</item>
      <item>ZAGREBAČKA BANKA d.d., OIB 92963223473, I. Gundulića 26a, 21000 Split</item>
      <item>Vaso Simić, OIB 43988428762, Saveza boraca 19, 44400 Glina</item>
      <item>Ljubica Vilić, OIB 34766263396, Vukovarska 27, 44400 Glina</item>
      <item>Milica Beram, OIB 21849188444, Put Dragovčeva 39, 21212 Kaštel Sućurac</item>
      <item>Dušanka Zarić, OIB 54339981133, Makarska ulica 4, 21000 Split</item>
      <item>Ivica Ančić, OIB 88785797075, Radovanova 8, 21000 Split</item>
      <item>Petar Damjanić, OIB 56262953804, Vukovarska 31, 44400 Glina</item>
      <item>Mirko Marinković, OIB 89847810478, Poljica 56, Poljica - Nin</item>
      <item>Jovanka Nonković, OIB 70149154085, Žagrović Rašule 49, 22300 Knin</item>
      <item>Miloš Alavanja, OIB 22987478487, Ul. VI br. 2, 23452 Karin</item>
      <item>Slavica Topalović, OIB 15401782877, Vukovarska 31, 44400 Glina</item>
    </derivirana_varijabla>
  </DomainObject.Predmet.StrankaListFormatedWithAdressOIB>
  <DomainObject.Predmet.StrankaListNazivFormated>
    <izvorni_sadrzaj>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izvorni_sadrzaj>
    <derivirana_varijabla naziv="DomainObject.Predmet.StrankaListNazivFormated_1">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derivirana_varijabla>
  </DomainObject.Predmet.StrankaListNazivFormated>
  <DomainObject.Predmet.StrankaListNazivFormatedOIB>
    <izvorni_sadrzaj>
      <item>NEDA ZORIĆ, OIB 22452141835</item>
      <item>ANTE BUNTIN, OIB 68738886336</item>
      <item>LJUBICA MAROVIĆ, OIB 37957358407</item>
      <item>MIRJANA POLJIČAK, OIB 22755017019</item>
      <item>ESTERA BULIĆ, OIB 06766841730</item>
      <item>ZLATA BRALIĆ, OIB 70409920098</item>
      <item>MIRJANA BENIĆ, OIB 73240565989</item>
      <item>EDIT BUNDARA, OIB 93699492329</item>
      <item>ELLY LALIĆ, OIB 15092042953</item>
      <item>SMILJANA BUDIMIR, OIB 04728034178</item>
      <item>VINKO DOBRIĆ</item>
      <item>IVANKA BATINIĆ, OIB 31815535509</item>
      <item>KSENIJA DOMIĆ, OIB 76684242581</item>
      <item>MERI TVRDIĆ, OIB 64288740781</item>
      <item>BISERKA ZAPUTOVIĆ, OIB 54316953551</item>
      <item>IVA ŽUVELA, OIB 64961953387</item>
      <item>GORDANA MATANA, OIB 41037117062</item>
      <item>KARMEN ŠKROBICA, OIB 20756468739</item>
      <item>MARIJA BABIĆ, OIB 70789772068</item>
      <item>DANICA LjUBENKOV, OIB 75578710510</item>
      <item>ŽELJKO ČULIĆ, OIB 07852194944</item>
      <item>MIRJANA BARAS, OIB 09322093588</item>
      <item>BORNA JURČEVIĆ, OIB 81242191433</item>
      <item>IVA KRISTIĆ, OIB 66015551933</item>
      <item>MARGITA ŠIMUNOVIĆ, OIB 47347932736</item>
      <item>SMILJANA ĐOGAŠ, OIB 05892633328</item>
      <item>ANA SOČE, OIB 32126716493</item>
      <item>ANA MARKET, OIB 04277720456</item>
      <item>FRANICA BARKIĐIJA, OIB 91031175730</item>
      <item>DUŠKA BAŠIĆ, OIB 53451135643</item>
      <item>SNJEŽANA ŠARIĆ, OIB 78493409819</item>
      <item>DUBRAVKA LjUBIČIĆ, OIB 43475802109</item>
      <item>SLAVICA RUDENJAK, OIB 11908336052</item>
      <item>VINKA ČATLAK, OIB 17402596973</item>
      <item>TOMISLAV ŠARIĆ, OIB 56841043156</item>
      <item>MEIRA MANDIĆ, OIB 28934456632</item>
      <item>RADMILA CAKTAŠ, OIB 19850347534</item>
      <item>KARMELA ZARATIN, OIB 21235230134</item>
      <item>MILADA RAST, OIB 06355000118</item>
      <item>JADRANKA MILANOVIĆ, OIB 84795651948</item>
      <item>TONKA DRNOVŠEK ( kod Mandić), OIB 79100732591</item>
      <item>ŽELJANA ČOVIĆ, OIB 69130403450</item>
      <item>LUCIJA PAŠTROVIĆ, OIB 97848079637</item>
      <item>ZAGREBAČKA BANKA d.d., OIB 92963223473</item>
      <item>Vaso Simić, OIB 43988428762</item>
      <item>Ljubica Vilić, OIB 34766263396</item>
      <item>Milica Beram, OIB 21849188444</item>
      <item>Dušanka Zarić, OIB 54339981133</item>
      <item>Ivica Ančić, OIB 88785797075</item>
      <item>Petar Damjanić, OIB 56262953804</item>
      <item>Mirko Marinković, OIB 89847810478</item>
      <item>Jovanka Nonković, OIB 70149154085</item>
      <item>Miloš Alavanja, OIB 22987478487</item>
      <item>Slavica Topalović, OIB 15401782877</item>
    </izvorni_sadrzaj>
    <derivirana_varijabla naziv="DomainObject.Predmet.StrankaListNazivFormatedOIB_1">
      <item>NEDA ZORIĆ, OIB 22452141835</item>
      <item>ANTE BUNTIN, OIB 68738886336</item>
      <item>LJUBICA MAROVIĆ, OIB 37957358407</item>
      <item>MIRJANA POLJIČAK, OIB 22755017019</item>
      <item>ESTERA BULIĆ, OIB 06766841730</item>
      <item>ZLATA BRALIĆ, OIB 70409920098</item>
      <item>MIRJANA BENIĆ, OIB 73240565989</item>
      <item>EDIT BUNDARA, OIB 93699492329</item>
      <item>ELLY LALIĆ, OIB 15092042953</item>
      <item>SMILJANA BUDIMIR, OIB 04728034178</item>
      <item>VINKO DOBRIĆ</item>
      <item>IVANKA BATINIĆ, OIB 31815535509</item>
      <item>KSENIJA DOMIĆ, OIB 76684242581</item>
      <item>MERI TVRDIĆ, OIB 64288740781</item>
      <item>BISERKA ZAPUTOVIĆ, OIB 54316953551</item>
      <item>IVA ŽUVELA, OIB 64961953387</item>
      <item>GORDANA MATANA, OIB 41037117062</item>
      <item>KARMEN ŠKROBICA, OIB 20756468739</item>
      <item>MARIJA BABIĆ, OIB 70789772068</item>
      <item>DANICA LjUBENKOV, OIB 75578710510</item>
      <item>ŽELJKO ČULIĆ, OIB 07852194944</item>
      <item>MIRJANA BARAS, OIB 09322093588</item>
      <item>BORNA JURČEVIĆ, OIB 81242191433</item>
      <item>IVA KRISTIĆ, OIB 66015551933</item>
      <item>MARGITA ŠIMUNOVIĆ, OIB 47347932736</item>
      <item>SMILJANA ĐOGAŠ, OIB 05892633328</item>
      <item>ANA SOČE, OIB 32126716493</item>
      <item>ANA MARKET, OIB 04277720456</item>
      <item>FRANICA BARKIĐIJA, OIB 91031175730</item>
      <item>DUŠKA BAŠIĆ, OIB 53451135643</item>
      <item>SNJEŽANA ŠARIĆ, OIB 78493409819</item>
      <item>DUBRAVKA LjUBIČIĆ, OIB 43475802109</item>
      <item>SLAVICA RUDENJAK, OIB 11908336052</item>
      <item>VINKA ČATLAK, OIB 17402596973</item>
      <item>TOMISLAV ŠARIĆ, OIB 56841043156</item>
      <item>MEIRA MANDIĆ, OIB 28934456632</item>
      <item>RADMILA CAKTAŠ, OIB 19850347534</item>
      <item>KARMELA ZARATIN, OIB 21235230134</item>
      <item>MILADA RAST, OIB 06355000118</item>
      <item>JADRANKA MILANOVIĆ, OIB 84795651948</item>
      <item>TONKA DRNOVŠEK ( kod Mandić), OIB 79100732591</item>
      <item>ŽELJANA ČOVIĆ, OIB 69130403450</item>
      <item>LUCIJA PAŠTROVIĆ, OIB 97848079637</item>
      <item>ZAGREBAČKA BANKA d.d., OIB 92963223473</item>
      <item>Vaso Simić, OIB 43988428762</item>
      <item>Ljubica Vilić, OIB 34766263396</item>
      <item>Milica Beram, OIB 21849188444</item>
      <item>Dušanka Zarić, OIB 54339981133</item>
      <item>Ivica Ančić, OIB 88785797075</item>
      <item>Petar Damjanić, OIB 56262953804</item>
      <item>Mirko Marinković, OIB 89847810478</item>
      <item>Jovanka Nonković, OIB 70149154085</item>
      <item>Miloš Alavanja, OIB 22987478487</item>
      <item>Slavica Topalović, OIB 15401782877</item>
    </derivirana_varijabla>
  </DomainObject.Predmet.StrankaListNazivFormatedOIB>
  <DomainObject.Predmet.ProtuStrankaListFormated>
    <izvorni_sadrzaj>
      <item>JUGOBANKA d.d.</item>
    </izvorni_sadrzaj>
    <derivirana_varijabla naziv="DomainObject.Predmet.ProtuStrankaListFormated_1">
      <item>JUGOBANKA d.d.</item>
    </derivirana_varijabla>
  </DomainObject.Predmet.ProtuStrankaListFormated>
  <DomainObject.Predmet.ProtuStrankaListFormatedOIB>
    <izvorni_sadrzaj>
      <item>JUGOBANKA d.d., OIB </item>
    </izvorni_sadrzaj>
    <derivirana_varijabla naziv="DomainObject.Predmet.ProtuStrankaListFormatedOIB_1">
      <item>JUGOBANKA d.d., OIB </item>
    </derivirana_varijabla>
  </DomainObject.Predmet.ProtuStrankaListFormatedOIB>
  <DomainObject.Predmet.ProtuStrankaListFormatedWithAdress>
    <izvorni_sadrzaj>
      <item>JUGOBANKA d.d., Kralja Petra 19/21, 11000 BEOGRAD</item>
    </izvorni_sadrzaj>
    <derivirana_varijabla naziv="DomainObject.Predmet.ProtuStrankaListFormatedWithAdress_1">
      <item>JUGOBANKA d.d., Kralja Petra 19/21, 11000 BEOGRAD</item>
    </derivirana_varijabla>
  </DomainObject.Predmet.ProtuStrankaListFormatedWithAdress>
  <DomainObject.Predmet.ProtuStrankaListFormatedWithAdressOIB>
    <izvorni_sadrzaj>
      <item>JUGOBANKA d.d., OIB , Kralja Petra 19/21, 11000 BEOGRAD</item>
    </izvorni_sadrzaj>
    <derivirana_varijabla naziv="DomainObject.Predmet.ProtuStrankaListFormatedWithAdressOIB_1">
      <item>JUGOBANKA d.d., OIB , Kralja Petra 19/21, 11000 BEOGRAD</item>
    </derivirana_varijabla>
  </DomainObject.Predmet.ProtuStrankaListFormatedWithAdressOIB>
  <DomainObject.Predmet.ProtuStrankaListNazivFormated>
    <izvorni_sadrzaj>
      <item>JUGOBANKA d.d.</item>
    </izvorni_sadrzaj>
    <derivirana_varijabla naziv="DomainObject.Predmet.ProtuStrankaListNazivFormated_1">
      <item>JUGOBANKA d.d.</item>
    </derivirana_varijabla>
  </DomainObject.Predmet.ProtuStrankaListNazivFormated>
  <DomainObject.Predmet.ProtuStrankaListNazivFormatedOIB>
    <izvorni_sadrzaj>
      <item>JUGOBANKA d.d., OIB </item>
    </izvorni_sadrzaj>
    <derivirana_varijabla naziv="DomainObject.Predmet.ProtuStrankaListNazivFormatedOIB_1">
      <item>JUGOBANKA d.d., OIB </item>
    </derivirana_varijabla>
  </DomainObject.Predmet.ProtuStrankaListNazivFormatedOIB>
  <DomainObject.Predmet.OstaliListFormated>
    <izvorni_sadrzaj>
      <item>Dunja Krstulović</item>
    </izvorni_sadrzaj>
    <derivirana_varijabla naziv="DomainObject.Predmet.OstaliListFormated_1">
      <item>Dunja Krstulović</item>
    </derivirana_varijabla>
  </DomainObject.Predmet.OstaliListFormated>
  <DomainObject.Predmet.OstaliListFormatedOIB>
    <izvorni_sadrzaj>
      <item>Dunja Krstulović, OIB 22987478487</item>
    </izvorni_sadrzaj>
    <derivirana_varijabla naziv="DomainObject.Predmet.OstaliListFormatedOIB_1">
      <item>Dunja Krstulović, OIB 22987478487</item>
    </derivirana_varijabla>
  </DomainObject.Predmet.OstaliListFormatedOIB>
  <DomainObject.Predmet.OstaliListFormatedWithAdress>
    <izvorni_sadrzaj>
      <item>Dunja Krstulović, Vinkovačka 41, 21000 Split</item>
    </izvorni_sadrzaj>
    <derivirana_varijabla naziv="DomainObject.Predmet.OstaliListFormatedWithAdress_1">
      <item>Dunja Krstulović, Vinkovačka 41, 21000 Split</item>
    </derivirana_varijabla>
  </DomainObject.Predmet.OstaliListFormatedWithAdress>
  <DomainObject.Predmet.OstaliListFormatedWithAdressOIB>
    <izvorni_sadrzaj>
      <item>Dunja Krstulović, OIB 22987478487, Vinkovačka 41, 21000 Split</item>
    </izvorni_sadrzaj>
    <derivirana_varijabla naziv="DomainObject.Predmet.OstaliListFormatedWithAdressOIB_1">
      <item>Dunja Krstulović, OIB 22987478487, Vinkovačka 41, 21000 Split</item>
    </derivirana_varijabla>
  </DomainObject.Predmet.OstaliListFormatedWithAdressOIB>
  <DomainObject.Predmet.OstaliListNazivFormated>
    <izvorni_sadrzaj>
      <item>Dunja Krstulović</item>
    </izvorni_sadrzaj>
    <derivirana_varijabla naziv="DomainObject.Predmet.OstaliListNazivFormated_1">
      <item>Dunja Krstulović</item>
    </derivirana_varijabla>
  </DomainObject.Predmet.OstaliListNazivFormated>
  <DomainObject.Predmet.OstaliListNazivFormatedOIB>
    <izvorni_sadrzaj>
      <item>Dunja Krstulović, OIB 22987478487</item>
    </izvorni_sadrzaj>
    <derivirana_varijabla naziv="DomainObject.Predmet.OstaliListNazivFormatedOIB_1">
      <item>Dunja Krstulović, OIB 22987478487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2016.</izvorni_sadrzaj>
    <derivirana_varijabla naziv="DomainObject.Datum_1">30. ožujka 2016.</derivirana_varijabla>
  </DomainObject.Datum>
  <DomainObject.PoslovniBrojDokumenta>
    <izvorni_sadrzaj>St-35/2009-453</izvorni_sadrzaj>
    <derivirana_varijabla naziv="DomainObject.PoslovniBrojDokumenta_1">St-35/2009-453</derivirana_varijabla>
  </DomainObject.PoslovniBrojDokumenta>
  <DomainObject.Predmet.StrankaIDrugi>
    <izvorni_sadrzaj>Vaso Simić i dr.</izvorni_sadrzaj>
    <derivirana_varijabla naziv="DomainObject.Predmet.StrankaIDrugi_1">Vaso Simić i dr.</derivirana_varijabla>
  </DomainObject.Predmet.StrankaIDrugi>
  <DomainObject.Predmet.ProtustrankaIDrugi>
    <izvorni_sadrzaj>JUGOBANKA d.d.</izvorni_sadrzaj>
    <derivirana_varijabla naziv="DomainObject.Predmet.ProtustrankaIDrugi_1">JUGOBANKA d.d.</derivirana_varijabla>
  </DomainObject.Predmet.ProtustrankaIDrugi>
  <DomainObject.Predmet.StrankaIDrugiAdressOIB>
    <izvorni_sadrzaj>Vaso Simić, OIB 43988428762, Saveza boraca 19, 44400 Glina i dr.</izvorni_sadrzaj>
    <derivirana_varijabla naziv="DomainObject.Predmet.StrankaIDrugiAdressOIB_1">Vaso Simić, OIB 43988428762, Saveza boraca 19, 44400 Glina i dr.</derivirana_varijabla>
  </DomainObject.Predmet.StrankaIDrugiAdressOIB>
  <DomainObject.Predmet.ProtustrankaIDrugiAdressOIB>
    <izvorni_sadrzaj>JUGOBANKA d.d., OIB , Kralja Petra 19/21, 11000 BEOGRAD</izvorni_sadrzaj>
    <derivirana_varijabla naziv="DomainObject.Predmet.ProtustrankaIDrugiAdressOIB_1">JUGOBANKA d.d., OIB , Kralja Petra 19/21, 11000 BEOGRAD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JUGOBANKA d.d.</item>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item>Dunja Krstulović</item>
    </izvorni_sadrzaj>
    <derivirana_varijabla naziv="DomainObject.Predmet.SudioniciListNaziv_1">
      <item>JUGOBANKA d.d.</item>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item>Dunja Krstulović</item>
    </derivirana_varijabla>
  </DomainObject.Predmet.SudioniciListNaziv>
  <DomainObject.Predmet.SudioniciListAdressOIB>
    <izvorni_sadrzaj>
      <item>JUGOBANKA d.d., OIB , Kralja Petra 19/21,11000 BEOGRAD</item>
      <item>NEDA ZORIĆ, OIB 22452141835, Osječka 5b,21000 Split</item>
      <item>ANTE BUNTIN, OIB 68738886336, Bihačka 10,21000 Split</item>
      <item>LJUBICA MAROVIĆ, OIB 37957358407, Mosećka 54/14,21000 Split</item>
      <item>MIRJANA POLJIČAK, OIB 22755017019, M. Gupca 4,22211 Vodice</item>
      <item>ESTERA BULIĆ, OIB 06766841730, Sućidar 53,21000 Split</item>
      <item>ZLATA BRALIĆ, OIB 70409920098, Put Skalica 14,21000 Split</item>
      <item>MIRJANA BENIĆ, OIB 73240565989, Ljudevita Posavskog 12,21000 Split</item>
      <item>EDIT BUNDARA, OIB 93699492329, Mosorska 10,21213 Kaštel Gomilica</item>
      <item>ELLY LALIĆ, OIB 15092042953, Lička 2,21000 Split</item>
      <item>SMILJANA BUDIMIR, OIB 04728034178, Matice Hrvatske 29,21000 Split</item>
      <item>VINKO DOBRIĆ, Klovićeva 4,21000 Split</item>
      <item>IVANKA BATINIĆ, OIB 31815535509, Puntarska 10,21000 Split</item>
      <item>KSENIJA DOMIĆ, OIB 76684242581, Mosećka 30,21000 Split</item>
      <item>MERI TVRDIĆ, OIB 64288740781, Put Plokita 51,21000 Split</item>
      <item>BISERKA ZAPUTOVIĆ, OIB 54316953551, Rendićeva 18,21000 Split</item>
      <item>IVA ŽUVELA, OIB 64961953387, Tijardovićeva 24,21000 Split</item>
      <item>GORDANA MATANA, OIB 41037117062, Trogirska 9,21000 Split</item>
      <item>KARMEN ŠKROBICA, OIB 20756468739, Hrvatske Mornarice 3,21000 Split</item>
      <item>MARIJA BABIĆ, OIB 70789772068, Stepinćeva 59,21000 Split</item>
      <item>DANICA LjUBENKOV, OIB 75578710510, Kvaternikova 7,21000 Split</item>
      <item>ŽELJKO ČULIĆ, OIB 07852194944, Mostarska 16,21000 Split</item>
      <item>MIRJANA BARAS, OIB 09322093588, Sredmanuška 11,21000 Split</item>
      <item>BORNA JURČEVIĆ, OIB 81242191433, Spinutska 77,21000 Split</item>
      <item>IVA KRISTIĆ, OIB 66015551933, Velebitska 45,21000 Split</item>
      <item>MARGITA ŠIMUNOVIĆ, OIB 47347932736, Put pomoraca 25,21211 Vranjic</item>
      <item>SMILJANA ĐOGAŠ, OIB 05892633328, Vukovarska 111,21000 Split</item>
      <item>ANA SOČE, OIB 32126716493, Alberta Halera 3,20000 Dubrovnik</item>
      <item>ANA MARKET, OIB 04277720456, Od Srđa 2,20000 Dubrovnik</item>
      <item>FRANICA BARKIĐIJA, OIB 91031175730, Đure Basaričeka 5,20000 Dubrovnik</item>
      <item>DUŠKA BAŠIĆ, OIB 53451135643, Imotska 5,20000 Dubrovnik</item>
      <item>SNJEŽANA ŠARIĆ, OIB 78493409819, S. Cvijića 16,20000 Dubrovnik</item>
      <item>DUBRAVKA LjUBIČIĆ, OIB 43475802109, A. Hebranga 13,20000 Dubrovnik</item>
      <item>SLAVICA RUDENJAK, OIB 11908336052, Koločepska 5,20000 Dubrovnik</item>
      <item>VINKA ČATLAK, OIB 17402596973, Papandopulova 23,21000 Split</item>
      <item>TOMISLAV ŠARIĆ, OIB 56841043156, S. Cvijića 16,20000 Dubrovnik</item>
      <item>MEIRA MANDIĆ, OIB 28934456632, Jobova 3,21000 Split</item>
      <item>RADMILA CAKTAŠ, OIB 19850347534, Domovinskog rata 115,21204 Dugopolje</item>
      <item>KARMELA ZARATIN, OIB 21235230134, Vukovarska 141,21000 Split</item>
      <item>MILADA RAST, OIB 06355000118, Cesta Franje Tuđmana 65,21216 Kaštel Štafilić</item>
      <item>JADRANKA MILANOVIĆ, OIB 84795651948, Gundulićeva 5,21000 Split</item>
      <item>TONKA DRNOVŠEK ( kod Mandić), OIB 79100732591, Jobova 3,21000 Split</item>
      <item>ŽELJANA ČOVIĆ, OIB 69130403450, Lučićeva 15,21000 Split</item>
      <item>LUCIJA PAŠTROVIĆ, OIB 97848079637, Gospinica 1,21000 Split</item>
      <item>ZAGREBAČKA BANKA d.d., OIB 92963223473, I. Gundulića 26a,21000 Split</item>
      <item>Vaso Simić, OIB 43988428762, Saveza boraca 19,44400 Glina</item>
      <item>Ljubica Vilić, OIB 34766263396, Vukovarska 27,44400 Glina</item>
      <item>Milica Beram, OIB 21849188444, Put Dragovčeva 39,21212 Kaštel Sućurac</item>
      <item>Dušanka Zarić, OIB 54339981133, Makarska ulica 4,21000 Split</item>
      <item>Ivica Ančić, OIB 88785797075, Radovanova 8,21000 Split</item>
      <item>Petar Damjanić, OIB 56262953804, Vukovarska 31,44400 Glina</item>
      <item>Mirko Marinković, OIB 89847810478, Poljica 56,Poljica - Nin</item>
      <item>Jovanka Nonković, OIB 70149154085, Žagrović Rašule 49,22300 Knin</item>
      <item>Miloš Alavanja, OIB 22987478487, Ul. VI br. 2,23452 Karin</item>
      <item>Slavica Topalović, OIB 15401782877, Vukovarska 31,44400 Glina</item>
      <item>Dunja Krstulović, OIB 22987478487, Vinkovačka 41,21000 Split</item>
    </izvorni_sadrzaj>
    <derivirana_varijabla naziv="DomainObject.Predmet.SudioniciListAdressOIB_1">
      <item>JUGOBANKA d.d., OIB , Kralja Petra 19/21,11000 BEOGRAD</item>
      <item>NEDA ZORIĆ, OIB 22452141835, Osječka 5b,21000 Split</item>
      <item>ANTE BUNTIN, OIB 68738886336, Bihačka 10,21000 Split</item>
      <item>LJUBICA MAROVIĆ, OIB 37957358407, Mosećka 54/14,21000 Split</item>
      <item>MIRJANA POLJIČAK, OIB 22755017019, M. Gupca 4,22211 Vodice</item>
      <item>ESTERA BULIĆ, OIB 06766841730, Sućidar 53,21000 Split</item>
      <item>ZLATA BRALIĆ, OIB 70409920098, Put Skalica 14,21000 Split</item>
      <item>MIRJANA BENIĆ, OIB 73240565989, Ljudevita Posavskog 12,21000 Split</item>
      <item>EDIT BUNDARA, OIB 93699492329, Mosorska 10,21213 Kaštel Gomilica</item>
      <item>ELLY LALIĆ, OIB 15092042953, Lička 2,21000 Split</item>
      <item>SMILJANA BUDIMIR, OIB 04728034178, Matice Hrvatske 29,21000 Split</item>
      <item>VINKO DOBRIĆ, Klovićeva 4,21000 Split</item>
      <item>IVANKA BATINIĆ, OIB 31815535509, Puntarska 10,21000 Split</item>
      <item>KSENIJA DOMIĆ, OIB 76684242581, Mosećka 30,21000 Split</item>
      <item>MERI TVRDIĆ, OIB 64288740781, Put Plokita 51,21000 Split</item>
      <item>BISERKA ZAPUTOVIĆ, OIB 54316953551, Rendićeva 18,21000 Split</item>
      <item>IVA ŽUVELA, OIB 64961953387, Tijardovićeva 24,21000 Split</item>
      <item>GORDANA MATANA, OIB 41037117062, Trogirska 9,21000 Split</item>
      <item>KARMEN ŠKROBICA, OIB 20756468739, Hrvatske Mornarice 3,21000 Split</item>
      <item>MARIJA BABIĆ, OIB 70789772068, Stepinćeva 59,21000 Split</item>
      <item>DANICA LjUBENKOV, OIB 75578710510, Kvaternikova 7,21000 Split</item>
      <item>ŽELJKO ČULIĆ, OIB 07852194944, Mostarska 16,21000 Split</item>
      <item>MIRJANA BARAS, OIB 09322093588, Sredmanuška 11,21000 Split</item>
      <item>BORNA JURČEVIĆ, OIB 81242191433, Spinutska 77,21000 Split</item>
      <item>IVA KRISTIĆ, OIB 66015551933, Velebitska 45,21000 Split</item>
      <item>MARGITA ŠIMUNOVIĆ, OIB 47347932736, Put pomoraca 25,21211 Vranjic</item>
      <item>SMILJANA ĐOGAŠ, OIB 05892633328, Vukovarska 111,21000 Split</item>
      <item>ANA SOČE, OIB 32126716493, Alberta Halera 3,20000 Dubrovnik</item>
      <item>ANA MARKET, OIB 04277720456, Od Srđa 2,20000 Dubrovnik</item>
      <item>FRANICA BARKIĐIJA, OIB 91031175730, Đure Basaričeka 5,20000 Dubrovnik</item>
      <item>DUŠKA BAŠIĆ, OIB 53451135643, Imotska 5,20000 Dubrovnik</item>
      <item>SNJEŽANA ŠARIĆ, OIB 78493409819, S. Cvijića 16,20000 Dubrovnik</item>
      <item>DUBRAVKA LjUBIČIĆ, OIB 43475802109, A. Hebranga 13,20000 Dubrovnik</item>
      <item>SLAVICA RUDENJAK, OIB 11908336052, Koločepska 5,20000 Dubrovnik</item>
      <item>VINKA ČATLAK, OIB 17402596973, Papandopulova 23,21000 Split</item>
      <item>TOMISLAV ŠARIĆ, OIB 56841043156, S. Cvijića 16,20000 Dubrovnik</item>
      <item>MEIRA MANDIĆ, OIB 28934456632, Jobova 3,21000 Split</item>
      <item>RADMILA CAKTAŠ, OIB 19850347534, Domovinskog rata 115,21204 Dugopolje</item>
      <item>KARMELA ZARATIN, OIB 21235230134, Vukovarska 141,21000 Split</item>
      <item>MILADA RAST, OIB 06355000118, Cesta Franje Tuđmana 65,21216 Kaštel Štafilić</item>
      <item>JADRANKA MILANOVIĆ, OIB 84795651948, Gundulićeva 5,21000 Split</item>
      <item>TONKA DRNOVŠEK ( kod Mandić), OIB 79100732591, Jobova 3,21000 Split</item>
      <item>ŽELJANA ČOVIĆ, OIB 69130403450, Lučićeva 15,21000 Split</item>
      <item>LUCIJA PAŠTROVIĆ, OIB 97848079637, Gospinica 1,21000 Split</item>
      <item>ZAGREBAČKA BANKA d.d., OIB 92963223473, I. Gundulića 26a,21000 Split</item>
      <item>Vaso Simić, OIB 43988428762, Saveza boraca 19,44400 Glina</item>
      <item>Ljubica Vilić, OIB 34766263396, Vukovarska 27,44400 Glina</item>
      <item>Milica Beram, OIB 21849188444, Put Dragovčeva 39,21212 Kaštel Sućurac</item>
      <item>Dušanka Zarić, OIB 54339981133, Makarska ulica 4,21000 Split</item>
      <item>Ivica Ančić, OIB 88785797075, Radovanova 8,21000 Split</item>
      <item>Petar Damjanić, OIB 56262953804, Vukovarska 31,44400 Glina</item>
      <item>Mirko Marinković, OIB 89847810478, Poljica 56,Poljica - Nin</item>
      <item>Jovanka Nonković, OIB 70149154085, Žagrović Rašule 49,22300 Knin</item>
      <item>Miloš Alavanja, OIB 22987478487, Ul. VI br. 2,23452 Karin</item>
      <item>Slavica Topalović, OIB 15401782877, Vukovarska 31,44400 Glina</item>
      <item>Dunja Krstulović, OIB 22987478487, Vinkovačka 41,21000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9A60F84-7E44-446F-A45B-2C0C778323B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1377</properties:Words>
  <properties:Characters>7702</properties:Characters>
  <properties:Lines>188</properties:Lines>
  <properties:Paragraphs>34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9782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2016-03-30T08:19:00Z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St-35/2009-453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