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e09b" w14:paraId="a35e09b" w:rsidRDefault="0035157D" w:rsidP="00C336C1" w:rsidR="00C336C1">
      <w:pPr>
        <w:spacing w:after="0"/>
        <w:jc w:val="both"/>
        <w15:collapsed w:val="false"/>
      </w:pPr>
      <w:r>
        <w:rPr>
          <w:noProof/>
        </w:rPr>
        <w:t xml:space="preserve">             </w:t>
      </w:r>
      <w:r w:rsidR="00C336C1">
        <w:rPr>
          <w:noProof/>
        </w:rPr>
        <w:t xml:space="preserve">        </w:t>
      </w:r>
      <w:r w:rsidR="00C336C1"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6C1">
        <w:rPr>
          <w:bCs/>
        </w:rPr>
        <w:tab/>
      </w:r>
      <w:r w:rsidR="00C336C1">
        <w:rPr>
          <w:bCs/>
        </w:rPr>
        <w:tab/>
        <w:t xml:space="preserve">                             </w:t>
      </w:r>
    </w:p>
    <w:p w:rsidRDefault="00C336C1" w:rsidP="00C336C1" w:rsidR="00C336C1">
      <w:pPr>
        <w:spacing w:after="0"/>
        <w:jc w:val="both"/>
      </w:pPr>
      <w:r>
        <w:t xml:space="preserve">       REPUBLIKA HRVATSKA</w:t>
      </w:r>
    </w:p>
    <w:p w:rsidRDefault="00C336C1" w:rsidP="00C336C1" w:rsidR="00C336C1">
      <w:pPr>
        <w:spacing w:after="0"/>
        <w:jc w:val="both"/>
      </w:pPr>
      <w:r>
        <w:t>TRGOVAČKI SUD U VARAŽDINU</w:t>
      </w:r>
    </w:p>
    <w:p w:rsidRDefault="00C336C1" w:rsidP="00C336C1" w:rsidR="00C336C1">
      <w:pPr>
        <w:spacing w:after="0"/>
      </w:pPr>
      <w:r>
        <w:t xml:space="preserve">                   B. Radić 2</w:t>
      </w:r>
      <w:r>
        <w:rPr>
          <w:bCs/>
        </w:rPr>
        <w:t xml:space="preserve">                   </w:t>
      </w:r>
    </w:p>
    <w:p w:rsidRDefault="005F4E21" w:rsidP="00C336C1" w:rsidR="005F4E21">
      <w:pPr>
        <w:spacing w:after="0"/>
        <w:rPr>
          <w:b/>
        </w:rPr>
      </w:pPr>
    </w:p>
    <w:p w:rsidRDefault="005F4E21" w:rsidP="00C336C1" w:rsidR="005F4E21">
      <w:pPr>
        <w:spacing w:after="0"/>
        <w:rPr>
          <w:b/>
        </w:rPr>
      </w:pPr>
    </w:p>
    <w:p w:rsidRDefault="00C336C1" w:rsidP="00C336C1" w:rsidR="00C336C1">
      <w:pPr>
        <w:spacing w:after="0"/>
        <w:rPr>
          <w:b/>
        </w:rPr>
      </w:pPr>
    </w:p>
    <w:p w:rsidRDefault="00C336C1" w:rsidP="00C336C1" w:rsidR="00C336C1">
      <w:pPr>
        <w:spacing w:after="0"/>
        <w:jc w:val="both"/>
      </w:pPr>
      <w:r>
        <w:tab/>
        <w:t xml:space="preserve">TRGOVAČKI SUD U VARAŽDINU,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 xml:space="preserve">, u stečajnom predmetu povodom </w:t>
      </w:r>
      <w:r>
        <w:rPr>
          <w:szCs w:val="22"/>
        </w:rPr>
        <w:t>prijedloga Financijske agencije, Regi</w:t>
      </w:r>
      <w:r>
        <w:rPr>
          <w:szCs w:val="22"/>
        </w:rPr>
        <w:t xml:space="preserve">onalni centar Zagreb, Podružnica Varaždin </w:t>
      </w:r>
      <w:r>
        <w:t>za otvaranje stečajnog postupka nad</w:t>
      </w:r>
      <w:r>
        <w:t xml:space="preserve"> dužnikom UGOSTITELJSTVO IVO d.o.o., OIB: 79440237236, Vrtna 7, 40324 </w:t>
      </w:r>
      <w:proofErr w:type="spellStart"/>
      <w:r>
        <w:t>Goričan</w:t>
      </w:r>
      <w:proofErr w:type="spellEnd"/>
      <w:r>
        <w:t>, 14</w:t>
      </w:r>
      <w:r>
        <w:t>. rujna 2016. donosi sljedeći</w:t>
      </w:r>
    </w:p>
    <w:p w:rsidRDefault="0035157D" w:rsidP="00C336C1" w:rsidR="0035157D" w:rsidRPr="0035157D">
      <w:pPr>
        <w:spacing w:after="0"/>
        <w:jc w:val="both"/>
        <w:rPr>
          <w:szCs w:val="22"/>
        </w:rPr>
      </w:pPr>
    </w:p>
    <w:p w:rsidRDefault="00C336C1" w:rsidP="00C336C1" w:rsidR="00C336C1">
      <w:pPr>
        <w:spacing w:after="0"/>
        <w:jc w:val="both"/>
      </w:pPr>
    </w:p>
    <w:p w:rsidRDefault="00C336C1" w:rsidP="00C336C1" w:rsidR="00C336C1">
      <w:pPr>
        <w:spacing w:after="0"/>
        <w:jc w:val="center"/>
      </w:pPr>
      <w:r>
        <w:t>Z A K L J U Č A K</w:t>
      </w:r>
    </w:p>
    <w:p w:rsidRDefault="0035157D" w:rsidP="00C336C1" w:rsidR="0035157D">
      <w:pPr>
        <w:spacing w:after="0"/>
        <w:jc w:val="center"/>
      </w:pPr>
    </w:p>
    <w:p w:rsidRDefault="00C336C1" w:rsidP="00C336C1" w:rsidR="00C336C1">
      <w:pPr>
        <w:spacing w:after="0"/>
        <w:jc w:val="both"/>
      </w:pPr>
    </w:p>
    <w:p w:rsidRDefault="00C336C1" w:rsidP="00C336C1" w:rsidR="00C336C1">
      <w:pPr>
        <w:numPr>
          <w:ilvl w:val="0"/>
          <w:numId w:val="47"/>
        </w:numPr>
        <w:spacing w:after="0"/>
        <w:jc w:val="both"/>
      </w:pPr>
      <w:r>
        <w:t>Ročište radi rasprave o uvjetima za otvaranje stečajnog postupka zakazuje se kod ovo</w:t>
      </w:r>
      <w:r w:rsidR="0035157D">
        <w:t>ga suda, soba broj 232/II, za 24. studenog 2016. u 08,3</w:t>
      </w:r>
      <w:r>
        <w:t xml:space="preserve">0 sati, te se dostavom ovog rješenja na ročište smatraju pozvani: </w:t>
      </w:r>
    </w:p>
    <w:p w:rsidRDefault="0035157D" w:rsidP="0035157D" w:rsidR="0035157D">
      <w:pPr>
        <w:spacing w:after="0"/>
        <w:jc w:val="both"/>
      </w:pPr>
    </w:p>
    <w:p w:rsidRDefault="00C336C1" w:rsidP="00C336C1" w:rsidR="00C336C1">
      <w:pPr>
        <w:numPr>
          <w:ilvl w:val="0"/>
          <w:numId w:val="48"/>
        </w:numPr>
        <w:spacing w:after="0"/>
        <w:jc w:val="both"/>
      </w:pPr>
      <w:r>
        <w:t>Financijska agencija, Regionalni centar Zagreb, Podružnica Varaždin, A. Cesarca 2,</w:t>
      </w:r>
    </w:p>
    <w:p w:rsidRDefault="00C336C1" w:rsidP="00C336C1" w:rsidR="00C336C1">
      <w:pPr>
        <w:numPr>
          <w:ilvl w:val="0"/>
          <w:numId w:val="48"/>
        </w:numPr>
        <w:spacing w:after="0"/>
        <w:jc w:val="both"/>
      </w:pPr>
      <w:r>
        <w:t>dužnik</w:t>
      </w:r>
      <w:r w:rsidR="0035157D">
        <w:t>,</w:t>
      </w:r>
      <w:r>
        <w:t xml:space="preserve"> </w:t>
      </w:r>
      <w:r w:rsidR="0035157D">
        <w:t xml:space="preserve">UGOSTITELJSTVO IVO d.o.o., OIB: 79440237236, Vrtna 7, 40324 </w:t>
      </w:r>
      <w:proofErr w:type="spellStart"/>
      <w:r w:rsidR="0035157D">
        <w:t>Goričan</w:t>
      </w:r>
      <w:proofErr w:type="spellEnd"/>
    </w:p>
    <w:p w:rsidRDefault="00C336C1" w:rsidP="00C336C1" w:rsidR="00C336C1">
      <w:pPr>
        <w:numPr>
          <w:ilvl w:val="0"/>
          <w:numId w:val="48"/>
        </w:numPr>
        <w:spacing w:after="0"/>
        <w:jc w:val="both"/>
      </w:pPr>
      <w:r>
        <w:t xml:space="preserve">direktor dužnika, </w:t>
      </w:r>
      <w:r w:rsidR="0035157D">
        <w:t xml:space="preserve">Ivan </w:t>
      </w:r>
      <w:proofErr w:type="spellStart"/>
      <w:r w:rsidR="0035157D">
        <w:t>Žajdela</w:t>
      </w:r>
      <w:proofErr w:type="spellEnd"/>
      <w:r w:rsidR="0035157D">
        <w:t xml:space="preserve">, OIB: 59686468938, Vrtna 7, 40324 </w:t>
      </w:r>
      <w:proofErr w:type="spellStart"/>
      <w:r w:rsidR="0035157D">
        <w:t>Goričan</w:t>
      </w:r>
      <w:proofErr w:type="spellEnd"/>
    </w:p>
    <w:p w:rsidRDefault="00C336C1" w:rsidP="0035157D" w:rsidR="0035157D">
      <w:pPr>
        <w:numPr>
          <w:ilvl w:val="0"/>
          <w:numId w:val="48"/>
        </w:numPr>
        <w:spacing w:after="0"/>
        <w:jc w:val="both"/>
      </w:pPr>
      <w:r>
        <w:t>Županijsko državno odvjetništvo u Varaždinu, Građansko-upra</w:t>
      </w:r>
      <w:r>
        <w:t>vni odjel, Varaždin, B. Radić 2</w:t>
      </w:r>
    </w:p>
    <w:p w:rsidRDefault="0035157D" w:rsidP="00C336C1" w:rsidR="0035157D">
      <w:pPr>
        <w:spacing w:after="0"/>
        <w:ind w:left="1068"/>
        <w:jc w:val="both"/>
      </w:pPr>
    </w:p>
    <w:p w:rsidRDefault="005F4E21" w:rsidP="00C336C1" w:rsidR="005F4E21">
      <w:pPr>
        <w:spacing w:after="0"/>
        <w:ind w:left="1068"/>
        <w:jc w:val="both"/>
      </w:pPr>
    </w:p>
    <w:p w:rsidRDefault="00C336C1" w:rsidP="0035157D" w:rsidR="0035157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Nalaže se Financijskoj agenciji, Varaždin, da u roku od 8 dana dostavi ovome sudu podatak o danima neprekidne blokade računa dužnika</w:t>
      </w:r>
      <w:r w:rsidR="0035157D">
        <w:t xml:space="preserve"> </w:t>
      </w:r>
      <w:r w:rsidR="0035157D">
        <w:t xml:space="preserve">UGOSTITELJSTVO IVO d.o.o., OIB: 79440237236, Vrtna 7, 40324 </w:t>
      </w:r>
      <w:proofErr w:type="spellStart"/>
      <w:r w:rsidR="0035157D">
        <w:t>Goričan</w:t>
      </w:r>
      <w:proofErr w:type="spellEnd"/>
      <w:r>
        <w:t>, i iznosu iz Očevidnika o redoslijedu osnova za plaćanje na računu dužnika za čije namirenje nema novčanih sredstava.</w:t>
      </w:r>
    </w:p>
    <w:p w:rsidRDefault="0035157D" w:rsidP="0035157D" w:rsidR="0035157D">
      <w:pPr>
        <w:pStyle w:val="ListaeSPIS"/>
        <w:numPr>
          <w:ilvl w:val="0"/>
          <w:numId w:val="0"/>
        </w:numPr>
        <w:spacing w:after="0"/>
        <w:ind w:left="624"/>
      </w:pPr>
    </w:p>
    <w:p w:rsidRDefault="005F4E21" w:rsidP="0035157D" w:rsidR="005F4E21" w:rsidRPr="0035157D">
      <w:pPr>
        <w:pStyle w:val="ListaeSPIS"/>
        <w:numPr>
          <w:ilvl w:val="0"/>
          <w:numId w:val="0"/>
        </w:numPr>
        <w:spacing w:after="0"/>
        <w:ind w:left="624"/>
      </w:pPr>
    </w:p>
    <w:p w:rsidRDefault="00C336C1" w:rsidP="0035157D" w:rsidR="0035157D">
      <w:pPr>
        <w:pStyle w:val="Odlomakpopisa"/>
        <w:numPr>
          <w:ilvl w:val="0"/>
          <w:numId w:val="47"/>
        </w:numPr>
        <w:spacing w:after="0"/>
      </w:pPr>
      <w:r>
        <w:t xml:space="preserve">Nalaže se direktoru dužnika </w:t>
      </w:r>
      <w:r w:rsidR="0035157D">
        <w:t xml:space="preserve">Ivan </w:t>
      </w:r>
      <w:proofErr w:type="spellStart"/>
      <w:r w:rsidR="0035157D">
        <w:t>Žajdela</w:t>
      </w:r>
      <w:proofErr w:type="spellEnd"/>
      <w:r w:rsidR="0035157D">
        <w:t xml:space="preserve">, OIB: 59686468938, Vrtna 7, 40324 </w:t>
      </w:r>
      <w:proofErr w:type="spellStart"/>
      <w:r w:rsidR="0035157D">
        <w:t>Goričan</w:t>
      </w:r>
      <w:proofErr w:type="spellEnd"/>
      <w:r>
        <w:t>, da na zakazano</w:t>
      </w:r>
      <w:r w:rsidR="0035157D">
        <w:t xml:space="preserve"> ročište kod ovoga suda dana 24. studenog 2016.</w:t>
      </w:r>
      <w:r>
        <w:t xml:space="preserve"> u </w:t>
      </w:r>
      <w:r w:rsidR="0035157D">
        <w:t>08,30</w:t>
      </w:r>
      <w:r>
        <w:t xml:space="preserve"> sati, dostavi ovome sudu </w:t>
      </w:r>
      <w:proofErr w:type="spellStart"/>
      <w:r>
        <w:t>prokazni</w:t>
      </w:r>
      <w:proofErr w:type="spellEnd"/>
      <w:r>
        <w:t xml:space="preserve"> popis imovine ovjeren kod javnog bilježnika na sačinjenom propisanom obrascu ili popis imovine i obveza dužnika sastavljen u skladu s čl. 17. Stečajnog zakona (Narodne novine broj 71/15, dalje SZ).</w:t>
      </w:r>
    </w:p>
    <w:p w:rsidRDefault="0035157D" w:rsidP="0035157D" w:rsidR="0035157D">
      <w:pPr>
        <w:spacing w:after="0"/>
        <w:jc w:val="center"/>
      </w:pPr>
    </w:p>
    <w:p w:rsidRDefault="005F4E21" w:rsidP="0035157D" w:rsidR="005F4E21">
      <w:pPr>
        <w:spacing w:after="0"/>
        <w:jc w:val="center"/>
      </w:pPr>
    </w:p>
    <w:p w:rsidRDefault="0035157D" w:rsidP="0035157D" w:rsidR="0035157D">
      <w:pPr>
        <w:spacing w:after="0"/>
        <w:jc w:val="center"/>
      </w:pPr>
      <w:r>
        <w:t>U Varaždinu, 14</w:t>
      </w:r>
      <w:r w:rsidR="00C336C1">
        <w:t>. rujna 2016. godine.</w:t>
      </w:r>
    </w:p>
    <w:p w:rsidRDefault="0035157D" w:rsidP="0035157D" w:rsidR="0035157D">
      <w:pPr>
        <w:spacing w:after="0"/>
        <w:ind w:firstLine="708" w:left="5664"/>
        <w:jc w:val="both"/>
      </w:pPr>
    </w:p>
    <w:p w:rsidRDefault="00C336C1" w:rsidP="0035157D" w:rsidR="00C336C1">
      <w:pPr>
        <w:spacing w:after="0"/>
        <w:ind w:firstLine="708" w:left="5664"/>
        <w:jc w:val="both"/>
      </w:pPr>
      <w:r>
        <w:t>SUDAC</w:t>
      </w:r>
    </w:p>
    <w:p w:rsidRDefault="00C336C1" w:rsidP="00C336C1" w:rsidR="00C336C1">
      <w:pPr>
        <w:spacing w:after="0"/>
        <w:ind w:firstLine="708" w:left="5664"/>
        <w:jc w:val="both"/>
      </w:pPr>
    </w:p>
    <w:p w:rsidRDefault="0035157D" w:rsidP="005F4E21" w:rsidR="00C336C1">
      <w:pPr>
        <w:spacing w:after="0"/>
        <w:ind w:firstLine="708" w:left="4956"/>
        <w:jc w:val="both"/>
      </w:pPr>
      <w:r>
        <w:t xml:space="preserve"> </w:t>
      </w:r>
      <w:r w:rsidR="00C336C1">
        <w:t xml:space="preserve">Ksenija </w:t>
      </w:r>
      <w:proofErr w:type="spellStart"/>
      <w:r w:rsidR="00C336C1">
        <w:t>Flack</w:t>
      </w:r>
      <w:proofErr w:type="spellEnd"/>
      <w:r w:rsidR="00C336C1">
        <w:t>-</w:t>
      </w:r>
      <w:proofErr w:type="spellStart"/>
      <w:r w:rsidR="00C336C1">
        <w:t>Makitan</w:t>
      </w:r>
      <w:proofErr w:type="spellEnd"/>
      <w:r w:rsidR="005F4E21">
        <w:t>, v.r.</w:t>
      </w:r>
    </w:p>
    <w:p w:rsidRDefault="005F4E21" w:rsidP="005F4E21" w:rsidR="005F4E21">
      <w:pPr>
        <w:spacing w:after="0"/>
        <w:ind w:firstLine="708" w:left="4956"/>
        <w:jc w:val="both"/>
      </w:pPr>
    </w:p>
    <w:p w:rsidRDefault="005F4E21" w:rsidP="005F4E21" w:rsidR="005F4E21">
      <w:pPr>
        <w:spacing w:after="0"/>
        <w:ind w:left="4956"/>
        <w:jc w:val="both"/>
      </w:pPr>
      <w:bookmarkStart w:name="_GoBack" w:id="0"/>
      <w:bookmarkEnd w:id="0"/>
    </w:p>
    <w:p w:rsidRDefault="005F4E21" w:rsidP="005F4E21" w:rsidR="005F4E21">
      <w:pPr>
        <w:spacing w:after="0"/>
        <w:ind w:left="4956"/>
        <w:jc w:val="both"/>
      </w:pPr>
    </w:p>
    <w:p w:rsidRDefault="005F4E21" w:rsidP="005F4E21" w:rsidR="005F4E21">
      <w:pPr>
        <w:spacing w:after="0"/>
        <w:ind w:left="4956"/>
        <w:jc w:val="both"/>
      </w:pPr>
    </w:p>
    <w:p w:rsidRDefault="005F4E21" w:rsidP="005F4E21" w:rsidR="005F4E21">
      <w:pPr>
        <w:spacing w:after="0"/>
        <w:ind w:left="4956"/>
        <w:jc w:val="both"/>
      </w:pPr>
    </w:p>
    <w:p w:rsidRDefault="005F4E21" w:rsidP="00C336C1" w:rsidR="005F4E21">
      <w:pPr>
        <w:spacing w:after="0"/>
      </w:pPr>
    </w:p>
    <w:p w:rsidRDefault="00C336C1" w:rsidP="00C336C1" w:rsidR="00C336C1">
      <w:pPr>
        <w:spacing w:after="0"/>
      </w:pPr>
      <w:r>
        <w:t>POUKA O PRAVNOM LIJEKU:</w:t>
      </w:r>
    </w:p>
    <w:p w:rsidRDefault="00C336C1" w:rsidP="00C336C1" w:rsidR="00C336C1">
      <w:pPr>
        <w:spacing w:after="0"/>
        <w:jc w:val="both"/>
      </w:pPr>
      <w:r>
        <w:t>Protiv ovog zaključka nije dopuštena žalba. (čl. 19. st. 7. Stečajnog zakona).</w:t>
      </w:r>
    </w:p>
    <w:p w:rsidRDefault="00C336C1" w:rsidP="00C336C1" w:rsidR="00C336C1">
      <w:pPr>
        <w:spacing w:after="0"/>
      </w:pPr>
    </w:p>
    <w:p w:rsidRDefault="00C336C1" w:rsidP="00C336C1" w:rsidR="00C336C1">
      <w:pPr>
        <w:spacing w:after="0"/>
      </w:pPr>
    </w:p>
    <w:p w:rsidRDefault="0035157D" w:rsidP="00C336C1" w:rsidR="0035157D">
      <w:pPr>
        <w:spacing w:after="0"/>
      </w:pPr>
    </w:p>
    <w:p w:rsidRDefault="00C336C1" w:rsidP="00C336C1" w:rsidR="00C336C1">
      <w:pPr>
        <w:spacing w:after="0"/>
      </w:pPr>
      <w:r>
        <w:t>DNA:</w:t>
      </w:r>
    </w:p>
    <w:p w:rsidRDefault="00C336C1" w:rsidP="00C336C1" w:rsidR="00C336C1">
      <w:pPr>
        <w:spacing w:after="0"/>
      </w:pPr>
    </w:p>
    <w:p w:rsidRDefault="00C336C1" w:rsidP="00C336C1" w:rsidR="00C336C1">
      <w:pPr>
        <w:numPr>
          <w:ilvl w:val="0"/>
          <w:numId w:val="48"/>
        </w:numPr>
        <w:spacing w:after="0"/>
        <w:jc w:val="both"/>
      </w:pPr>
      <w:r>
        <w:t>Financijska agencija, Regionalni centar Zagreb, Podružnica Varaždin,</w:t>
      </w:r>
    </w:p>
    <w:p w:rsidRDefault="00C336C1" w:rsidP="0035157D" w:rsidR="00C336C1">
      <w:pPr>
        <w:numPr>
          <w:ilvl w:val="0"/>
          <w:numId w:val="48"/>
        </w:numPr>
        <w:spacing w:after="0"/>
        <w:jc w:val="both"/>
      </w:pPr>
      <w:r>
        <w:t xml:space="preserve">dužnik, </w:t>
      </w:r>
      <w:r w:rsidR="0035157D">
        <w:t xml:space="preserve">UGOSTITELJSTVO IVO d.o.o., Vrtna 7, 40324 </w:t>
      </w:r>
      <w:proofErr w:type="spellStart"/>
      <w:r w:rsidR="0035157D">
        <w:t>Goričan</w:t>
      </w:r>
      <w:proofErr w:type="spellEnd"/>
    </w:p>
    <w:p w:rsidRDefault="00C336C1" w:rsidP="00C336C1" w:rsidR="00C336C1">
      <w:pPr>
        <w:numPr>
          <w:ilvl w:val="0"/>
          <w:numId w:val="48"/>
        </w:numPr>
        <w:spacing w:after="0"/>
        <w:jc w:val="both"/>
      </w:pPr>
      <w:r>
        <w:t xml:space="preserve">direktor dužnika </w:t>
      </w:r>
      <w:r w:rsidR="0035157D">
        <w:t xml:space="preserve">Ivan </w:t>
      </w:r>
      <w:proofErr w:type="spellStart"/>
      <w:r w:rsidR="0035157D">
        <w:t>Žajdela</w:t>
      </w:r>
      <w:proofErr w:type="spellEnd"/>
      <w:r w:rsidR="0035157D">
        <w:t xml:space="preserve">, Vrtna 7, 40324 </w:t>
      </w:r>
      <w:proofErr w:type="spellStart"/>
      <w:r w:rsidR="0035157D">
        <w:t>Goričan</w:t>
      </w:r>
      <w:proofErr w:type="spellEnd"/>
    </w:p>
    <w:p w:rsidRDefault="00C336C1" w:rsidP="00C336C1" w:rsidR="00C336C1">
      <w:pPr>
        <w:numPr>
          <w:ilvl w:val="0"/>
          <w:numId w:val="48"/>
        </w:numPr>
        <w:spacing w:after="0"/>
        <w:jc w:val="both"/>
      </w:pPr>
      <w:r>
        <w:t>Županijsko državno odvjetništvo u Varaždinu, Građansko-upravni odjel, Varaždin, B. Radić 2,</w:t>
      </w:r>
    </w:p>
    <w:p w:rsidRDefault="00C336C1" w:rsidP="00C336C1" w:rsidR="00C336C1">
      <w:pPr>
        <w:numPr>
          <w:ilvl w:val="0"/>
          <w:numId w:val="48"/>
        </w:numPr>
        <w:spacing w:after="0"/>
        <w:jc w:val="both"/>
      </w:pPr>
      <w:r>
        <w:t>E-Oglasna ploča</w:t>
      </w:r>
    </w:p>
    <w:p w:rsidRDefault="00AE649C" w:rsidP="00FA5B5E" w:rsidR="00AE649C" w:rsidRPr="00B76F3C">
      <w:pPr>
        <w:pStyle w:val="Naslov3"/>
      </w:pPr>
    </w:p>
    <w:p w:rsidRDefault="007920B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0B2" w:rsidP="00537B78" w:rsidR="007920B2">
      <w:r>
        <w:separator/>
      </w:r>
    </w:p>
  </w:endnote>
  <w:endnote w:id="0" w:type="continuationSeparator">
    <w:p w:rsidRDefault="007920B2" w:rsidP="00537B78" w:rsidR="00792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0B2" w:rsidP="00537B78" w:rsidR="007920B2">
      <w:r>
        <w:separator/>
      </w:r>
    </w:p>
  </w:footnote>
  <w:footnote w:id="0" w:type="continuationSeparator">
    <w:p w:rsidRDefault="007920B2" w:rsidP="00537B78" w:rsidR="00792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6C1" w:rsidR="008333A9">
    <w:pPr>
      <w:pStyle w:val="Zaglavlje"/>
    </w:pPr>
    <w:r>
      <w:rPr>
        <w:rStyle w:val="PozadinaSvijetloCrvena"/>
        <w:shd w:fill="auto" w:color="auto" w:val="clear"/>
      </w:rPr>
      <w:t>Poslovni broj: 5 St-1004/16-3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57D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E2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0B2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6C1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9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64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St-1004/2016-3</izvorni_sadrzaj>
    <derivirana_varijabla naziv="DomainObject.Oznaka_1">St-1004/2016-3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IVO društvo s ograničenom odgovornošću za ugostiteljstvo, trgovinu, proizvodnju i usluge</izvorni_sadrzaj>
    <derivirana_varijabla naziv="DomainObject.Predmet.ProtustrankaFormated_1">  UGOSTITELJSTVO IVO društvo s ograničenom odgovornošću za ugostiteljstvo, trgovinu, proizvodnju i usluge</derivirana_varijabla>
  </DomainObject.Predmet.ProtustrankaFormated>
  <DomainObject.Predmet.ProtustrankaFormatedOIB>
    <izvorni_sadrzaj>  UGOSTITELJSTVO IVO društvo s ograničenom odgovornošću za ugostiteljstvo, trgovinu, proizvodnju i usluge, OIB 79440237236</izvorni_sadrzaj>
    <derivirana_varijabla naziv="DomainObject.Predmet.ProtustrankaFormatedOIB_1">  UGOSTITELJSTVO IVO društvo s ograničenom odgovornošću za ugostiteljstvo, trgovinu, proizvodnju i usluge, OIB 79440237236</derivirana_varijabla>
  </DomainObject.Predmet.ProtustrankaFormatedOIB>
  <DomainObject.Predmet.ProtustrankaFormatedWithAdress>
    <izvorni_sadrzaj> UGOSTITELJSTVO IVO društvo s ograničenom odgovornošću za ugostiteljstvo, trgovinu, proizvodnju i usluge, Vrtna 7, 40320 Goričan</izvorni_sadrzaj>
    <derivirana_varijabla naziv="DomainObject.Predmet.ProtustrankaFormatedWithAdress_1"> UGOSTITELJSTVO IVO društvo s ograničenom odgovornošću za ugostiteljstvo, trgovinu, proizvodnju i usluge, Vrtna 7, 40320 Goričan</derivirana_varijabla>
  </DomainObject.Predmet.ProtustrankaFormatedWithAdress>
  <DomainObject.Predmet.ProtustrankaFormatedWithAdressOIB>
    <izvorni_sadrzaj> UGOSTITELJSTVO IVO društvo s ograničenom odgovornošću za ugostiteljstvo, trgovinu, proizvodnju i usluge, OIB 79440237236, Vrtna 7, 40320 Goričan</izvorni_sadrzaj>
    <derivirana_varijabla naziv="DomainObject.Predmet.ProtustrankaFormatedWithAdressOIB_1"> UGOSTITELJSTVO IVO društvo s ograničenom odgovornošću za ugostiteljstvo, trgovinu, proizvodnju i usluge, OIB 79440237236, Vrtna 7, 40320 Goričan</derivirana_varijabla>
  </DomainObject.Predmet.ProtustrankaFormatedWithAdressOIB>
  <DomainObject.Predmet.ProtustrankaWithAdress>
    <izvorni_sadrzaj>UGOSTITELJSTVO IVO društvo s ograničenom odgovornošću za ugostiteljstvo, trgovinu, proizvodnju i usluge Vrtna 7, 40320 Goričan</izvorni_sadrzaj>
    <derivirana_varijabla naziv="DomainObject.Predmet.ProtustrankaWithAdress_1">UGOSTITELJSTVO IVO društvo s ograničenom odgovornošću za ugostiteljstvo, trgovinu, proizvodnju i usluge Vrtna 7, 40320 Goričan</derivirana_varijabla>
  </DomainObject.Predmet.ProtustrankaWithAdress>
  <DomainObject.Predmet.ProtustrankaWithAdressOIB>
    <izvorni_sadrzaj>UGOSTITELJSTVO IVO društvo s ograničenom odgovornošću za ugostiteljstvo, trgovinu, proizvodnju i usluge, OIB 79440237236, Vrtna 7, 40320 Goričan</izvorni_sadrzaj>
    <derivirana_varijabla naziv="DomainObject.Predmet.ProtustrankaWithAdressOIB_1">UGOSTITELJSTVO IVO društvo s ograničenom odgovornošću za ugostiteljstvo, trgovinu, proizvodnju i usluge, OIB 79440237236, Vrtna 7, 40320 Goričan</derivirana_varijabla>
  </DomainObject.Predmet.ProtustrankaWithAdressOIB>
  <DomainObject.Predmet.ProtustrankaNazivFormated>
    <izvorni_sadrzaj>UGOSTITELJSTVO IVO društvo s ograničenom odgovornošću za ugostiteljstvo, trgovinu, proizvodnju i usluge</izvorni_sadrzaj>
    <derivirana_varijabla naziv="DomainObject.Predmet.ProtustrankaNazivFormated_1">UGOSTITELJSTVO IVO društvo s ograničenom odgovornošću za ugostiteljstvo, trgovinu, proizvodnju i usluge</derivirana_varijabla>
  </DomainObject.Predmet.ProtustrankaNazivFormated>
  <DomainObject.Predmet.ProtustrankaNazivFormatedOIB>
    <izvorni_sadrzaj>UGOSTITELJSTVO IVO društvo s ograničenom odgovornošću za ugostiteljstvo, trgovinu, proizvodnju i usluge, OIB 79440237236</izvorni_sadrzaj>
    <derivirana_varijabla naziv="DomainObject.Predmet.ProtustrankaNazivFormatedOIB_1">UGOSTITELJSTVO IVO društvo s ograničenom odgovornošću za ugostiteljstvo, trgovinu, proizvodnju i usluge, OIB 79440237236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66080.91</izvorni_sadrzaj>
    <derivirana_varijabla naziv="DomainObject.Predmet.TrenutnaVrijednost_1">66080.91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IVO društvo s ograničenom odgovornošću za ugostiteljstvo, trgovinu, proizvodnju i usluge</item>
    </izvorni_sadrzaj>
    <derivirana_varijabla naziv="DomainObject.Predmet.ProtuStrankaListFormated_1">
      <item>UGOSTITELJSTVO IVO društvo s ograničenom odgovornošću za ugostiteljstvo, trgovinu, proizvodnju i usluge</item>
    </derivirana_varijabla>
  </DomainObject.Predmet.ProtuStrankaListFormated>
  <DomainObject.Predmet.ProtuStrankaListFormatedOIB>
    <izvorni_sadrzaj>
      <item>UGOSTITELJSTVO IVO društvo s ograničenom odgovornošću za ugostiteljstvo, trgovinu, proizvodnju i usluge, OIB 79440237236</item>
    </izvorni_sadrzaj>
    <derivirana_varijabla naziv="DomainObject.Predmet.ProtuStrankaListFormatedOIB_1">
      <item>UGOSTITELJSTVO IVO društvo s ograničenom odgovornošću za ugostiteljstvo, trgovinu, proizvodnju i usluge, OIB 79440237236</item>
    </derivirana_varijabla>
  </DomainObject.Predmet.ProtuStrankaListFormatedOIB>
  <DomainObject.Predmet.ProtuStrankaListFormatedWithAdress>
    <izvorni_sadrzaj>
      <item>UGOSTITELJSTVO IVO društvo s ograničenom odgovornošću za ugostiteljstvo, trgovinu, proizvodnju i usluge, Vrtna 7, 40320 Goričan</item>
    </izvorni_sadrzaj>
    <derivirana_varijabla naziv="DomainObject.Predmet.ProtuStrankaListFormatedWithAdress_1">
      <item>UGOSTITELJSTVO IVO društvo s ograničenom odgovornošću za ugostiteljstvo, trgovinu, proizvodnju i usluge, Vrtna 7, 40320 Goričan</item>
    </derivirana_varijabla>
  </DomainObject.Predmet.ProtuStrankaListFormatedWithAdress>
  <DomainObject.Predmet.ProtuStrankaListFormatedWithAdressOIB>
    <izvorni_sadrzaj>
      <item>UGOSTITELJSTVO IVO društvo s ograničenom odgovornošću za ugostiteljstvo, trgovinu, proizvodnju i usluge, OIB 79440237236, Vrtna 7, 40320 Goričan</item>
    </izvorni_sadrzaj>
    <derivirana_varijabla naziv="DomainObject.Predmet.ProtuStrankaListFormatedWithAdressOIB_1">
      <item>UGOSTITELJSTVO IVO društvo s ograničenom odgovornošću za ugostiteljstvo, trgovinu, proizvodnju i usluge, OIB 79440237236, Vrtna 7, 40320 Goričan</item>
    </derivirana_varijabla>
  </DomainObject.Predmet.ProtuStrankaListFormatedWithAdressOIB>
  <DomainObject.Predmet.ProtuStrankaListNazivFormated>
    <izvorni_sadrzaj>
      <item>UGOSTITELJSTVO IVO društvo s ograničenom odgovornošću za ugostiteljstvo, trgovinu, proizvodnju i usluge</item>
    </izvorni_sadrzaj>
    <derivirana_varijabla naziv="DomainObject.Predmet.ProtuStrankaListNazivFormated_1">
      <item>UGOSTITELJSTVO IVO društvo s ograničenom odgovornošću za ugostiteljstvo, trgovinu, proizvodnju i usluge</item>
    </derivirana_varijabla>
  </DomainObject.Predmet.ProtuStrankaListNazivFormated>
  <DomainObject.Predmet.ProtuStrankaListNazivFormatedOIB>
    <izvorni_sadrzaj>
      <item>UGOSTITELJSTVO IVO društvo s ograničenom odgovornošću za ugostiteljstvo, trgovinu, proizvodnju i usluge, OIB 79440237236</item>
    </izvorni_sadrzaj>
    <derivirana_varijabla naziv="DomainObject.Predmet.ProtuStrankaListNazivFormatedOIB_1">
      <item>UGOSTITELJSTVO IVO društvo s ograničenom odgovornošću za ugostiteljstvo, trgovinu, proizvodnju i usluge, OIB 79440237236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St-1004/2016-3</izvorni_sadrzaj>
    <derivirana_varijabla naziv="DomainObject.PoslovniBrojDokumenta_1">St-1004/2016-3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IVO društvo s ograničenom odgovornošću za ugostiteljstvo, trgovinu, proizvodnju i usluge</izvorni_sadrzaj>
    <derivirana_varijabla naziv="DomainObject.Predmet.ProtustrankaIDrugi_1">UGOSTITELJSTVO IVO društvo s ograničenom odgovornošću za ugostiteljstvo,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UGOSTITELJSTVO IVO društvo s ograničenom odgovornošću za ugostiteljstvo, trgovinu, proizvodnju i usluge, OIB 79440237236, Vrtna 7, 40320 Goričan</izvorni_sadrzaj>
    <derivirana_varijabla naziv="DomainObject.Predmet.ProtustrankaIDrugiAdressOIB_1">UGOSTITELJSTVO IVO društvo s ograničenom odgovornošću za ugostiteljstvo, trgovinu, proizvodnju i usluge, OIB 79440237236, Vrtna 7,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IVO društvo s ograničenom odgovornošću za ugostiteljstvo, trgovinu, proizvodnju i usluge</item>
      <item>Sudski registar</item>
      <item>e-oglasna ploča</item>
    </izvorni_sadrzaj>
    <derivirana_varijabla naziv="DomainObject.Predmet.SudioniciListNaziv_1">
      <item>Financijska agencija</item>
      <item>UGOSTITELJSTVO IVO društvo s ograničenom odgovornošću za ugostiteljstvo, trgovinu,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UGOSTITELJSTVO IVO društvo s ograničenom odgovornošću za ugostiteljstvo, trgovinu, proizvodnju i usluge, OIB 79440237236, Vrtna 7,40320 Goričan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UGOSTITELJSTVO IVO društvo s ograničenom odgovornošću za ugostiteljstvo, trgovinu, proizvodnju i usluge, OIB 79440237236, Vrtna 7,40320 Goričan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721E5-F594-4653-A583-ED1A037547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1810</properties:Characters>
  <properties:Lines>74</properties:Lines>
  <properties:Paragraphs>23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2016-09-14T09:06:00Z</cp:lastPrinted>
  <dcterms:modified xmlns:xsi="http://www.w3.org/2001/XMLSchema-instance" xsi:type="dcterms:W3CDTF">2016-09-14T09:06:00Z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St-1004/2016-3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