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6a94" w14:paraId="add6a9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25065" w:rsidP="00070A05" w:rsidR="00825065">
      <w:pPr>
        <w:jc w:val="center"/>
        <w:rPr>
          <w:rFonts w:hAnsi="Times New Roman" w:ascii="Times New Roman"/>
          <w:b/>
        </w:rPr>
      </w:pPr>
      <w:r w:rsidRPr="00825065">
        <w:rPr>
          <w:rFonts w:hAnsi="Times New Roman" w:ascii="Times New Roman"/>
          <w:b/>
        </w:rPr>
        <w:t>VINJOLE j.d.o.o. PAVIĆINI, Pavićini, Pavićini 5, OIB: 41044056891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A324D9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12E0B">
        <w:rPr>
          <w:rFonts w:hAnsi="Times New Roman" w:ascii="Times New Roman"/>
        </w:rPr>
        <w:t>10:</w:t>
      </w:r>
      <w:r w:rsidR="00825065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A324D9" w:rsidP="00AB50C1" w:rsidR="00A324D9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A324D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podataka u spisu (uvjerenje MUP-a na listu 15 spisa i potvrde zk odjela OS Pula na listu 11 spisa) nije utvrđeno da dužnik ima imovine. Dužnik nije dostavio sudu popis imovine i obveza. </w:t>
      </w:r>
    </w:p>
    <w:p w:rsidRDefault="00A324D9" w:rsidP="00A324D9" w:rsidR="00A324D9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A324D9" w:rsidP="00A324D9" w:rsidR="00A324D9" w:rsidRPr="00070A05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A324D9" w:rsidP="00A324D9" w:rsidR="00A324D9" w:rsidRPr="00070A05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A324D9" w:rsidP="00A324D9" w:rsidR="00A324D9">
      <w:pPr>
        <w:ind w:right="-288"/>
        <w:jc w:val="both"/>
        <w:rPr>
          <w:rFonts w:hAnsi="Times New Roman" w:ascii="Times New Roman"/>
        </w:rPr>
      </w:pPr>
    </w:p>
    <w:p w:rsidRDefault="00A324D9" w:rsidP="00A324D9" w:rsidR="00A324D9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Opravomoćiti rješenje na listu 12-14 spisa i dostaviti ga FINA-i.</w:t>
      </w:r>
    </w:p>
    <w:p w:rsidRDefault="00A324D9" w:rsidP="00A324D9" w:rsidR="00A324D9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07DE6">
        <w:rPr>
          <w:rFonts w:hAnsi="Times New Roman" w:ascii="Times New Roman"/>
        </w:rPr>
        <w:t>10:</w:t>
      </w:r>
      <w:r w:rsidR="00825065">
        <w:rPr>
          <w:rFonts w:hAnsi="Times New Roman" w:ascii="Times New Roman"/>
        </w:rPr>
        <w:t>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324D9" w:rsidP="00A324D9" w:rsidR="00A324D9">
      <w:pPr>
        <w:jc w:val="both"/>
        <w:rPr>
          <w:rFonts w:hAnsi="Times New Roman" w:ascii="Times New Roman"/>
        </w:rPr>
      </w:pPr>
    </w:p>
    <w:p w:rsidRDefault="008B3034" w:rsidP="00A324D9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sectPr w:rsidSect="00A324D9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4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5065" w:rsidP="00825065" w:rsidR="0082506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520/2016-11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25065">
      <w:rPr>
        <w:sz w:val="22"/>
        <w:szCs w:val="22"/>
      </w:rPr>
      <w:t>520/2016-11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404E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66A0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4CBC"/>
    <w:rsid w:val="003E1083"/>
    <w:rsid w:val="003E49B3"/>
    <w:rsid w:val="0046778E"/>
    <w:rsid w:val="00471E38"/>
    <w:rsid w:val="00497C32"/>
    <w:rsid w:val="004D73AE"/>
    <w:rsid w:val="00547932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5065"/>
    <w:rsid w:val="008357EF"/>
    <w:rsid w:val="00874813"/>
    <w:rsid w:val="008936AA"/>
    <w:rsid w:val="008B3034"/>
    <w:rsid w:val="008C0427"/>
    <w:rsid w:val="0091062F"/>
    <w:rsid w:val="00912E0B"/>
    <w:rsid w:val="00924A2B"/>
    <w:rsid w:val="0093737F"/>
    <w:rsid w:val="00937EFC"/>
    <w:rsid w:val="00940C4B"/>
    <w:rsid w:val="00963B1D"/>
    <w:rsid w:val="00966256"/>
    <w:rsid w:val="009732C9"/>
    <w:rsid w:val="0097467C"/>
    <w:rsid w:val="009C512A"/>
    <w:rsid w:val="009F687B"/>
    <w:rsid w:val="00A324D9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4044D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F0331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C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C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Marko Buić</item>
      <item>FINANCIJSKA AGENCIJA, RC RIJEKA, PODRUŽNICA PULA, PULA</item>
      <item>VINJOLE j.d.o.o. PAVIĆINI</item>
    </izvorni_sadrzaj>
    <derivirana_varijabla naziv="DomainObject.UcesnikSudskeRadnjeListNaziv_1">
      <item>Marko Buić</item>
      <item>FINANCIJSKA AGENCIJA, RC RIJEKA, PODRUŽNICA PULA, PULA</item>
      <item>VINJOLE j.d.o.o. PAVIĆINI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VINJOLE j.d.o.o. PAVIĆINI zastupanog po punomoćniku Marko Buić</izvorni_sadrzaj>
    <derivirana_varijabla naziv="DomainObject.Predmet.ProtustrankaFormated_1">  VINJOLE j.d.o.o. PAVIĆINI zastupanog po punomoćniku Marko Buić</derivirana_varijabla>
  </DomainObject.Predmet.ProtustrankaFormated>
  <DomainObject.Predmet.ProtustrankaFormatedOIB>
    <izvorni_sadrzaj>  VINJOLE j.d.o.o. PAVIĆINI, OIB 41044056891 zastupanog po punomoćniku Marko Buić</izvorni_sadrzaj>
    <derivirana_varijabla naziv="DomainObject.Predmet.ProtustrankaFormatedOIB_1">  VINJOLE j.d.o.o. PAVIĆINI, OIB 41044056891 zastupanog po punomoćniku Marko Buić</derivirana_varijabla>
  </DomainObject.Predmet.ProtustrankaFormatedOIB>
  <DomainObject.Predmet.ProtustrankaFormatedWithAdress>
    <izvorni_sadrzaj> VINJOLE j.d.o.o. PAVIĆINI, Pavićini 5 A, 52207 Pavićini zastupanog po punomoćniku Marko Buić</izvorni_sadrzaj>
    <derivirana_varijabla naziv="DomainObject.Predmet.ProtustrankaFormatedWithAdress_1"> VINJOLE j.d.o.o. PAVIĆINI, Pavićini 5 A, 52207 Pavićini zastupanog po punomoćniku Marko Buić</derivirana_varijabla>
  </DomainObject.Predmet.ProtustrankaFormatedWithAdress>
  <DomainObject.Predmet.ProtustrankaFormatedWithAdressOIB>
    <izvorni_sadrzaj> VINJOLE j.d.o.o. PAVIĆINI, OIB 41044056891, Pavićini 5 A, 52207 Pavićini zastupanog po punomoćniku Marko Buić</izvorni_sadrzaj>
    <derivirana_varijabla naziv="DomainObject.Predmet.ProtustrankaFormatedWithAdressOIB_1"> VINJOLE j.d.o.o. PAVIĆINI, OIB 41044056891, Pavićini 5 A, 52207 Pavićini zastupanog po punomoćniku Marko Buić</derivirana_varijabla>
  </DomainObject.Predmet.ProtustrankaFormatedWithAdressOIB>
  <DomainObject.Predmet.ProtustrankaWithAdress>
    <izvorni_sadrzaj>VINJOLE j.d.o.o. PAVIĆINI Pavićini 5 A, 52207 Pavićini</izvorni_sadrzaj>
    <derivirana_varijabla naziv="DomainObject.Predmet.ProtustrankaWithAdress_1">VINJOLE j.d.o.o. PAVIĆINI Pavićini 5 A, 52207 Pavićini</derivirana_varijabla>
  </DomainObject.Predmet.ProtustrankaWithAdress>
  <DomainObject.Predmet.ProtustrankaWithAdressOIB>
    <izvorni_sadrzaj>VINJOLE j.d.o.o. PAVIĆINI, OIB 41044056891, Pavićini 5 A, 52207 Pavićini</izvorni_sadrzaj>
    <derivirana_varijabla naziv="DomainObject.Predmet.ProtustrankaWithAdressOIB_1">VINJOLE j.d.o.o. PAVIĆINI, OIB 41044056891, Pavićini 5 A, 52207 Pavićini</derivirana_varijabla>
  </DomainObject.Predmet.ProtustrankaWithAdressOIB>
  <DomainObject.Predmet.ProtustrankaNazivFormated>
    <izvorni_sadrzaj>VINJOLE j.d.o.o. PAVIĆINI</izvorni_sadrzaj>
    <derivirana_varijabla naziv="DomainObject.Predmet.ProtustrankaNazivFormated_1">VINJOLE j.d.o.o. PAVIĆINI</derivirana_varijabla>
  </DomainObject.Predmet.ProtustrankaNazivFormated>
  <DomainObject.Predmet.ProtustrankaNazivFormatedOIB>
    <izvorni_sadrzaj>VINJOLE j.d.o.o. PAVIĆINI, OIB 41044056891</izvorni_sadrzaj>
    <derivirana_varijabla naziv="DomainObject.Predmet.ProtustrankaNazivFormatedOIB_1">VINJOLE j.d.o.o. PAVIĆINI, OIB 41044056891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8433.44</izvorni_sadrzaj>
    <derivirana_varijabla naziv="DomainObject.Predmet.TrenutnaVrijednost_1">8433.44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VINJOLE j.d.o.o. PAVIĆINI zastupanog po punomoćniku Marko Buić</item>
    </izvorni_sadrzaj>
    <derivirana_varijabla naziv="DomainObject.Predmet.ProtuStrankaListFormated_1">
      <item>VINJOLE j.d.o.o. PAVIĆINI zastupanog po punomoćniku Marko Buić</item>
    </derivirana_varijabla>
  </DomainObject.Predmet.ProtuStrankaListFormated>
  <DomainObject.Predmet.ProtuStrankaListFormatedOIB>
    <izvorni_sadrzaj>
      <item>VINJOLE j.d.o.o. PAVIĆINI, OIB 41044056891 zastupanog po punomoćniku Marko Buić</item>
    </izvorni_sadrzaj>
    <derivirana_varijabla naziv="DomainObject.Predmet.ProtuStrankaListFormatedOIB_1">
      <item>VINJOLE j.d.o.o. PAVIĆINI, OIB 41044056891 zastupanog po punomoćniku Marko Buić</item>
    </derivirana_varijabla>
  </DomainObject.Predmet.ProtuStrankaListFormatedOIB>
  <DomainObject.Predmet.ProtuStrankaListFormatedWithAdress>
    <izvorni_sadrzaj>
      <item>VINJOLE j.d.o.o. PAVIĆINI, Pavićini 5 A, 52207 Pavićini zastupanog po punomoćniku Marko Buić</item>
    </izvorni_sadrzaj>
    <derivirana_varijabla naziv="DomainObject.Predmet.ProtuStrankaListFormatedWithAdress_1">
      <item>VINJOLE j.d.o.o. PAVIĆINI, Pavićini 5 A, 52207 Pavićini zastupanog po punomoćniku Marko Buić</item>
    </derivirana_varijabla>
  </DomainObject.Predmet.ProtuStrankaListFormatedWithAdress>
  <DomainObject.Predmet.ProtuStrankaListFormatedWithAdressOIB>
    <izvorni_sadrzaj>
      <item>VINJOLE j.d.o.o. PAVIĆINI, OIB 41044056891, Pavićini 5 A, 52207 Pavićini zastupanog po punomoćniku Marko Buić</item>
    </izvorni_sadrzaj>
    <derivirana_varijabla naziv="DomainObject.Predmet.ProtuStrankaListFormatedWithAdressOIB_1">
      <item>VINJOLE j.d.o.o. PAVIĆINI, OIB 41044056891, Pavićini 5 A, 52207 Pavićini zastupanog po punomoćniku Marko Buić</item>
    </derivirana_varijabla>
  </DomainObject.Predmet.ProtuStrankaListFormatedWithAdressOIB>
  <DomainObject.Predmet.ProtuStrankaListNazivFormated>
    <izvorni_sadrzaj>
      <item>VINJOLE j.d.o.o. PAVIĆINI</item>
    </izvorni_sadrzaj>
    <derivirana_varijabla naziv="DomainObject.Predmet.ProtuStrankaListNazivFormated_1">
      <item>VINJOLE j.d.o.o. PAVIĆINI</item>
    </derivirana_varijabla>
  </DomainObject.Predmet.ProtuStrankaListNazivFormated>
  <DomainObject.Predmet.ProtuStrankaListNazivFormatedOIB>
    <izvorni_sadrzaj>
      <item>VINJOLE j.d.o.o. PAVIĆINI, OIB 41044056891</item>
    </izvorni_sadrzaj>
    <derivirana_varijabla naziv="DomainObject.Predmet.ProtuStrankaListNazivFormatedOIB_1">
      <item>VINJOLE j.d.o.o. PAVIĆINI, OIB 41044056891</item>
    </derivirana_varijabla>
  </DomainObject.Predmet.ProtuStrankaListNazivFormatedOIB>
  <DomainObject.Predmet.OstaliListFormated>
    <izvorni_sadrzaj>
      <item>Marko Buić punomoćnik sudionika u postupku VINJOLE j.d.o.o. PAVIĆINI</item>
    </izvorni_sadrzaj>
    <derivirana_varijabla naziv="DomainObject.Predmet.OstaliListFormated_1">
      <item>Marko Buić punomoćnik sudionika u postupku VINJOLE j.d.o.o. PAVIĆINI</item>
    </derivirana_varijabla>
  </DomainObject.Predmet.OstaliListFormated>
  <DomainObject.Predmet.OstaliListFormatedOIB>
    <izvorni_sadrzaj>
      <item>Marko Buić, OIB 90880474263 punomoćnik sudionika u postupku VINJOLE j.d.o.o. PAVIĆINI</item>
    </izvorni_sadrzaj>
    <derivirana_varijabla naziv="DomainObject.Predmet.OstaliListFormatedOIB_1">
      <item>Marko Buić, OIB 90880474263 punomoćnik sudionika u postupku VINJOLE j.d.o.o. PAVIĆINI</item>
    </derivirana_varijabla>
  </DomainObject.Predmet.OstaliListFormatedOIB>
  <DomainObject.Predmet.OstaliListFormatedWithAdress>
    <izvorni_sadrzaj>
      <item>Marko Buić, Pavićini 5, 52207 Pavićini punomoćnik sudionika u postupku VINJOLE j.d.o.o. PAVIĆINI</item>
    </izvorni_sadrzaj>
    <derivirana_varijabla naziv="DomainObject.Predmet.OstaliListFormatedWithAdress_1">
      <item>Marko Buić, Pavićini 5, 52207 Pavićini punomoćnik sudionika u postupku VINJOLE j.d.o.o. PAVIĆINI</item>
    </derivirana_varijabla>
  </DomainObject.Predmet.OstaliListFormatedWithAdress>
  <DomainObject.Predmet.OstaliListFormatedWithAdressOIB>
    <izvorni_sadrzaj>
      <item>Marko Buić, OIB 90880474263, Pavićini 5, 52207 Pavićini punomoćnik sudionika u postupku VINJOLE j.d.o.o. PAVIĆINI</item>
    </izvorni_sadrzaj>
    <derivirana_varijabla naziv="DomainObject.Predmet.OstaliListFormatedWithAdressOIB_1">
      <item>Marko Buić, OIB 90880474263, Pavićini 5, 52207 Pavićini punomoćnik sudionika u postupku VINJOLE j.d.o.o. PAVIĆINI</item>
    </derivirana_varijabla>
  </DomainObject.Predmet.OstaliListFormatedWithAdressOIB>
  <DomainObject.Predmet.OstaliListNazivFormated>
    <izvorni_sadrzaj>
      <item>Marko Buić</item>
    </izvorni_sadrzaj>
    <derivirana_varijabla naziv="DomainObject.Predmet.OstaliListNazivFormated_1">
      <item>Marko Buić</item>
    </derivirana_varijabla>
  </DomainObject.Predmet.OstaliListNazivFormated>
  <DomainObject.Predmet.OstaliListNazivFormatedOIB>
    <izvorni_sadrzaj>
      <item>Marko Buić, OIB 90880474263</item>
    </izvorni_sadrzaj>
    <derivirana_varijabla naziv="DomainObject.Predmet.OstaliListNazivFormatedOIB_1">
      <item>Marko Buić, OIB 90880474263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VINJOLE j.d.o.o. PAVIĆINI</izvorni_sadrzaj>
    <derivirana_varijabla naziv="DomainObject.Predmet.ProtustrankaIDrugi_1">VINJOLE j.d.o.o. PAVIĆINI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VINJOLE j.d.o.o. PAVIĆINI, OIB 41044056891, Pavićini 5 A, 52207 Pavićini</izvorni_sadrzaj>
    <derivirana_varijabla naziv="DomainObject.Predmet.ProtustrankaIDrugiAdressOIB_1">VINJOLE j.d.o.o. PAVIĆINI, OIB 41044056891, Pavićini 5 A,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VINJOLE j.d.o.o. PAVIĆINI</item>
      <item>Marko Buić</item>
    </izvorni_sadrzaj>
    <derivirana_varijabla naziv="DomainObject.Predmet.SudioniciListNaziv_1">
      <item>FINANCIJSKA AGENCIJA, RC RIJEKA, PODRUŽNICA PULA, PULA</item>
      <item>VINJOLE j.d.o.o. PAVIĆINI</item>
      <item>Marko Buić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izvorni_sadrzaj>
    <derivirana_varijabla naziv="DomainObject.Predmet.SudioniciListAdressOIB_1"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41044056891</item>
      <item>, OIB 90880474263</item>
    </izvorni_sadrzaj>
    <derivirana_varijabla naziv="DomainObject.Predmet.SudioniciListNazivOIB_1">
      <item>, OIB 85821130368</item>
      <item>, OIB 41044056891</item>
      <item>, OIB 90880474263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22B01-9A53-4C1C-9E86-02B80D805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1251</properties:Characters>
  <properties:Lines>50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1501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2016-05-18T06:09:00Z</dcterms:created>
  <dc:creator>epincin</dc:creator>
  <cp:lastModifiedBy>Sanja Prodan</cp:lastModifiedBy>
  <cp:lastPrinted>2015-12-17T09:17:00Z</cp:lastPrinted>
  <dcterms:modified xmlns:xsi="http://www.w3.org/2001/XMLSchema-instance" xsi:type="dcterms:W3CDTF">2016-05-18T10:48:00Z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