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2b13" w14:paraId="7252b13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3762D1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TRGOVAČKI SUD U OSIJEKU</w:t>
      </w:r>
      <w:r>
        <w:br/>
        <w:t xml:space="preserve">STALNA SLUŽBA  U </w:t>
      </w:r>
      <w:r w:rsidR="00557A60">
        <w:t>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70FB2">
        <w:t>1</w:t>
      </w:r>
      <w:r w:rsidR="00142FF1">
        <w:t>555</w:t>
      </w:r>
      <w:r>
        <w:t>/201</w:t>
      </w:r>
      <w:r w:rsidR="00142FF1">
        <w:t>6</w:t>
      </w:r>
      <w:r>
        <w:t>-</w:t>
      </w:r>
      <w:r w:rsidR="00142FF1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E07F00" w:rsidR="007D0C9A">
      <w:r>
        <w:t xml:space="preserve">      TRGOVAČKI SUD U OSIJEKU STALNA SLUŽBA U </w:t>
      </w:r>
      <w:r w:rsidR="00557A60">
        <w:t>SLAVONSKOM BRODU</w:t>
      </w:r>
      <w:r>
        <w:t xml:space="preserve">,  po stečajnom sucu Davorinu Pavičić, povodom zahtjeva FINE  Regionalni centar </w:t>
      </w:r>
      <w:r w:rsidR="00142FF1">
        <w:t>Zagreb</w:t>
      </w:r>
      <w:r w:rsidR="000875F3">
        <w:t xml:space="preserve">. Podružnica </w:t>
      </w:r>
      <w:r w:rsidR="00C95CB7">
        <w:t>Zagreb</w:t>
      </w:r>
      <w:r w:rsidR="000875F3">
        <w:t>,</w:t>
      </w:r>
      <w:r>
        <w:t xml:space="preserve"> za provedbu skraćenog stečajnog postupka po službenoj dužnosti nad dužnikom </w:t>
      </w:r>
      <w:r w:rsidR="00142FF1">
        <w:t>LOVAČKA UDRUGA "HRVATSKI LOVDŽIJA" U LIKVIDACIJI,</w:t>
      </w:r>
      <w:r w:rsidR="00840E80" w:rsidRPr="00840E80">
        <w:t xml:space="preserve"> OIB: </w:t>
      </w:r>
      <w:r w:rsidR="00142FF1">
        <w:t>72578130180</w:t>
      </w:r>
      <w:r w:rsidR="00840E80" w:rsidRPr="00840E80">
        <w:t>, sa sjedištem</w:t>
      </w:r>
      <w:r w:rsidR="00840E80">
        <w:t xml:space="preserve"> u </w:t>
      </w:r>
      <w:r w:rsidR="00142FF1">
        <w:t>VI Vrbik 7,10000</w:t>
      </w:r>
      <w:r w:rsidR="00840E80">
        <w:t xml:space="preserve"> </w:t>
      </w:r>
      <w:r w:rsidR="00142FF1">
        <w:t>Zagreb</w:t>
      </w:r>
      <w:r w:rsidR="00E07F00" w:rsidRPr="00E07F00">
        <w:t>,</w:t>
      </w:r>
      <w:r>
        <w:t xml:space="preserve"> dana </w:t>
      </w:r>
      <w:r w:rsidR="00142FF1">
        <w:t>29</w:t>
      </w:r>
      <w:r>
        <w:t xml:space="preserve">. </w:t>
      </w:r>
      <w:r w:rsidR="00142FF1">
        <w:t>kolovoza</w:t>
      </w:r>
      <w:r>
        <w:t xml:space="preserve">  2016.</w:t>
      </w:r>
    </w:p>
    <w:p w:rsidRDefault="00840E80" w:rsidP="00E07F00" w:rsidR="00840E80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142FF1">
        <w:t>LOVAČKA UDRUGA "HRVATSKI LOVDŽIJA" U LIKVIDACIJI,</w:t>
      </w:r>
      <w:r w:rsidR="00142FF1" w:rsidRPr="00840E80">
        <w:t xml:space="preserve"> OIB: </w:t>
      </w:r>
      <w:r w:rsidR="00142FF1">
        <w:t>72578130180</w:t>
      </w:r>
      <w:r w:rsidR="00142FF1" w:rsidRPr="00840E80">
        <w:t>, sa sjedištem</w:t>
      </w:r>
      <w:r w:rsidR="00142FF1">
        <w:t xml:space="preserve"> u VI Vrbik 7,10000 Zagreb</w:t>
      </w:r>
      <w:r w:rsidR="00142FF1" w:rsidRPr="00E07F00">
        <w:t>,</w:t>
      </w:r>
      <w:r w:rsidR="00142FF1">
        <w:t xml:space="preserve"> dana 29. kolovoza  2016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 stečajnog upravitelja imenuje se </w:t>
      </w:r>
      <w:r w:rsidR="00486F4D">
        <w:t xml:space="preserve">Ana-Maria Bogović, Naselje </w:t>
      </w:r>
      <w:proofErr w:type="spellStart"/>
      <w:r w:rsidR="00486F4D">
        <w:t>Lutvinka</w:t>
      </w:r>
      <w:proofErr w:type="spellEnd"/>
      <w:r w:rsidR="00486F4D">
        <w:t xml:space="preserve"> ulaz 2/9, Slavonski Brod,</w:t>
      </w:r>
      <w:r w:rsidR="000875F3">
        <w:t xml:space="preserve"> OIB: </w:t>
      </w:r>
      <w:r w:rsidR="00486F4D">
        <w:t>36495483478.</w:t>
      </w:r>
    </w:p>
    <w:p w:rsidRDefault="000875F3" w:rsidP="00E63226" w:rsidR="000875F3">
      <w:pPr>
        <w:pStyle w:val="ListParagraph1"/>
        <w:ind w:left="0"/>
      </w:pPr>
    </w:p>
    <w:p w:rsidRDefault="007D0C9A" w:rsidP="00840E80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142FF1">
        <w:t>LOVAČKA UDRUGA "HRVATSKI LOVDŽIJA" U LIKVIDACIJI,</w:t>
      </w:r>
      <w:r w:rsidR="00142FF1" w:rsidRPr="00840E80">
        <w:t xml:space="preserve"> OIB: </w:t>
      </w:r>
      <w:r w:rsidR="00142FF1">
        <w:t>72578130180</w:t>
      </w:r>
      <w:r w:rsidR="00142FF1" w:rsidRPr="00840E80">
        <w:t>, sa sjedištem</w:t>
      </w:r>
      <w:r w:rsidR="00142FF1">
        <w:t xml:space="preserve"> u VI Vrbik 7,10000 Zagreb</w:t>
      </w:r>
      <w:r w:rsidR="00142FF1" w:rsidRPr="00E07F00">
        <w:t>,</w:t>
      </w:r>
      <w:r w:rsidR="00142FF1">
        <w:t xml:space="preserve"> dana 29. kolovoza  2016</w:t>
      </w:r>
      <w:r w:rsidR="00E31761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Ovo rješenje se objavljuje na mrežnoj stranici e- Oglasna ploča sudova, a po pravomoćnosti dostavlja se </w:t>
      </w:r>
      <w:r w:rsidR="00142FF1">
        <w:t>registru udruga</w:t>
      </w:r>
      <w:r>
        <w:t xml:space="preserve"> radi brisanja dužnika , te FINI i banci u kojoj se vodi poslovni račun dužnika, radi zatvaranja računa.</w:t>
      </w:r>
    </w:p>
    <w:p w:rsidRDefault="000875F3" w:rsidP="00E63226" w:rsidR="000875F3">
      <w:pPr>
        <w:pStyle w:val="ListParagraph1"/>
        <w:ind w:left="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142FF1">
        <w:t>Registar udruga</w:t>
      </w:r>
      <w:r>
        <w:t xml:space="preserve">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557A60" w:rsidR="000875F3"/>
    <w:p w:rsidRDefault="007D0C9A" w:rsidP="00557A60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</w:t>
      </w:r>
      <w:r w:rsidR="00142FF1">
        <w:t>registra udruga</w:t>
      </w:r>
      <w:r>
        <w:t xml:space="preserve"> .</w:t>
      </w:r>
    </w:p>
    <w:p w:rsidRDefault="007D0C9A" w:rsidP="007D0C9A" w:rsidR="007D0C9A">
      <w:r>
        <w:t xml:space="preserve">     Iz sadržaja zahtjeva FINE, te podataka iz </w:t>
      </w:r>
      <w:r w:rsidR="00142FF1">
        <w:t>registra udruga</w:t>
      </w:r>
      <w:r>
        <w:t xml:space="preserve">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</w:t>
      </w:r>
      <w:r w:rsidR="00142FF1">
        <w:t>registra udruga</w:t>
      </w:r>
      <w:r>
        <w:t>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142FF1">
        <w:t>23</w:t>
      </w:r>
      <w:r>
        <w:t>.</w:t>
      </w:r>
      <w:r w:rsidR="00142FF1">
        <w:t>svibnja</w:t>
      </w:r>
      <w:r>
        <w:t xml:space="preserve"> 201</w:t>
      </w:r>
      <w:r w:rsidR="00840E80">
        <w:t>6</w:t>
      </w:r>
      <w:r>
        <w:t>.</w:t>
      </w:r>
      <w:r w:rsidR="001960B3">
        <w:t>godine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142FF1">
        <w:t>29</w:t>
      </w:r>
      <w:r>
        <w:t xml:space="preserve">. </w:t>
      </w:r>
      <w:r w:rsidR="00142FF1">
        <w:t>kolovoza</w:t>
      </w:r>
      <w:r>
        <w:t xml:space="preserve"> 2016.</w:t>
      </w:r>
      <w:r w:rsidR="00557A60">
        <w:t>godine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E07F00" w:rsidP="007D0C9A" w:rsidR="00E07F00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 xml:space="preserve">- </w:t>
      </w:r>
      <w:r w:rsidR="00142FF1">
        <w:t xml:space="preserve">likvidator Anto </w:t>
      </w:r>
      <w:proofErr w:type="spellStart"/>
      <w:r w:rsidR="00142FF1">
        <w:t>Tustonjić</w:t>
      </w:r>
      <w:proofErr w:type="spellEnd"/>
      <w:r w:rsidR="001960B3">
        <w:t xml:space="preserve">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</w:t>
      </w:r>
      <w:r w:rsidR="00840E80">
        <w:t>Udruga</w:t>
      </w:r>
      <w:r>
        <w:t>,</w:t>
      </w:r>
      <w:r w:rsidR="009F780E">
        <w:t>FINI</w:t>
      </w:r>
      <w:r w:rsidR="00B70FB2">
        <w:t>,banci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142FF1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142FF1"/>
    <w:rsid w:val="0016168D"/>
    <w:rsid w:val="001960B3"/>
    <w:rsid w:val="00202DF3"/>
    <w:rsid w:val="003762D1"/>
    <w:rsid w:val="00396F19"/>
    <w:rsid w:val="003E051E"/>
    <w:rsid w:val="00413992"/>
    <w:rsid w:val="00486F4D"/>
    <w:rsid w:val="00557A60"/>
    <w:rsid w:val="00573B3E"/>
    <w:rsid w:val="005C4A98"/>
    <w:rsid w:val="007B5A79"/>
    <w:rsid w:val="007C647F"/>
    <w:rsid w:val="007D0C9A"/>
    <w:rsid w:val="00832F3B"/>
    <w:rsid w:val="00840E80"/>
    <w:rsid w:val="008C1E89"/>
    <w:rsid w:val="008D41BF"/>
    <w:rsid w:val="00992253"/>
    <w:rsid w:val="009B5DDA"/>
    <w:rsid w:val="009C72A9"/>
    <w:rsid w:val="009F780E"/>
    <w:rsid w:val="00A67ED4"/>
    <w:rsid w:val="00B70FB2"/>
    <w:rsid w:val="00C25D83"/>
    <w:rsid w:val="00C74209"/>
    <w:rsid w:val="00C95CB7"/>
    <w:rsid w:val="00CC5A0D"/>
    <w:rsid w:val="00E07F00"/>
    <w:rsid w:val="00E31761"/>
    <w:rsid w:val="00E63226"/>
    <w:rsid w:val="00E83437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link w:val="BalloonText"/>
    <w:rsid w:val="005C4A98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E83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83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83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5C4A98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link w:val="BalloonText"/>
    <w:rsid w:val="005C4A98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E83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83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83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St-1555/2016</izvorni_sadrzaj>
    <derivirana_varijabla naziv="DomainObject.Predmet.OznakaBroj_1">St-1555/2016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Lovačka udruga HRVATSKI LOVDŽIJA -u likvidaciji</izvorni_sadrzaj>
    <derivirana_varijabla naziv="DomainObject.Predmet.ProtustrankaFormated_1">  Lovačka udruga HRVATSKI LOVDŽIJA -u likvidaciji</derivirana_varijabla>
  </DomainObject.Predmet.ProtustrankaFormated>
  <DomainObject.Predmet.ProtustrankaFormatedOIB>
    <izvorni_sadrzaj>  Lovačka udruga HRVATSKI LOVDŽIJA -u likvidaciji, OIB 72578130180</izvorni_sadrzaj>
    <derivirana_varijabla naziv="DomainObject.Predmet.ProtustrankaFormatedOIB_1">  Lovačka udruga HRVATSKI LOVDŽIJA -u likvidaciji, OIB 72578130180</derivirana_varijabla>
  </DomainObject.Predmet.ProtustrankaFormatedOIB>
  <DomainObject.Predmet.ProtustrankaFormatedWithAdress>
    <izvorni_sadrzaj> Lovačka udruga HRVATSKI LOVDŽIJA -u likvidaciji, VI Vrbik 7, 10000 Zagreb</izvorni_sadrzaj>
    <derivirana_varijabla naziv="DomainObject.Predmet.ProtustrankaFormatedWithAdress_1"> Lovačka udruga HRVATSKI LOVDŽIJA -u likvidaciji, VI Vrbik 7, 10000 Zagreb</derivirana_varijabla>
  </DomainObject.Predmet.ProtustrankaFormatedWithAdress>
  <DomainObject.Predmet.ProtustrankaFormatedWithAdressOIB>
    <izvorni_sadrzaj> Lovačka udruga HRVATSKI LOVDŽIJA -u likvidaciji, OIB 72578130180, VI Vrbik 7, 10000 Zagreb</izvorni_sadrzaj>
    <derivirana_varijabla naziv="DomainObject.Predmet.ProtustrankaFormatedWithAdressOIB_1"> Lovačka udruga HRVATSKI LOVDŽIJA -u likvidaciji, OIB 72578130180, VI Vrbik 7, 10000 Zagreb</derivirana_varijabla>
  </DomainObject.Predmet.ProtustrankaFormatedWithAdressOIB>
  <DomainObject.Predmet.ProtustrankaWithAdress>
    <izvorni_sadrzaj>Lovačka udruga HRVATSKI LOVDŽIJA -u likvidaciji VI Vrbik 7, 10000 Zagreb</izvorni_sadrzaj>
    <derivirana_varijabla naziv="DomainObject.Predmet.ProtustrankaWithAdress_1">Lovačka udruga HRVATSKI LOVDŽIJA -u likvidaciji VI Vrbik 7, 10000 Zagreb</derivirana_varijabla>
  </DomainObject.Predmet.ProtustrankaWithAdress>
  <DomainObject.Predmet.ProtustrankaWithAdressOIB>
    <izvorni_sadrzaj>Lovačka udruga HRVATSKI LOVDŽIJA -u likvidaciji, OIB 72578130180, VI Vrbik 7, 10000 Zagreb</izvorni_sadrzaj>
    <derivirana_varijabla naziv="DomainObject.Predmet.ProtustrankaWithAdressOIB_1">Lovačka udruga HRVATSKI LOVDŽIJA -u likvidaciji, OIB 72578130180, VI Vrbik 7, 10000 Zagreb</derivirana_varijabla>
  </DomainObject.Predmet.ProtustrankaWithAdressOIB>
  <DomainObject.Predmet.ProtustrankaNazivFormated>
    <izvorni_sadrzaj>Lovačka udruga HRVATSKI LOVDŽIJA -u likvidaciji</izvorni_sadrzaj>
    <derivirana_varijabla naziv="DomainObject.Predmet.ProtustrankaNazivFormated_1">Lovačka udruga HRVATSKI LOVDŽIJA -u likvidaciji</derivirana_varijabla>
  </DomainObject.Predmet.ProtustrankaNazivFormated>
  <DomainObject.Predmet.ProtustrankaNazivFormatedOIB>
    <izvorni_sadrzaj>Lovačka udruga HRVATSKI LOVDŽIJA -u likvidaciji, OIB 72578130180</izvorni_sadrzaj>
    <derivirana_varijabla naziv="DomainObject.Predmet.ProtustrankaNazivFormatedOIB_1">Lovačka udruga HRVATSKI LOVDŽIJA -u likvidaciji, OIB 72578130180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Lovačka udruga HRVATSKI LOVDŽIJA -u likvidaciji</item>
    </izvorni_sadrzaj>
    <derivirana_varijabla naziv="DomainObject.Predmet.ProtuStrankaListFormated_1">
      <item>Lovačka udruga HRVATSKI LOVDŽIJA -u likvidaciji</item>
    </derivirana_varijabla>
  </DomainObject.Predmet.ProtuStrankaListFormated>
  <DomainObject.Predmet.ProtuStrankaListFormatedOIB>
    <izvorni_sadrzaj>
      <item>Lovačka udruga HRVATSKI LOVDŽIJA -u likvidaciji, OIB 72578130180</item>
    </izvorni_sadrzaj>
    <derivirana_varijabla naziv="DomainObject.Predmet.ProtuStrankaListFormatedOIB_1">
      <item>Lovačka udruga HRVATSKI LOVDŽIJA -u likvidaciji, OIB 72578130180</item>
    </derivirana_varijabla>
  </DomainObject.Predmet.ProtuStrankaListFormatedOIB>
  <DomainObject.Predmet.ProtuStrankaListFormatedWithAdress>
    <izvorni_sadrzaj>
      <item>Lovačka udruga HRVATSKI LOVDŽIJA -u likvidaciji, VI Vrbik 7, 10000 Zagreb</item>
    </izvorni_sadrzaj>
    <derivirana_varijabla naziv="DomainObject.Predmet.ProtuStrankaListFormatedWithAdress_1">
      <item>Lovačka udruga HRVATSKI LOVDŽIJA -u likvidaciji, VI Vrbik 7, 10000 Zagreb</item>
    </derivirana_varijabla>
  </DomainObject.Predmet.ProtuStrankaListFormatedWithAdress>
  <DomainObject.Predmet.ProtuStrankaListFormatedWithAdressOIB>
    <izvorni_sadrzaj>
      <item>Lovačka udruga HRVATSKI LOVDŽIJA -u likvidaciji, OIB 72578130180, VI Vrbik 7, 10000 Zagreb</item>
    </izvorni_sadrzaj>
    <derivirana_varijabla naziv="DomainObject.Predmet.ProtuStrankaListFormatedWithAdressOIB_1">
      <item>Lovačka udruga HRVATSKI LOVDŽIJA -u likvidaciji, OIB 72578130180, VI Vrbik 7, 10000 Zagreb</item>
    </derivirana_varijabla>
  </DomainObject.Predmet.ProtuStrankaListFormatedWithAdressOIB>
  <DomainObject.Predmet.ProtuStrankaListNazivFormated>
    <izvorni_sadrzaj>
      <item>Lovačka udruga HRVATSKI LOVDŽIJA -u likvidaciji</item>
    </izvorni_sadrzaj>
    <derivirana_varijabla naziv="DomainObject.Predmet.ProtuStrankaListNazivFormated_1">
      <item>Lovačka udruga HRVATSKI LOVDŽIJA -u likvidaciji</item>
    </derivirana_varijabla>
  </DomainObject.Predmet.ProtuStrankaListNazivFormated>
  <DomainObject.Predmet.ProtuStrankaListNazivFormatedOIB>
    <izvorni_sadrzaj>
      <item>Lovačka udruga HRVATSKI LOVDŽIJA -u likvidaciji, OIB 72578130180</item>
    </izvorni_sadrzaj>
    <derivirana_varijabla naziv="DomainObject.Predmet.ProtuStrankaListNazivFormatedOIB_1">
      <item>Lovačka udruga HRVATSKI LOVDŽIJA -u likvidaciji, OIB 72578130180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Lovačka udruga HRVATSKI LOVDŽIJA -u likvidaciji</izvorni_sadrzaj>
    <derivirana_varijabla naziv="DomainObject.Predmet.ProtustrankaIDrugi_1">Lovačka udruga HRVATSKI LOVDŽIJA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Lovačka udruga HRVATSKI LOVDŽIJA -u likvidaciji, OIB 72578130180, VI Vrbik 7, 10000 Zagreb</izvorni_sadrzaj>
    <derivirana_varijabla naziv="DomainObject.Predmet.ProtustrankaIDrugiAdressOIB_1">Lovačka udruga HRVATSKI LOVDŽIJA -u likvidaciji, OIB 72578130180, VI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Lovačka udruga HRVATSKI LOVDŽIJA -u likvidaciji</item>
      <item>FINA Regionalni centar Zagreb</item>
    </izvorni_sadrzaj>
    <derivirana_varijabla naziv="DomainObject.Predmet.SudioniciListNaziv_1">
      <item>Lovačka udruga HRVATSKI LOVDŽIJA -u likvidaciji</item>
      <item>FINA Regionalni centar Zagreb</item>
    </derivirana_varijabla>
  </DomainObject.Predmet.SudioniciListNaziv>
  <DomainObject.Predmet.SudioniciListAdressOIB>
    <izvorni_sadrzaj>
      <item>Lovačka udruga HRVATSKI LOVDŽIJA -u likvidaciji, OIB 72578130180, VI Vrbik 7,10000 Zagreb</item>
      <item>FINA Regionalni centar Zagreb, OIB 85821130368, Trg svibanjskih žrtava 1995. 1,10000 Zagreb</item>
    </izvorni_sadrzaj>
    <derivirana_varijabla naziv="DomainObject.Predmet.SudioniciListAdressOIB_1">
      <item>Lovačka udruga HRVATSKI LOVDŽIJA -u likvidaciji, OIB 72578130180, VI Vrbik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72578130180</item>
      <item>, OIB 85821130368</item>
    </izvorni_sadrzaj>
    <derivirana_varijabla naziv="DomainObject.Predmet.SudioniciListNazivOIB_1">
      <item>, OIB 72578130180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842</properties:Words>
  <properties:Characters>4627</properties:Characters>
  <properties:Lines>167</properties:Lines>
  <properties:Paragraphs>42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6007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2016-08-29T07:42:00Z</dcterms:created>
  <dc:creator>bconka</dc:creator>
  <cp:lastModifiedBy>Davorin Pavičić</cp:lastModifiedBy>
  <cp:lastPrinted>2016-08-29T07:50:00Z</cp:lastPrinted>
  <dcterms:modified xmlns:xsi="http://www.w3.org/2001/XMLSchema-instance" xsi:type="dcterms:W3CDTF">2016-08-29T08:20:00Z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