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f097" w14:paraId="002f097" w:rsidRDefault="0082561E" w:rsidP="00A91121" w:rsidR="0082561E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</w:t>
      </w:r>
      <w:r w:rsidR="00F507D6">
        <w:t>348/15-7</w:t>
      </w:r>
    </w:p>
    <w:p w:rsidRDefault="0082561E" w:rsidP="0070234E" w:rsidR="0082561E">
      <w:pPr>
        <w:tabs>
          <w:tab w:pos="8339" w:val="left"/>
        </w:tabs>
      </w:pPr>
      <w:r>
        <w:tab/>
      </w:r>
    </w:p>
    <w:p w:rsidRDefault="0082561E" w:rsidP="00BF3D61" w:rsidR="0082561E">
      <w:pPr>
        <w:jc w:val="center"/>
      </w:pPr>
    </w:p>
    <w:p w:rsidRDefault="0082561E" w:rsidP="00BF3D61" w:rsidR="0082561E" w:rsidRPr="008C3132">
      <w:pPr>
        <w:jc w:val="center"/>
      </w:pPr>
    </w:p>
    <w:p w:rsidRDefault="0082561E" w:rsidP="00952B68" w:rsidR="0082561E" w:rsidRPr="008C3132">
      <w:r w:rsidRPr="008C3132">
        <w:t>REPUBLIKA HRVATSKA</w:t>
      </w:r>
    </w:p>
    <w:p w:rsidRDefault="0082561E" w:rsidP="00952B68" w:rsidR="0082561E">
      <w:r w:rsidRPr="008C3132">
        <w:t>TRGOVAČKI SUD U ZADRU</w:t>
      </w:r>
    </w:p>
    <w:p w:rsidRDefault="0082561E" w:rsidP="00952B68" w:rsidR="0082561E">
      <w:r>
        <w:t>Dr. Franje Tuđmana 35.</w:t>
      </w:r>
    </w:p>
    <w:p w:rsidRDefault="0082561E" w:rsidP="00952B68" w:rsidR="0082561E"/>
    <w:p w:rsidRDefault="0082561E" w:rsidP="008C3132" w:rsidR="0082561E" w:rsidRPr="008C3132">
      <w:pPr>
        <w:jc w:val="center"/>
      </w:pPr>
      <w:r>
        <w:t xml:space="preserve">U  I M E  R E P U B L I K E  H R V A T S K E </w:t>
      </w:r>
    </w:p>
    <w:p w:rsidRDefault="0082561E" w:rsidP="00106EA8" w:rsidR="0082561E" w:rsidRPr="008C3132">
      <w:pPr>
        <w:jc w:val="both"/>
      </w:pPr>
    </w:p>
    <w:p w:rsidRDefault="0082561E" w:rsidP="001A4E75" w:rsidR="0082561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82561E" w:rsidP="005440C2" w:rsidR="0082561E"/>
    <w:p w:rsidRDefault="0082561E" w:rsidP="005440C2" w:rsidR="0082561E" w:rsidRPr="008C3132"/>
    <w:p w:rsidRDefault="0082561E" w:rsidP="008D4452" w:rsidR="0082561E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2. </w:t>
      </w:r>
      <w:r w:rsidR="00F507D6">
        <w:t>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F507D6" w:rsidRPr="00DA14F4">
        <w:t>TAKMA TIM d.o.o., Zadar,  Dr. Franje Tuđmana 56, OIB 80561342684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82561E" w:rsidP="00316882" w:rsidR="0082561E" w:rsidRPr="008C3132">
      <w:pPr>
        <w:jc w:val="both"/>
      </w:pPr>
    </w:p>
    <w:p w:rsidRDefault="0082561E" w:rsidP="005440C2" w:rsidR="0082561E" w:rsidRPr="008C3132">
      <w:pPr>
        <w:jc w:val="center"/>
      </w:pPr>
      <w:r w:rsidRPr="008C3132">
        <w:t>r i j e š i o  j e</w:t>
      </w:r>
    </w:p>
    <w:p w:rsidRDefault="0082561E" w:rsidP="00681B9D" w:rsidR="0082561E" w:rsidRPr="008C3132"/>
    <w:p w:rsidRDefault="0082561E" w:rsidP="00AB42D5" w:rsidR="0082561E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F507D6" w:rsidRPr="00DA14F4">
        <w:t>TAKMA TIM d.o.o., Zadar,  Dr. Franje Tuđmana 56, OIB 80561342684</w:t>
      </w:r>
      <w:r w:rsidR="00F507D6">
        <w:t xml:space="preserve"> </w:t>
      </w:r>
      <w:r>
        <w:t>s danom 4. travnja 2016. u 14,</w:t>
      </w:r>
      <w:r w:rsidR="00F507D6">
        <w:t>20</w:t>
      </w:r>
      <w:r>
        <w:t xml:space="preserve"> sati kada će se ovo rješenje objaviti na mrežnoj stranici e-Oglasna ploča suda.</w:t>
      </w:r>
    </w:p>
    <w:p w:rsidRDefault="0082561E" w:rsidP="00193657" w:rsidR="0082561E" w:rsidRPr="002B5AAE">
      <w:pPr>
        <w:ind w:hanging="705" w:left="705"/>
        <w:jc w:val="both"/>
      </w:pPr>
    </w:p>
    <w:p w:rsidRDefault="0082561E" w:rsidP="00E41244" w:rsidR="0082561E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82561E" w:rsidP="00E41244" w:rsidR="0082561E" w:rsidRPr="002B5AAE">
      <w:pPr>
        <w:ind w:hanging="705" w:left="705"/>
        <w:jc w:val="both"/>
      </w:pPr>
    </w:p>
    <w:p w:rsidRDefault="0082561E" w:rsidP="00193657" w:rsidR="0082561E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F507D6" w:rsidRPr="00DA14F4">
        <w:t>TAKMA TIM d.o.o., Zadar,  Dr. Franje Tuđmana 56, OIB 80561342684</w:t>
      </w:r>
      <w:r>
        <w:t>.</w:t>
      </w:r>
    </w:p>
    <w:p w:rsidRDefault="0082561E" w:rsidP="00193657" w:rsidR="0082561E">
      <w:pPr>
        <w:ind w:hanging="705" w:left="705"/>
        <w:jc w:val="both"/>
      </w:pPr>
    </w:p>
    <w:p w:rsidRDefault="0082561E" w:rsidP="00193657" w:rsidR="0082561E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82561E" w:rsidP="00193657" w:rsidR="0082561E" w:rsidRPr="002B5AAE">
      <w:pPr>
        <w:jc w:val="both"/>
      </w:pPr>
    </w:p>
    <w:p w:rsidRDefault="0082561E" w:rsidP="00193657" w:rsidR="0082561E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82561E" w:rsidP="00193657" w:rsidR="0082561E" w:rsidRPr="002B5AAE">
      <w:pPr>
        <w:ind w:hanging="705" w:left="705"/>
        <w:jc w:val="both"/>
      </w:pPr>
    </w:p>
    <w:p w:rsidRDefault="0082561E" w:rsidP="009D6B95" w:rsidR="0082561E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82561E" w:rsidP="00193657" w:rsidR="0082561E" w:rsidRPr="00B604B0">
      <w:pPr>
        <w:jc w:val="both"/>
        <w:rPr>
          <w:b/>
        </w:rPr>
      </w:pPr>
    </w:p>
    <w:p w:rsidRDefault="0082561E" w:rsidP="00927608" w:rsidR="0082561E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82561E" w:rsidP="00927608" w:rsidR="0082561E" w:rsidRPr="00572080">
      <w:pPr>
        <w:ind w:hanging="705" w:left="705"/>
        <w:jc w:val="both"/>
      </w:pPr>
    </w:p>
    <w:p w:rsidRDefault="0082561E" w:rsidP="00193657" w:rsidR="0082561E" w:rsidRPr="002B5AAE">
      <w:pPr>
        <w:jc w:val="center"/>
      </w:pPr>
      <w:r w:rsidRPr="002B5AAE">
        <w:lastRenderedPageBreak/>
        <w:t>Obrazloženje</w:t>
      </w:r>
    </w:p>
    <w:p w:rsidRDefault="0082561E" w:rsidP="00193657" w:rsidR="0082561E" w:rsidRPr="002B5AAE">
      <w:pPr>
        <w:jc w:val="center"/>
        <w:rPr>
          <w:b/>
        </w:rPr>
      </w:pPr>
    </w:p>
    <w:p w:rsidRDefault="0082561E" w:rsidP="000E3B4A" w:rsidR="0082561E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2. </w:t>
      </w:r>
      <w:r w:rsidR="00F507D6">
        <w:t>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 w:rsidR="00F507D6">
        <w:t>2608</w:t>
      </w:r>
      <w:r>
        <w:t xml:space="preserve"> </w:t>
      </w:r>
      <w:r w:rsidRPr="00B604B0">
        <w:t xml:space="preserve">dana u ukupnom iznosu od </w:t>
      </w:r>
      <w:r w:rsidR="00F507D6">
        <w:t>237.018,93</w:t>
      </w:r>
      <w:r>
        <w:t xml:space="preserve"> </w:t>
      </w:r>
      <w:r w:rsidRPr="00B604B0">
        <w:t>kuna, da nema zaposlenih</w:t>
      </w:r>
      <w:r>
        <w:t xml:space="preserve">, ima otvoren račun kod </w:t>
      </w:r>
      <w:r w:rsidR="00F507D6">
        <w:t>OTP banke Hrvatska</w:t>
      </w:r>
      <w:r>
        <w:t xml:space="preserve"> d.d., </w:t>
      </w:r>
      <w:r w:rsidRPr="00B604B0">
        <w:t>kao i da nema zaplijenjenih sredstava na ime predujma za namirenje troškova stečajnog postupka.</w:t>
      </w:r>
    </w:p>
    <w:p w:rsidRDefault="0082561E" w:rsidP="000E3B4A" w:rsidR="0082561E" w:rsidRPr="00B604B0">
      <w:pPr>
        <w:ind w:firstLine="720"/>
        <w:jc w:val="both"/>
      </w:pPr>
    </w:p>
    <w:p w:rsidRDefault="0082561E" w:rsidP="000E3B4A" w:rsidR="0082561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</w:t>
      </w:r>
      <w:r w:rsidR="00F507D6">
        <w:t>5</w:t>
      </w:r>
      <w:r>
        <w:t xml:space="preserve">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2561E" w:rsidP="000E3B4A" w:rsidR="0082561E" w:rsidRPr="002B5AAE">
      <w:pPr>
        <w:ind w:firstLine="708"/>
        <w:jc w:val="both"/>
      </w:pPr>
    </w:p>
    <w:p w:rsidRDefault="0082561E" w:rsidP="000E3B4A" w:rsidR="0082561E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82561E" w:rsidP="000E3B4A" w:rsidR="0082561E">
      <w:pPr>
        <w:ind w:firstLine="708"/>
        <w:jc w:val="both"/>
      </w:pPr>
    </w:p>
    <w:p w:rsidRDefault="0082561E" w:rsidP="000E3B4A" w:rsidR="0082561E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82561E" w:rsidP="000E3B4A" w:rsidR="0082561E"/>
    <w:p w:rsidRDefault="0082561E" w:rsidP="000E3B4A" w:rsidR="0082561E" w:rsidRPr="002B5AAE">
      <w:pPr>
        <w:jc w:val="both"/>
      </w:pPr>
    </w:p>
    <w:p w:rsidRDefault="0082561E" w:rsidP="00963A63" w:rsidR="0082561E">
      <w:pPr>
        <w:jc w:val="center"/>
      </w:pPr>
      <w:r w:rsidRPr="00240F6B">
        <w:t xml:space="preserve">U Zadru, </w:t>
      </w:r>
      <w:r>
        <w:t>dana 4. travnja 2016.</w:t>
      </w:r>
    </w:p>
    <w:p w:rsidRDefault="0082561E" w:rsidP="00963A63" w:rsidR="0082561E">
      <w:pPr>
        <w:jc w:val="center"/>
      </w:pPr>
    </w:p>
    <w:p w:rsidRDefault="0012072E" w:rsidP="0012072E" w:rsidR="0082561E" w:rsidRPr="00240F6B">
      <w:pPr>
        <w:ind w:left="7080"/>
        <w:jc w:val="center"/>
      </w:pPr>
      <w:r>
        <w:t xml:space="preserve">    </w:t>
      </w:r>
      <w:r w:rsidR="0082561E">
        <w:t xml:space="preserve">Sudska savjetnica                                                                                         </w:t>
      </w:r>
    </w:p>
    <w:p w:rsidRDefault="0082561E" w:rsidP="00963A63" w:rsidR="008256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2072E">
        <w:tab/>
      </w:r>
      <w:r w:rsidR="0012072E">
        <w:tab/>
      </w:r>
      <w:r w:rsidR="0012072E">
        <w:tab/>
        <w:t xml:space="preserve">     </w:t>
      </w:r>
      <w:r>
        <w:t xml:space="preserve"> Katarina Miletić</w:t>
      </w:r>
      <w:r>
        <w:tab/>
      </w:r>
      <w:r>
        <w:tab/>
      </w:r>
      <w:r>
        <w:tab/>
      </w:r>
    </w:p>
    <w:p w:rsidRDefault="0082561E" w:rsidP="00963A63" w:rsidR="0082561E" w:rsidRPr="002A5030">
      <w:pPr>
        <w:jc w:val="both"/>
      </w:pPr>
      <w:r>
        <w:tab/>
      </w:r>
      <w:r>
        <w:tab/>
      </w:r>
    </w:p>
    <w:p w:rsidRDefault="0082561E" w:rsidP="009E23FC" w:rsidR="0082561E">
      <w:pPr>
        <w:jc w:val="both"/>
      </w:pPr>
      <w:r>
        <w:t>POUKA O PRAVNOM LIJEKU</w:t>
      </w:r>
    </w:p>
    <w:p w:rsidRDefault="0082561E" w:rsidP="009E23FC" w:rsidR="0082561E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82561E" w:rsidP="009E23FC" w:rsidR="0082561E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82561E" w:rsidP="009E23FC" w:rsidR="0082561E"/>
    <w:p w:rsidRDefault="0082561E" w:rsidP="000E3B4A" w:rsidR="0082561E"/>
    <w:p w:rsidRDefault="00F507D6" w:rsidP="000E3B4A" w:rsidR="00F507D6"/>
    <w:p w:rsidRDefault="0082561E" w:rsidP="000E3B4A" w:rsidR="0082561E">
      <w:pPr>
        <w:jc w:val="both"/>
      </w:pPr>
    </w:p>
    <w:p w:rsidRDefault="0082561E" w:rsidP="000E3B4A" w:rsidR="0082561E" w:rsidRPr="00240F6B">
      <w:pPr>
        <w:ind w:firstLine="360"/>
        <w:jc w:val="both"/>
      </w:pPr>
      <w:r w:rsidRPr="00240F6B">
        <w:lastRenderedPageBreak/>
        <w:t>DNA: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82561E" w:rsidP="000E3B4A" w:rsidR="0082561E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82561E" w:rsidP="000E3B4A" w:rsidR="0082561E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82561E" w:rsidP="000E3B4A" w:rsidR="0082561E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82561E" w:rsidP="000E3B4A" w:rsidR="0082561E">
      <w:pPr>
        <w:numPr>
          <w:ilvl w:val="0"/>
          <w:numId w:val="4"/>
        </w:numPr>
      </w:pPr>
      <w:r>
        <w:t>Općinskom sudu u Zadru,</w:t>
      </w:r>
    </w:p>
    <w:p w:rsidRDefault="0082561E" w:rsidP="000E3B4A" w:rsidR="0082561E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82561E" w:rsidP="000E3B4A" w:rsidR="0082561E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82561E" w:rsidP="000E3B4A" w:rsidR="0082561E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82561E" w:rsidP="000E3B4A" w:rsidR="0082561E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82561E" w:rsidP="000E3B4A" w:rsidR="0082561E">
      <w:pPr>
        <w:numPr>
          <w:ilvl w:val="0"/>
          <w:numId w:val="4"/>
        </w:numPr>
      </w:pPr>
      <w:r>
        <w:t>e-Oglasna ploča suda,</w:t>
      </w:r>
    </w:p>
    <w:p w:rsidRDefault="0082561E" w:rsidP="000E3B4A" w:rsidR="0082561E">
      <w:pPr>
        <w:numPr>
          <w:ilvl w:val="0"/>
          <w:numId w:val="4"/>
        </w:numPr>
      </w:pPr>
      <w:r>
        <w:t>Pisarnici ovog suda,</w:t>
      </w:r>
    </w:p>
    <w:p w:rsidRDefault="0082561E" w:rsidP="000E3B4A" w:rsidR="0082561E" w:rsidRPr="00240F6B">
      <w:pPr>
        <w:numPr>
          <w:ilvl w:val="0"/>
          <w:numId w:val="4"/>
        </w:numPr>
      </w:pPr>
      <w:r>
        <w:t>U spis.</w:t>
      </w:r>
    </w:p>
    <w:p w:rsidRDefault="0082561E" w:rsidP="000E3B4A" w:rsidR="0082561E" w:rsidRPr="002B5AAE">
      <w:pPr>
        <w:jc w:val="both"/>
      </w:pPr>
    </w:p>
    <w:p w:rsidRDefault="0082561E" w:rsidP="000E3B4A" w:rsidR="0082561E" w:rsidRPr="002B5AAE">
      <w:pPr>
        <w:ind w:hanging="705" w:left="705"/>
        <w:jc w:val="both"/>
      </w:pPr>
    </w:p>
    <w:p w:rsidRDefault="0082561E" w:rsidP="000E3B4A" w:rsidR="0082561E">
      <w:pPr>
        <w:ind w:hanging="705" w:left="705"/>
        <w:jc w:val="both"/>
      </w:pPr>
    </w:p>
    <w:p w:rsidRDefault="0082561E" w:rsidP="000E3B4A" w:rsidR="0082561E" w:rsidRPr="002B5AAE">
      <w:pPr>
        <w:ind w:hanging="705" w:left="705"/>
        <w:jc w:val="both"/>
      </w:pPr>
    </w:p>
    <w:p w:rsidRDefault="0082561E" w:rsidP="000E3B4A" w:rsidR="0082561E">
      <w:pPr>
        <w:ind w:hanging="705" w:left="705"/>
        <w:jc w:val="both"/>
      </w:pPr>
    </w:p>
    <w:p w:rsidRDefault="0082561E" w:rsidP="00193657" w:rsidR="0082561E">
      <w:pPr>
        <w:ind w:hanging="705" w:left="705"/>
        <w:jc w:val="both"/>
      </w:pPr>
    </w:p>
    <w:sectPr w:rsidSect="00BE1154" w:rsidR="0082561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78A" w:rsidR="009C278A">
      <w:r>
        <w:separator/>
      </w:r>
    </w:p>
  </w:endnote>
  <w:endnote w:id="0" w:type="continuationSeparator">
    <w:p w:rsidRDefault="009C278A" w:rsidR="009C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78A" w:rsidR="009C278A">
      <w:r>
        <w:separator/>
      </w:r>
    </w:p>
  </w:footnote>
  <w:footnote w:id="0" w:type="continuationSeparator">
    <w:p w:rsidRDefault="009C278A" w:rsidR="009C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61E" w:rsidP="00E37B9D" w:rsidR="00825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61E" w:rsidR="00825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61E" w:rsidP="00E37B9D" w:rsidR="00825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4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7D6" w:rsidP="00F507D6" w:rsidR="00F507D6" w:rsidRPr="00AB42D5">
    <w:pPr>
      <w:jc w:val="right"/>
    </w:pPr>
    <w:r w:rsidRPr="00AB42D5">
      <w:t>Poslovni broj: 5</w:t>
    </w:r>
    <w:r>
      <w:t xml:space="preserve"> St-348/15-7</w:t>
    </w:r>
  </w:p>
  <w:p w:rsidRDefault="0082561E" w:rsidP="00F507D6" w:rsidR="0082561E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1839"/>
    <w:rsid w:val="00021B7C"/>
    <w:rsid w:val="00024FE0"/>
    <w:rsid w:val="0002648D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072E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C227A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15CA8"/>
    <w:rsid w:val="00821286"/>
    <w:rsid w:val="0082561E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C278A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07D6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4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6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4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6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3309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TIM d.o.o. za proizvodnju i trgovinu roleta i garažnih vrata</izvorni_sadrzaj>
    <derivirana_varijabla naziv="DomainObject.Predmet.ProtustrankaFormated_1">  TAKMA TIM d.o.o. za proizvodnju i trgovinu roleta i garažnih vrata</derivirana_varijabla>
  </DomainObject.Predmet.ProtustrankaFormated>
  <DomainObject.Predmet.ProtustrankaFormatedOIB>
    <izvorni_sadrzaj>  TAKMA TIM d.o.o. za proizvodnju i trgovinu roleta i garažnih vrata, OIB 80561342684</izvorni_sadrzaj>
    <derivirana_varijabla naziv="DomainObject.Predmet.ProtustrankaFormatedOIB_1">  TAKMA TIM d.o.o. za proizvodnju i trgovinu roleta i garažnih vrata, OIB 80561342684</derivirana_varijabla>
  </DomainObject.Predmet.ProtustrankaFormatedOIB>
  <DomainObject.Predmet.ProtustrankaFormatedWithAdress>
    <izvorni_sadrzaj> TAKMA TIM d.o.o. za proizvodnju i trgovinu roleta i garažnih vrata, Dr. Franje Tuđmana 56, 23000 Zadar</izvorni_sadrzaj>
    <derivirana_varijabla naziv="DomainObject.Predmet.ProtustrankaFormatedWithAdress_1"> TAKMA TIM d.o.o. za proizvodnju i trgovinu roleta i garažnih vrata, Dr. Franje Tuđmana 56, 23000 Zadar</derivirana_varijabla>
  </DomainObject.Predmet.ProtustrankaFormatedWithAdress>
  <DomainObject.Predmet.ProtustrankaFormatedWithAdressOIB>
    <izvorni_sadrzaj> TAKMA TIM d.o.o. za proizvodnju i trgovinu roleta i garažnih vrata, OIB 80561342684, Dr. Franje Tuđmana 56, 23000 Zadar</izvorni_sadrzaj>
    <derivirana_varijabla naziv="DomainObject.Predmet.ProtustrankaFormatedWithAdressOIB_1"> TAKMA TIM d.o.o. za proizvodnju i trgovinu roleta i garažnih vrata, OIB 80561342684, Dr. Franje Tuđmana 56, 23000 Zadar</derivirana_varijabla>
  </DomainObject.Predmet.ProtustrankaFormatedWithAdressOIB>
  <DomainObject.Predmet.ProtustrankaWithAdress>
    <izvorni_sadrzaj>TAKMA TIM d.o.o. za proizvodnju i trgovinu roleta i garažnih vrata Dr. Franje Tuđmana 56, 23000 Zadar</izvorni_sadrzaj>
    <derivirana_varijabla naziv="DomainObject.Predmet.ProtustrankaWithAdress_1">TAKMA TIM d.o.o. za proizvodnju i trgovinu roleta i garažnih vrata Dr. Franje Tuđmana 56, 23000 Zadar</derivirana_varijabla>
  </DomainObject.Predmet.ProtustrankaWithAdress>
  <DomainObject.Predmet.ProtustrankaWithAdressOIB>
    <izvorni_sadrzaj>TAKMA TIM d.o.o. za proizvodnju i trgovinu roleta i garažnih vrata, OIB 80561342684, Dr. Franje Tuđmana 56, 23000 Zadar</izvorni_sadrzaj>
    <derivirana_varijabla naziv="DomainObject.Predmet.ProtustrankaWithAdressOIB_1">TAKMA TIM d.o.o. za proizvodnju i trgovinu roleta i garažnih vrata, OIB 80561342684, Dr. Franje Tuđmana 56, 23000 Zadar</derivirana_varijabla>
  </DomainObject.Predmet.ProtustrankaWithAdressOIB>
  <DomainObject.Predmet.ProtustrankaNazivFormated>
    <izvorni_sadrzaj>TAKMA TIM d.o.o. za proizvodnju i trgovinu roleta i garažnih vrata</izvorni_sadrzaj>
    <derivirana_varijabla naziv="DomainObject.Predmet.ProtustrankaNazivFormated_1">TAKMA TIM d.o.o. za proizvodnju i trgovinu roleta i garažnih vrata</derivirana_varijabla>
  </DomainObject.Predmet.ProtustrankaNazivFormated>
  <DomainObject.Predmet.ProtustrankaNazivFormatedOIB>
    <izvorni_sadrzaj>TAKMA TIM d.o.o. za proizvodnju i trgovinu roleta i garažnih vrata, OIB 80561342684</izvorni_sadrzaj>
    <derivirana_varijabla naziv="DomainObject.Predmet.ProtustrankaNazivFormatedOIB_1">TAKMA TIM d.o.o. za proizvodnju i trgovinu roleta i garažnih vrata, OIB 80561342684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237018.93</izvorni_sadrzaj>
    <derivirana_varijabla naziv="DomainObject.Predmet.TrenutnaVrijednost_1">237018.93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TAKMA TIM d.o.o. za proizvodnju i trgovinu roleta i garažnih vrata</item>
    </izvorni_sadrzaj>
    <derivirana_varijabla naziv="DomainObject.Predmet.ProtuStrankaListFormated_1">
      <item>TAKMA TIM d.o.o. za proizvodnju i trgovinu roleta i garažnih vrata</item>
    </derivirana_varijabla>
  </DomainObject.Predmet.ProtuStrankaListFormated>
  <DomainObject.Predmet.ProtuStrankaListFormatedOIB>
    <izvorni_sadrzaj>
      <item>TAKMA TIM d.o.o. za proizvodnju i trgovinu roleta i garažnih vrata, OIB 80561342684</item>
    </izvorni_sadrzaj>
    <derivirana_varijabla naziv="DomainObject.Predmet.ProtuStrankaListFormatedOIB_1">
      <item>TAKMA TIM d.o.o. za proizvodnju i trgovinu roleta i garažnih vrata, OIB 80561342684</item>
    </derivirana_varijabla>
  </DomainObject.Predmet.ProtuStrankaListFormatedOIB>
  <DomainObject.Predmet.ProtuStrankaListFormatedWithAdress>
    <izvorni_sadrzaj>
      <item>TAKMA TIM d.o.o. za proizvodnju i trgovinu roleta i garažnih vrata, Dr. Franje Tuđmana 56, 23000 Zadar</item>
    </izvorni_sadrzaj>
    <derivirana_varijabla naziv="DomainObject.Predmet.ProtuStrankaListFormatedWithAdress_1">
      <item>TAKMA TIM d.o.o. za proizvodnju i trgovinu roleta i garažnih vrata, Dr. Franje Tuđmana 56, 23000 Zadar</item>
    </derivirana_varijabla>
  </DomainObject.Predmet.ProtuStrankaListFormatedWithAdress>
  <DomainObject.Predmet.ProtuStrankaListFormatedWithAdressOIB>
    <izvorni_sadrzaj>
      <item>TAKMA TIM d.o.o. za proizvodnju i trgovinu roleta i garažnih vrata, OIB 80561342684, Dr. Franje Tuđmana 56, 23000 Zadar</item>
    </izvorni_sadrzaj>
    <derivirana_varijabla naziv="DomainObject.Predmet.ProtuStrankaListFormatedWithAdressOIB_1">
      <item>TAKMA TIM d.o.o. za proizvodnju i trgovinu roleta i garažnih vrata, OIB 80561342684, Dr. Franje Tuđmana 56, 23000 Zadar</item>
    </derivirana_varijabla>
  </DomainObject.Predmet.ProtuStrankaListFormatedWithAdressOIB>
  <DomainObject.Predmet.ProtuStrankaListNazivFormated>
    <izvorni_sadrzaj>
      <item>TAKMA TIM d.o.o. za proizvodnju i trgovinu roleta i garažnih vrata</item>
    </izvorni_sadrzaj>
    <derivirana_varijabla naziv="DomainObject.Predmet.ProtuStrankaListNazivFormated_1">
      <item>TAKMA TIM d.o.o. za proizvodnju i trgovinu roleta i garažnih vrata</item>
    </derivirana_varijabla>
  </DomainObject.Predmet.ProtuStrankaListNazivFormated>
  <DomainObject.Predmet.ProtuStrankaListNazivFormatedOIB>
    <izvorni_sadrzaj>
      <item>TAKMA TIM d.o.o. za proizvodnju i trgovinu roleta i garažnih vrata, OIB 80561342684</item>
    </izvorni_sadrzaj>
    <derivirana_varijabla naziv="DomainObject.Predmet.ProtuStrankaListNazivFormatedOIB_1">
      <item>TAKMA TIM d.o.o. za proizvodnju i trgovinu roleta i garažnih vrata, OIB 80561342684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TAKMA TIM d.o.o. za proizvodnju i trgovinu roleta i garažnih vrata</izvorni_sadrzaj>
    <derivirana_varijabla naziv="DomainObject.Predmet.ProtustrankaIDrugi_1">TAKMA TIM d.o.o. za proizvodnju i trgovinu roleta i garažnih vrata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TAKMA TIM d.o.o. za proizvodnju i trgovinu roleta i garažnih vrata, OIB 80561342684, Dr. Franje Tuđmana 56, 23000 Zadar</izvorni_sadrzaj>
    <derivirana_varijabla naziv="DomainObject.Predmet.ProtustrankaIDrugiAdressOIB_1">TAKMA TIM d.o.o. za proizvodnju i trgovinu roleta i garažnih vrata, OIB 80561342684, Dr. Franje Tuđmana 56,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TAKMA TIM d.o.o. za proizvodnju i trgovinu roleta i garažnih vrata</item>
    </izvorni_sadrzaj>
    <derivirana_varijabla naziv="DomainObject.Predmet.SudioniciListNaziv_1">
      <item>Financijska agencija</item>
      <item>TAKMA TIM d.o.o. za proizvodnju i trgovinu roleta i garažnih vrata</item>
    </derivirana_varijabla>
  </DomainObject.Predmet.SudioniciListNaziv>
  <DomainObject.Predmet.SudioniciListAdressOIB>
    <izvorni_sadrzaj>
      <item>Financijska agencija, OIB 85821130368, Ivana Danila 4,23000 Zadar</item>
      <item>TAKMA TIM d.o.o. za proizvodnju i trgovinu roleta i garažnih vrata, OIB 80561342684, Dr. Franje Tuđmana 56,23000 Zadar</item>
    </izvorni_sadrzaj>
    <derivirana_varijabla naziv="DomainObject.Predmet.SudioniciListAdressOIB_1">
      <item>Financijska agencija, OIB 85821130368, Ivana Danila 4,23000 Zadar</item>
      <item>TAKMA TIM d.o.o. za proizvodnju i trgovinu roleta i garažnih vrata, OIB 80561342684, Dr. Franje Tuđmana 56,23000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80561342684</item>
    </izvorni_sadrzaj>
    <derivirana_varijabla naziv="DomainObject.Predmet.SudioniciListNazivOIB_1">
      <item>, OIB 85821130368</item>
      <item>, OIB 80561342684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4727</properties:Characters>
  <properties:Lines>122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2016-04-04T09:38:00Z</dcterms:created>
  <dc:creator>Administrator</dc:creator>
  <cp:lastModifiedBy>Vedrana Raspović</cp:lastModifiedBy>
  <cp:lastPrinted>2016-04-04T09:42:00Z</cp:lastPrinted>
  <dcterms:modified xmlns:xsi="http://www.w3.org/2001/XMLSchema-instance" xsi:type="dcterms:W3CDTF">2016-04-04T12:19:00Z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