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ba18" w14:paraId="62aba18" w:rsidRDefault="00F87549" w:rsidP="00F87549" w:rsidR="00F8754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549" w:rsidP="00F87549" w:rsidR="00F87549" w:rsidRPr="0051311D">
      <w:r w:rsidRPr="0051311D">
        <w:t xml:space="preserve">    REPUBLIKA HRVATSKA  </w:t>
      </w:r>
    </w:p>
    <w:p w:rsidRDefault="00F87549" w:rsidP="00F87549" w:rsidR="00F87549" w:rsidRPr="0051311D">
      <w:r w:rsidRPr="0051311D">
        <w:t>TRGOVAČKI SUD U ZAGREBU</w:t>
      </w:r>
    </w:p>
    <w:p w:rsidRDefault="00F87549" w:rsidP="00F87549" w:rsidR="00F87549">
      <w:r w:rsidRPr="0051311D">
        <w:t xml:space="preserve">          Zagreb, </w:t>
      </w:r>
      <w:proofErr w:type="spellStart"/>
      <w:r w:rsidRPr="0051311D">
        <w:t>Amruševa</w:t>
      </w:r>
      <w:proofErr w:type="spellEnd"/>
      <w:r w:rsidRPr="0051311D">
        <w:t xml:space="preserve"> 2</w:t>
      </w:r>
      <w:r w:rsidRPr="0051311D">
        <w:tab/>
      </w:r>
      <w:r w:rsidRPr="0051311D">
        <w:tab/>
      </w:r>
      <w:r w:rsidRPr="0051311D">
        <w:tab/>
      </w:r>
      <w:r w:rsidRPr="0051311D">
        <w:tab/>
      </w:r>
      <w:r w:rsidRPr="0051311D">
        <w:tab/>
      </w:r>
      <w:r w:rsidRPr="0051311D">
        <w:tab/>
      </w:r>
      <w:r w:rsidRPr="0051311D">
        <w:tab/>
        <w:t>72. St-</w:t>
      </w:r>
      <w:r>
        <w:t>5123/2015</w:t>
      </w:r>
      <w:r w:rsidR="00B51BA2">
        <w:t>-28</w:t>
      </w:r>
    </w:p>
    <w:p w:rsidRDefault="00F87549" w:rsidP="00F87549" w:rsidR="00F87549">
      <w:pPr>
        <w:rPr>
          <w:b/>
        </w:rPr>
      </w:pPr>
    </w:p>
    <w:p w:rsidRDefault="00F87549" w:rsidP="00F87549" w:rsidR="00F87549" w:rsidRPr="00D344D2">
      <w:pPr>
        <w:jc w:val="center"/>
        <w:rPr>
          <w:lang w:val="pl-PL"/>
        </w:rPr>
      </w:pPr>
      <w:r w:rsidRPr="00D344D2">
        <w:rPr>
          <w:lang w:val="pl-PL"/>
        </w:rPr>
        <w:t>R E P U B L I K A  H R V A T S K A</w:t>
      </w:r>
    </w:p>
    <w:p w:rsidRDefault="00F87549" w:rsidP="00F87549" w:rsidR="00F87549" w:rsidRPr="00D344D2">
      <w:pPr>
        <w:ind w:left="3540"/>
      </w:pPr>
    </w:p>
    <w:p w:rsidRDefault="00F87549" w:rsidP="00F87549" w:rsidR="00F87549">
      <w:pPr>
        <w:ind w:left="3540"/>
      </w:pPr>
      <w:r w:rsidRPr="00D344D2">
        <w:t xml:space="preserve">Z A K LJ U Č A K </w:t>
      </w:r>
    </w:p>
    <w:p w:rsidRDefault="00F87549" w:rsidP="00F87549" w:rsidR="00F87549" w:rsidRPr="00D344D2">
      <w:pPr>
        <w:ind w:left="3540"/>
      </w:pPr>
    </w:p>
    <w:p w:rsidRDefault="00F87549" w:rsidP="00F87549" w:rsidR="00F87549">
      <w:pPr>
        <w:jc w:val="both"/>
      </w:pPr>
      <w:r w:rsidRPr="00671B25">
        <w:t>TRGOVAČKI SUD U ZAGREBU</w:t>
      </w:r>
      <w:r>
        <w:t xml:space="preserve"> po sucu Nikoli Ribariću</w:t>
      </w:r>
      <w:r w:rsidRPr="00010102">
        <w:t xml:space="preserve">, kao stečajnom sucu, </w:t>
      </w:r>
      <w:r>
        <w:t>u stečaj</w:t>
      </w:r>
      <w:r w:rsidRPr="00010102">
        <w:t xml:space="preserve">nom postupku nad </w:t>
      </w:r>
      <w:r>
        <w:t xml:space="preserve">dužnikom </w:t>
      </w:r>
      <w:r w:rsidRPr="00AD2DC1">
        <w:t>VETERINARSKA STANICA DONJA STUBICA d.o.o.</w:t>
      </w:r>
      <w:r>
        <w:t xml:space="preserve"> u stečaju, </w:t>
      </w:r>
      <w:r w:rsidRPr="00AD2DC1">
        <w:t>Donja Stubica (Grad Donja Stubica)</w:t>
      </w:r>
      <w:r>
        <w:t xml:space="preserve">, </w:t>
      </w:r>
      <w:r w:rsidRPr="00AD2DC1">
        <w:t>Kolodvorska 20</w:t>
      </w:r>
      <w:r>
        <w:t xml:space="preserve">, OIB: </w:t>
      </w:r>
      <w:r w:rsidRPr="00AD2DC1">
        <w:t>28327315755</w:t>
      </w:r>
      <w:r>
        <w:t xml:space="preserve">, dana 28. travnja 2017. godine, </w:t>
      </w:r>
    </w:p>
    <w:p w:rsidRDefault="00F87549" w:rsidP="00F87549" w:rsidR="00F87549">
      <w:pPr>
        <w:jc w:val="both"/>
      </w:pPr>
    </w:p>
    <w:p w:rsidRDefault="00F87549" w:rsidP="00F87549" w:rsidR="00F87549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z a k </w:t>
      </w:r>
      <w:proofErr w:type="spellStart"/>
      <w:r>
        <w:t>lj</w:t>
      </w:r>
      <w:proofErr w:type="spellEnd"/>
      <w:r>
        <w:t xml:space="preserve"> u č i o    j e </w:t>
      </w:r>
    </w:p>
    <w:p w:rsidRDefault="00F87549" w:rsidP="00F87549" w:rsidR="00F87549">
      <w:pPr>
        <w:jc w:val="both"/>
      </w:pPr>
    </w:p>
    <w:p w:rsidRDefault="00F87549" w:rsidP="00F87549" w:rsidR="00F87549" w:rsidRPr="00F87549">
      <w:pPr>
        <w:ind w:left="1080"/>
        <w:jc w:val="both"/>
        <w:rPr>
          <w:b/>
        </w:rPr>
      </w:pPr>
      <w:r w:rsidRPr="008167E7">
        <w:t>Dostavlja se rješenje o otvaranju stečajnog postupka Općinsko</w:t>
      </w:r>
      <w:r>
        <w:t>m</w:t>
      </w:r>
      <w:r w:rsidRPr="008167E7">
        <w:t xml:space="preserve"> sud</w:t>
      </w:r>
      <w:r>
        <w:t>u</w:t>
      </w:r>
      <w:r w:rsidRPr="008167E7">
        <w:t xml:space="preserve"> u </w:t>
      </w:r>
      <w:r>
        <w:t xml:space="preserve">Zlataru, Zemljišnoknjižni odjel Donja Stubica, </w:t>
      </w:r>
      <w:r w:rsidRPr="008167E7">
        <w:t>radi upisa otvaranja stečajnog postupka na nekretninama stečajnog dužnika upisanim u zemljišnim</w:t>
      </w:r>
      <w:r>
        <w:t xml:space="preserve"> </w:t>
      </w:r>
      <w:r w:rsidRPr="008167E7">
        <w:t xml:space="preserve">knjigama Zemljišnoknjižnog odjela </w:t>
      </w:r>
      <w:r>
        <w:t>Donja Stubica, i</w:t>
      </w:r>
      <w:r w:rsidRPr="008167E7">
        <w:t xml:space="preserve"> to na:</w:t>
      </w:r>
    </w:p>
    <w:p w:rsidRDefault="00F87549" w:rsidP="00F87549" w:rsidR="00F87549">
      <w:pPr>
        <w:ind w:left="360"/>
        <w:jc w:val="both"/>
      </w:pPr>
    </w:p>
    <w:p w:rsidRDefault="00F87549" w:rsidP="00F87549" w:rsidR="00F87549">
      <w:pPr>
        <w:ind w:firstLine="348" w:left="732"/>
        <w:jc w:val="both"/>
        <w:rPr>
          <w:b/>
        </w:rPr>
      </w:pPr>
      <w:r w:rsidRPr="008167E7">
        <w:rPr>
          <w:b/>
        </w:rPr>
        <w:t xml:space="preserve"> </w:t>
      </w:r>
      <w:r>
        <w:rPr>
          <w:b/>
        </w:rPr>
        <w:t>n</w:t>
      </w:r>
      <w:r w:rsidRPr="008167E7">
        <w:rPr>
          <w:b/>
        </w:rPr>
        <w:t xml:space="preserve">ekretnini upisanoj u </w:t>
      </w:r>
      <w:proofErr w:type="spellStart"/>
      <w:r w:rsidRPr="008167E7">
        <w:rPr>
          <w:b/>
        </w:rPr>
        <w:t>zk.ul</w:t>
      </w:r>
      <w:proofErr w:type="spellEnd"/>
      <w:r w:rsidRPr="008167E7">
        <w:rPr>
          <w:b/>
        </w:rPr>
        <w:t xml:space="preserve">. br. </w:t>
      </w:r>
      <w:r>
        <w:rPr>
          <w:b/>
        </w:rPr>
        <w:t>1103 k.o. Donja Stubica</w:t>
      </w:r>
      <w:r w:rsidRPr="008167E7">
        <w:rPr>
          <w:b/>
        </w:rPr>
        <w:t>:</w:t>
      </w:r>
    </w:p>
    <w:p w:rsidRDefault="00F87549" w:rsidP="00F87549" w:rsidR="00F87549">
      <w:pPr>
        <w:numPr>
          <w:ilvl w:val="1"/>
          <w:numId w:val="1"/>
        </w:numPr>
        <w:ind w:right="23"/>
        <w:rPr>
          <w:b/>
        </w:rPr>
      </w:pPr>
      <w:proofErr w:type="spellStart"/>
      <w:r w:rsidRPr="008167E7">
        <w:rPr>
          <w:b/>
        </w:rPr>
        <w:t>kat.čest</w:t>
      </w:r>
      <w:proofErr w:type="spellEnd"/>
      <w:r w:rsidRPr="008167E7">
        <w:rPr>
          <w:b/>
        </w:rPr>
        <w:t xml:space="preserve">. </w:t>
      </w:r>
      <w:r>
        <w:rPr>
          <w:b/>
        </w:rPr>
        <w:t xml:space="preserve">255/13, </w:t>
      </w:r>
      <w:r w:rsidRPr="008D14DB">
        <w:rPr>
          <w:b/>
        </w:rPr>
        <w:t>KUĆA I DVORIŠTE U DONJOJ STUBICI</w:t>
      </w:r>
      <w:r>
        <w:rPr>
          <w:b/>
        </w:rPr>
        <w:t xml:space="preserve">, ukupne površine 350 </w:t>
      </w:r>
      <w:proofErr w:type="spellStart"/>
      <w:r>
        <w:rPr>
          <w:b/>
        </w:rPr>
        <w:t>čhv</w:t>
      </w:r>
      <w:proofErr w:type="spellEnd"/>
    </w:p>
    <w:p w:rsidRDefault="00F87549" w:rsidP="00F87549" w:rsidR="00F87549" w:rsidRPr="008167E7">
      <w:pPr>
        <w:ind w:right="23"/>
        <w:rPr>
          <w:b/>
        </w:rPr>
      </w:pPr>
    </w:p>
    <w:p w:rsidRDefault="00F87549" w:rsidP="00F87549" w:rsidR="00F87549" w:rsidRPr="008167E7">
      <w:pPr>
        <w:jc w:val="both"/>
      </w:pPr>
    </w:p>
    <w:p w:rsidRDefault="00F87549" w:rsidP="00F87549" w:rsidR="00F87549" w:rsidRPr="008167E7">
      <w:pPr>
        <w:jc w:val="center"/>
      </w:pPr>
      <w:r w:rsidRPr="008167E7">
        <w:t>Obrazloženje</w:t>
      </w:r>
    </w:p>
    <w:p w:rsidRDefault="00F87549" w:rsidP="00F87549" w:rsidR="00F87549" w:rsidRPr="008167E7">
      <w:pPr>
        <w:pStyle w:val="Tijeloteksta"/>
        <w:jc w:val="center"/>
      </w:pPr>
    </w:p>
    <w:p w:rsidRDefault="00F87549" w:rsidP="00F87549" w:rsidR="00F87549" w:rsidRPr="008167E7">
      <w:pPr>
        <w:pStyle w:val="Tijeloteksta"/>
        <w:ind w:firstLine="720"/>
      </w:pPr>
      <w:r w:rsidRPr="008167E7">
        <w:t xml:space="preserve">Nad stečajnim dužnikom otvoren je stečajni postupak dana </w:t>
      </w:r>
      <w:r>
        <w:t>27</w:t>
      </w:r>
      <w:r w:rsidRPr="008167E7">
        <w:t>.</w:t>
      </w:r>
      <w:r>
        <w:t xml:space="preserve"> rujna 2016. </w:t>
      </w:r>
      <w:r w:rsidRPr="008167E7">
        <w:t xml:space="preserve">godine. </w:t>
      </w:r>
    </w:p>
    <w:p w:rsidRDefault="00F87549" w:rsidP="00F87549" w:rsidR="00F87549">
      <w:pPr>
        <w:pStyle w:val="Tijeloteksta"/>
        <w:ind w:firstLine="720"/>
      </w:pPr>
      <w:r w:rsidRPr="008167E7">
        <w:t xml:space="preserve">Temeljem odredbe </w:t>
      </w:r>
      <w:r>
        <w:t>131.st.2. Stečajnog</w:t>
      </w:r>
      <w:r w:rsidRPr="008167E7">
        <w:t xml:space="preserve"> zakona </w:t>
      </w:r>
      <w:r>
        <w:t>(„</w:t>
      </w:r>
      <w:proofErr w:type="spellStart"/>
      <w:r>
        <w:t>Nrodne</w:t>
      </w:r>
      <w:proofErr w:type="spellEnd"/>
      <w:r>
        <w:t xml:space="preserve"> novine“ broj 71/15: dalje SZ) određeno je kako će se Rješenje o otvaranju stečajnog postupka  dostaviti </w:t>
      </w:r>
      <w:r w:rsidRPr="00623A66">
        <w:t>tijelima koja vode registre, javn</w:t>
      </w:r>
      <w:r>
        <w:t>e knjige, upisnike i očevidnike, a kako je to određeno i u točki X izreke Rješenja od 27. rujna 2016. godine.</w:t>
      </w:r>
    </w:p>
    <w:p w:rsidRDefault="00F87549" w:rsidP="00F87549" w:rsidR="00F87549" w:rsidRPr="008167E7">
      <w:pPr>
        <w:pStyle w:val="Tijeloteksta"/>
        <w:ind w:firstLine="720"/>
      </w:pPr>
      <w:r w:rsidRPr="008167E7">
        <w:t>Slijedom navedenoga odlučeno je kao u izreci zaključka.</w:t>
      </w:r>
    </w:p>
    <w:p w:rsidRDefault="00F87549" w:rsidP="00F87549" w:rsidR="00F87549" w:rsidRPr="008167E7">
      <w:pPr>
        <w:pStyle w:val="Tijeloteksta"/>
        <w:ind w:firstLine="720"/>
      </w:pPr>
    </w:p>
    <w:p w:rsidRDefault="00F87549" w:rsidP="00F87549" w:rsidR="00F87549" w:rsidRPr="008167E7">
      <w:pPr>
        <w:jc w:val="center"/>
      </w:pPr>
      <w:r>
        <w:t>U Zagrebu, 28</w:t>
      </w:r>
      <w:r w:rsidRPr="008167E7">
        <w:t>.</w:t>
      </w:r>
      <w:r>
        <w:t xml:space="preserve"> travnja</w:t>
      </w:r>
      <w:r w:rsidRPr="008167E7">
        <w:t xml:space="preserve"> 201</w:t>
      </w:r>
      <w:r>
        <w:t>7</w:t>
      </w:r>
      <w:r w:rsidRPr="008167E7">
        <w:t xml:space="preserve">. </w:t>
      </w:r>
    </w:p>
    <w:p w:rsidRDefault="00F87549" w:rsidP="00F87549" w:rsidR="00F87549" w:rsidRPr="008167E7">
      <w:pPr>
        <w:jc w:val="center"/>
      </w:pPr>
    </w:p>
    <w:p w:rsidRDefault="00B51BA2" w:rsidP="00E91121" w:rsidR="00B51BA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51BA2" w:rsidP="00E91121" w:rsidR="00B51BA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51BA2" w:rsidP="00E91121" w:rsidR="00B51BA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1BA2" w:rsidP="00E91121" w:rsidR="00B51BA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B51BA2" w:rsidP="00E91121" w:rsidR="00B51BA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51BA2" w:rsidP="00B51BA2" w:rsidR="00B51BA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87549" w:rsidP="00B51BA2" w:rsidR="00F87549" w:rsidRPr="008167E7">
      <w:pPr>
        <w:pStyle w:val="Tijeloteksta"/>
        <w:ind w:left="5760"/>
      </w:pPr>
    </w:p>
    <w:p w:rsidRDefault="00F87549" w:rsidP="00F87549" w:rsidR="00F87549" w:rsidRPr="008167E7"/>
    <w:p w:rsidRDefault="00F87549" w:rsidP="00F87549" w:rsidR="00F87549" w:rsidRPr="008167E7">
      <w:r w:rsidRPr="008167E7">
        <w:t>POUKA O PRAVNOM LIJEKU:</w:t>
      </w:r>
    </w:p>
    <w:p w:rsidRDefault="00F87549" w:rsidP="00F87549" w:rsidR="00F87549">
      <w:r w:rsidRPr="008167E7">
        <w:t>Protiv ovog zaključka nije dopuštena žalba ( čl. 1</w:t>
      </w:r>
      <w:r>
        <w:t>9. st. 7</w:t>
      </w:r>
      <w:r w:rsidRPr="008167E7">
        <w:t>. SZ )</w:t>
      </w:r>
      <w:r w:rsidRPr="008167E7">
        <w:tab/>
      </w:r>
    </w:p>
    <w:p w:rsidRDefault="00F87549" w:rsidP="00F87549" w:rsidR="00F87549"/>
    <w:p w:rsidRDefault="00B51BA2" w:rsidP="00F87549" w:rsidR="00B51BA2"/>
    <w:p w:rsidRDefault="00B51BA2" w:rsidP="00F87549" w:rsidR="00B51BA2"/>
    <w:p w:rsidRDefault="00B51BA2" w:rsidP="00F87549" w:rsidR="00B51BA2"/>
    <w:p w:rsidRDefault="00AB6606" w:rsidR="00AB6606"/>
    <w:sectPr w:rsidSect="00516DE3" w:rsidR="00AB6606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3730F7"/>
    <w:multiLevelType w:val="hybridMultilevel"/>
    <w:tmpl w:val="990CC7CE"/>
    <w:lvl w:tplc="7FE02908" w:ilvl="0">
      <w:start w:val="1"/>
      <w:numFmt w:val="upperLetter"/>
      <w:lvlText w:val="%1)"/>
      <w:lvlJc w:val="left"/>
      <w:pPr>
        <w:tabs>
          <w:tab w:pos="705" w:val="num"/>
        </w:tabs>
        <w:ind w:hanging="705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7549"/>
    <w:rsid w:val="00AB6606"/>
    <w:rsid w:val="00B51BA2"/>
    <w:rsid w:val="00F2715F"/>
    <w:rsid w:val="00F8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754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87549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8754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75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7549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B51BA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51BA2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7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1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1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1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1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754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87549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8754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75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7549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B51BA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51BA2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7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1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1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1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1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5123</izvorni_sadrzaj>
    <derivirana_varijabla naziv="DomainObject.Predmet.Broj_1">5123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St-5123/2015</izvorni_sadrzaj>
    <derivirana_varijabla naziv="DomainObject.Predmet.OznakaBroj_1">St-5123/2015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STANICA DONJA STUBICA d.o.o.</izvorni_sadrzaj>
    <derivirana_varijabla naziv="DomainObject.Predmet.ProtustrankaFormated_1">  VETERINARSKA STANICA DONJA STUBICA d.o.o.</derivirana_varijabla>
  </DomainObject.Predmet.ProtustrankaFormated>
  <DomainObject.Predmet.ProtustrankaFormatedOIB>
    <izvorni_sadrzaj>  VETERINARSKA STANICA DONJA STUBICA d.o.o., OIB 28327315755</izvorni_sadrzaj>
    <derivirana_varijabla naziv="DomainObject.Predmet.ProtustrankaFormatedOIB_1">  VETERINARSKA STANICA DONJA STUBICA d.o.o., OIB 28327315755</derivirana_varijabla>
  </DomainObject.Predmet.ProtustrankaFormatedOIB>
  <DomainObject.Predmet.ProtustrankaFormatedWithAdress>
    <izvorni_sadrzaj> VETERINARSKA STANICA DONJA STUBICA d.o.o., Kolodvorska 20, 49240 Donja Stubica</izvorni_sadrzaj>
    <derivirana_varijabla naziv="DomainObject.Predmet.ProtustrankaFormatedWithAdress_1"> VETERINARSKA STANICA DONJA STUBICA d.o.o., Kolodvorska 20, 49240 Donja Stubica</derivirana_varijabla>
  </DomainObject.Predmet.ProtustrankaFormatedWithAdress>
  <DomainObject.Predmet.ProtustrankaFormatedWithAdressOIB>
    <izvorni_sadrzaj> VETERINARSKA STANICA DONJA STUBICA d.o.o., OIB 28327315755, Kolodvorska 20, 49240 Donja Stubica</izvorni_sadrzaj>
    <derivirana_varijabla naziv="DomainObject.Predmet.ProtustrankaFormatedWithAdressOIB_1"> VETERINARSKA STANICA DONJA STUBICA d.o.o., OIB 28327315755, Kolodvorska 20, 49240 Donja Stubica</derivirana_varijabla>
  </DomainObject.Predmet.ProtustrankaFormatedWithAdressOIB>
  <DomainObject.Predmet.ProtustrankaWithAdress>
    <izvorni_sadrzaj>VETERINARSKA STANICA DONJA STUBICA d.o.o. Kolodvorska 20, 49240 Donja Stubica</izvorni_sadrzaj>
    <derivirana_varijabla naziv="DomainObject.Predmet.ProtustrankaWithAdress_1">VETERINARSKA STANICA DONJA STUBICA d.o.o. Kolodvorska 20, 49240 Donja Stubica</derivirana_varijabla>
  </DomainObject.Predmet.ProtustrankaWithAdress>
  <DomainObject.Predmet.ProtustrankaWithAdressOIB>
    <izvorni_sadrzaj>VETERINARSKA STANICA DONJA STUBICA d.o.o., OIB 28327315755, Kolodvorska 20, 49240 Donja Stubica</izvorni_sadrzaj>
    <derivirana_varijabla naziv="DomainObject.Predmet.ProtustrankaWithAdressOIB_1">VETERINARSKA STANICA DONJA STUBICA d.o.o., OIB 28327315755, Kolodvorska 20, 49240 Donja Stubica</derivirana_varijabla>
  </DomainObject.Predmet.ProtustrankaWithAdressOIB>
  <DomainObject.Predmet.ProtustrankaNazivFormated>
    <izvorni_sadrzaj>VETERINARSKA STANICA DONJA STUBICA d.o.o.</izvorni_sadrzaj>
    <derivirana_varijabla naziv="DomainObject.Predmet.ProtustrankaNazivFormated_1">VETERINARSKA STANICA DONJA STUBICA d.o.o.</derivirana_varijabla>
  </DomainObject.Predmet.ProtustrankaNazivFormated>
  <DomainObject.Predmet.ProtustrankaNazivFormatedOIB>
    <izvorni_sadrzaj>VETERINARSKA STANICA DONJA STUBICA d.o.o., OIB 28327315755</izvorni_sadrzaj>
    <derivirana_varijabla naziv="DomainObject.Predmet.ProtustrankaNazivFormatedOIB_1">VETERINARSKA STANICA DONJA STUBICA d.o.o., OIB 28327315755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Mirjana Mučnjak</izvorni_sadrzaj>
    <derivirana_varijabla naziv="DomainObject.Predmet.StrankaFormated_1">  FINA Regionalni centar Zagreb; Mirjana Mučnjak</derivirana_varijabla>
  </DomainObject.Predmet.StrankaFormated>
  <DomainObject.Predmet.StrankaFormatedOIB>
    <izvorni_sadrzaj>  FINA Regionalni centar Zagreb, OIB 85821130368; Mirjana Mučnjak, OIB 22928980648</izvorni_sadrzaj>
    <derivirana_varijabla naziv="DomainObject.Predmet.StrankaFormatedOIB_1">  FINA Regionalni centar Zagreb, OIB 85821130368; Mirjana Mučnjak, OIB 22928980648</derivirana_varijabla>
  </DomainObject.Predmet.StrankaFormatedOIB>
  <DomainObject.Predmet.StrankaFormatedWithAdress>
    <izvorni_sadrzaj> FINA Regionalni centar Zagreb, Trg svibanjskih žrtava 1995. br.1, 10000 Zagreb; Mirjana Mučnjak, Hruševec 17, 49240 Hruševec</izvorni_sadrzaj>
    <derivirana_varijabla naziv="DomainObject.Predmet.StrankaFormatedWithAdress_1"> FINA Regionalni centar Zagreb, Trg svibanjskih žrtava 1995. br.1, 10000 Zagreb; Mirjana Mučnjak, Hruševec 17, 49240 Hruševec</derivirana_varijabla>
  </DomainObject.Predmet.StrankaFormatedWithAdress>
  <DomainObject.Predmet.StrankaFormatedWithAdressOIB>
    <izvorni_sadrzaj> FINA Regionalni centar Zagreb, OIB 85821130368, Trg svibanjskih žrtava 1995. br.1, 10000 Zagreb; Mirjana Mučnjak, OIB 22928980648, Hruševec 17, 49240 Hruševec</izvorni_sadrzaj>
    <derivirana_varijabla naziv="DomainObject.Predmet.StrankaFormatedWithAdressOIB_1"> FINA Regionalni centar Zagreb, OIB 85821130368, Trg svibanjskih žrtava 1995. br.1, 10000 Zagreb; Mirjana Mučnjak, OIB 22928980648, Hruševec 17, 49240 Hruševec</derivirana_varijabla>
  </DomainObject.Predmet.StrankaFormatedWithAdressOIB>
  <DomainObject.Predmet.StrankaWithAdress>
    <izvorni_sadrzaj>FINA Regionalni centar Zagreb Trg svibanjskih žrtava 1995. br.1,10000 Zagreb,Mirjana Mučnjak Hruševec 17,49240 Hruševec</izvorni_sadrzaj>
    <derivirana_varijabla naziv="DomainObject.Predmet.StrankaWithAdress_1">FINA Regionalni centar Zagreb Trg svibanjskih žrtava 1995. br.1,10000 Zagreb,Mirjana Mučnjak Hruševec 17,49240 Hruševec</derivirana_varijabla>
  </DomainObject.Predmet.StrankaWithAdress>
  <DomainObject.Predmet.StrankaWithAdressOIB>
    <izvorni_sadrzaj>FINA Regionalni centar Zagreb, OIB 85821130368, Trg svibanjskih žrtava 1995. br.1,10000 Zagreb,Mirjana Mučnjak, OIB 22928980648, Hruševec 17,49240 Hruševec</izvorni_sadrzaj>
    <derivirana_varijabla naziv="DomainObject.Predmet.StrankaWithAdressOIB_1">FINA Regionalni centar Zagreb, OIB 85821130368, Trg svibanjskih žrtava 1995. br.1,10000 Zagreb,Mirjana Mučnjak, OIB 22928980648, Hruševec 17,49240 Hruševec</derivirana_varijabla>
  </DomainObject.Predmet.StrankaWithAdressOIB>
  <DomainObject.Predmet.StrankaNazivFormated>
    <izvorni_sadrzaj>FINA Regionalni centar Zagreb,Mirjana Mučnjak</izvorni_sadrzaj>
    <derivirana_varijabla naziv="DomainObject.Predmet.StrankaNazivFormated_1">FINA Regionalni centar Zagreb,Mirjana Mučnjak</derivirana_varijabla>
  </DomainObject.Predmet.StrankaNazivFormated>
  <DomainObject.Predmet.StrankaNazivFormatedOIB>
    <izvorni_sadrzaj>FINA Regionalni centar Zagreb, OIB 85821130368,Mirjana Mučnjak, OIB 22928980648</izvorni_sadrzaj>
    <derivirana_varijabla naziv="DomainObject.Predmet.StrankaNazivFormatedOIB_1">FINA Regionalni centar Zagreb, OIB 85821130368,Mirjana Mučnjak, OIB 22928980648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Mirjana Mučnjak</item>
    </izvorni_sadrzaj>
    <derivirana_varijabla naziv="DomainObject.Predmet.StrankaListFormated_1">
      <item>FINA Regionalni centar Zagreb</item>
      <item>Mirjana Mučnjak</item>
    </derivirana_varijabla>
  </DomainObject.Predmet.StrankaListFormated>
  <DomainObject.Predmet.StrankaListFormatedOIB>
    <izvorni_sadrzaj>
      <item>FINA Regionalni centar Zagreb, OIB 85821130368</item>
      <item>Mirjana Mučnjak, OIB 22928980648</item>
    </izvorni_sadrzaj>
    <derivirana_varijabla naziv="DomainObject.Predmet.StrankaListFormatedOIB_1">
      <item>FINA Regionalni centar Zagreb, OIB 85821130368</item>
      <item>Mirjana Mučnjak, OIB 22928980648</item>
    </derivirana_varijabla>
  </DomainObject.Predmet.StrankaListFormatedOIB>
  <DomainObject.Predmet.StrankaListFormatedWithAdress>
    <izvorni_sadrzaj>
      <item>FINA Regionalni centar Zagreb, Trg svibanjskih žrtava 1995. br.1, 10000 Zagreb</item>
      <item>Mirjana Mučnjak, Hruševec 17, 49240 Hruševec</item>
    </izvorni_sadrzaj>
    <derivirana_varijabla naziv="DomainObject.Predmet.StrankaListFormatedWithAdress_1">
      <item>FINA Regionalni centar Zagreb, Trg svibanjskih žrtava 1995. br.1, 10000 Zagreb</item>
      <item>Mirjana Mučnjak, Hruševec 17, 49240 Hruševec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Mirjana Mučnjak, OIB 22928980648, Hruševec 17, 49240 Hruševec</item>
    </izvorni_sadrzaj>
    <derivirana_varijabla naziv="DomainObject.Predmet.StrankaListFormatedWithAdressOIB_1">
      <item>FINA Regionalni centar Zagreb, OIB 85821130368, Trg svibanjskih žrtava 1995. br.1, 10000 Zagreb</item>
      <item>Mirjana Mučnjak, OIB 22928980648, Hruševec 17, 49240 Hruševec</item>
    </derivirana_varijabla>
  </DomainObject.Predmet.StrankaListFormatedWithAdressOIB>
  <DomainObject.Predmet.StrankaListNazivFormated>
    <izvorni_sadrzaj>
      <item>FINA Regionalni centar Zagreb</item>
      <item>Mirjana Mučnjak</item>
    </izvorni_sadrzaj>
    <derivirana_varijabla naziv="DomainObject.Predmet.StrankaListNazivFormated_1">
      <item>FINA Regionalni centar Zagreb</item>
      <item>Mirjana Mučnjak</item>
    </derivirana_varijabla>
  </DomainObject.Predmet.StrankaListNazivFormated>
  <DomainObject.Predmet.StrankaListNazivFormatedOIB>
    <izvorni_sadrzaj>
      <item>FINA Regionalni centar Zagreb, OIB 85821130368</item>
      <item>Mirjana Mučnjak, OIB 22928980648</item>
    </izvorni_sadrzaj>
    <derivirana_varijabla naziv="DomainObject.Predmet.StrankaListNazivFormatedOIB_1">
      <item>FINA Regionalni centar Zagreb, OIB 85821130368</item>
      <item>Mirjana Mučnjak, OIB 22928980648</item>
    </derivirana_varijabla>
  </DomainObject.Predmet.StrankaListNazivFormatedOIB>
  <DomainObject.Predmet.ProtuStrankaListFormated>
    <izvorni_sadrzaj>
      <item>VETERINARSKA STANICA DONJA STUBICA d.o.o.</item>
    </izvorni_sadrzaj>
    <derivirana_varijabla naziv="DomainObject.Predmet.ProtuStrankaListFormated_1">
      <item>VETERINARSKA STANICA DONJA STUBICA d.o.o.</item>
    </derivirana_varijabla>
  </DomainObject.Predmet.ProtuStrankaListFormated>
  <DomainObject.Predmet.ProtuStrankaListFormatedOIB>
    <izvorni_sadrzaj>
      <item>VETERINARSKA STANICA DONJA STUBICA d.o.o., OIB 28327315755</item>
    </izvorni_sadrzaj>
    <derivirana_varijabla naziv="DomainObject.Predmet.ProtuStrankaListFormatedOIB_1">
      <item>VETERINARSKA STANICA DONJA STUBICA d.o.o., OIB 28327315755</item>
    </derivirana_varijabla>
  </DomainObject.Predmet.ProtuStrankaListFormatedOIB>
  <DomainObject.Predmet.ProtuStrankaListFormatedWithAdress>
    <izvorni_sadrzaj>
      <item>VETERINARSKA STANICA DONJA STUBICA d.o.o., Kolodvorska 20, 49240 Donja Stubica</item>
    </izvorni_sadrzaj>
    <derivirana_varijabla naziv="DomainObject.Predmet.ProtuStrankaListFormatedWithAdress_1">
      <item>VETERINARSKA STANICA DONJA STUBICA d.o.o., Kolodvorska 20, 49240 Donja Stubica</item>
    </derivirana_varijabla>
  </DomainObject.Predmet.ProtuStrankaListFormatedWithAdress>
  <DomainObject.Predmet.ProtuStrankaListFormatedWithAdressOIB>
    <izvorni_sadrzaj>
      <item>VETERINARSKA STANICA DONJA STUBICA d.o.o., OIB 28327315755, Kolodvorska 20, 49240 Donja Stubica</item>
    </izvorni_sadrzaj>
    <derivirana_varijabla naziv="DomainObject.Predmet.ProtuStrankaListFormatedWithAdressOIB_1">
      <item>VETERINARSKA STANICA DONJA STUBICA d.o.o., OIB 28327315755, Kolodvorska 20, 49240 Donja Stubica</item>
    </derivirana_varijabla>
  </DomainObject.Predmet.ProtuStrankaListFormatedWithAdressOIB>
  <DomainObject.Predmet.ProtuStrankaListNazivFormated>
    <izvorni_sadrzaj>
      <item>VETERINARSKA STANICA DONJA STUBICA d.o.o.</item>
    </izvorni_sadrzaj>
    <derivirana_varijabla naziv="DomainObject.Predmet.ProtuStrankaListNazivFormated_1">
      <item>VETERINARSKA STANICA DONJA STUBICA d.o.o.</item>
    </derivirana_varijabla>
  </DomainObject.Predmet.ProtuStrankaListNazivFormated>
  <DomainObject.Predmet.ProtuStrankaListNazivFormatedOIB>
    <izvorni_sadrzaj>
      <item>VETERINARSKA STANICA DONJA STUBICA d.o.o., OIB 28327315755</item>
    </izvorni_sadrzaj>
    <derivirana_varijabla naziv="DomainObject.Predmet.ProtuStrankaListNazivFormatedOIB_1">
      <item>VETERINARSKA STANICA DONJA STUBICA d.o.o., OIB 28327315755</item>
    </derivirana_varijabla>
  </DomainObject.Predmet.ProtuStrankaListNazivFormatedOIB>
  <DomainObject.Predmet.OstaliListFormated>
    <izvorni_sadrzaj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izvorni_sadrzaj>
    <derivirana_varijabla naziv="DomainObject.Predmet.OstaliListFormated_1"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derivirana_varijabla>
  </DomainObject.Predmet.OstaliListFormated>
  <DomainObject.Predmet.OstaliListFormatedOIB>
    <izvorni_sadrzaj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izvorni_sadrzaj>
    <derivirana_varijabla naziv="DomainObject.Predmet.OstaliListFormatedOIB_1"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derivirana_varijabla>
  </DomainObject.Predmet.OstaliListFormatedOIB>
  <DomainObject.Predmet.OstaliListFormatedWithAdress>
    <izvorni_sadrzaj>
      <item>Mirjana Mučnjak, Hruševec 17, 49240 Hruševec</item>
      <item>Žarko Šibenik, Kustošijanska 38, 10000 Zagreb</item>
      <item>REPUBLIKA HRVATSKA MINISTARSTVO FINANCIJA, Av. Dubrovnik 32, 10000 Zagreb</item>
      <item>ŽUPANIJSKO DRŽAVNO ODVJETNIŠTVO U ZAGREBU, Trg bana J. Jelačića 10, 10000 Zagreb</item>
      <item>MINISTARSTVO PRAVOSUĐA, Ulica grada Vukovara 49, 10000 Zagreb</item>
      <item>OPĆINSKI SUD U ZLATARU, Trg Sobode 14/a, 49250 Zlatar</item>
      <item>ZAGREBAČKA BANKA DIONIČKO DRUŠTVO, Trg bana Josipa Jelačića 10, 10000 Zagreb</item>
      <item>Agencija za osiguranje radničkih potraživanja u slučaju stečaja poslodavca, Frankopanska 11, 10000 Zagreb</item>
      <item>Snježana-marija Ruk, Matenci 155, 49240 Matenci</item>
      <item>Krešimir Lučić, Južna Obala Ix. 16, 10000 Zagreb</item>
    </izvorni_sadrzaj>
    <derivirana_varijabla naziv="DomainObject.Predmet.OstaliListFormatedWithAdress_1">
      <item>Mirjana Mučnjak, Hruševec 17, 49240 Hruševec</item>
      <item>Žarko Šibenik, Kustošijanska 38, 10000 Zagreb</item>
      <item>REPUBLIKA HRVATSKA MINISTARSTVO FINANCIJA, Av. Dubrovnik 32, 10000 Zagreb</item>
      <item>ŽUPANIJSKO DRŽAVNO ODVJETNIŠTVO U ZAGREBU, Trg bana J. Jelačića 10, 10000 Zagreb</item>
      <item>MINISTARSTVO PRAVOSUĐA, Ulica grada Vukovara 49, 10000 Zagreb</item>
      <item>OPĆINSKI SUD U ZLATARU, Trg Sobode 14/a, 49250 Zlatar</item>
      <item>ZAGREBAČKA BANKA DIONIČKO DRUŠTVO, Trg bana Josipa Jelačića 10, 10000 Zagreb</item>
      <item>Agencija za osiguranje radničkih potraživanja u slučaju stečaja poslodavca, Frankopanska 11, 10000 Zagreb</item>
      <item>Snježana-marija Ruk, Matenci 155, 49240 Matenci</item>
      <item>Krešimir Lučić, Južna Obala Ix. 16, 10000 Zagreb</item>
    </derivirana_varijabla>
  </DomainObject.Predmet.OstaliListFormatedWithAdress>
  <DomainObject.Predmet.OstaliListFormatedWithAdressOIB>
    <izvorni_sadrzaj>
      <item>Mirjana Mučnjak, OIB 22928980648, Hruševec 17, 49240 Hruševec</item>
      <item>Žarko Šibenik, OIB 50086844873, Kustošijanska 38, 10000 Zagreb</item>
      <item>REPUBLIKA HRVATSKA MINISTARSTVO FINANCIJA, OIB 18683136487, Av. Dubrovnik 32, 10000 Zagreb</item>
      <item>ŽUPANIJSKO DRŽAVNO ODVJETNIŠTVO U ZAGREBU, OIB 16488001145, Trg bana J. Jelačića 10, 10000 Zagreb</item>
      <item>MINISTARSTVO PRAVOSUĐA, OIB 26635293339, Ulica grada Vukovara 49, 10000 Zagreb</item>
      <item>OPĆINSKI SUD U ZLATARU, OIB 26566866925, Trg Sobode 14/a, 49250 Zlatar</item>
      <item>ZAGREBAČKA BANKA DIONIČKO DRUŠTVO, OIB 92963223473, Trg bana Josipa Jelačića 10, 10000 Zagreb</item>
      <item>Agencija za osiguranje radničkih potraživanja u slučaju stečaja poslodavca, OIB 04323472109, Frankopanska 11, 10000 Zagreb</item>
      <item>Snježana-marija Ruk, OIB 17358234548, Matenci 155, 49240 Matenci</item>
      <item>Krešimir Lučić, OIB 27838302344, Južna Obala Ix. 16, 10000 Zagreb</item>
    </izvorni_sadrzaj>
    <derivirana_varijabla naziv="DomainObject.Predmet.OstaliListFormatedWithAdressOIB_1">
      <item>Mirjana Mučnjak, OIB 22928980648, Hruševec 17, 49240 Hruševec</item>
      <item>Žarko Šibenik, OIB 50086844873, Kustošijanska 38, 10000 Zagreb</item>
      <item>REPUBLIKA HRVATSKA MINISTARSTVO FINANCIJA, OIB 18683136487, Av. Dubrovnik 32, 10000 Zagreb</item>
      <item>ŽUPANIJSKO DRŽAVNO ODVJETNIŠTVO U ZAGREBU, OIB 16488001145, Trg bana J. Jelačića 10, 10000 Zagreb</item>
      <item>MINISTARSTVO PRAVOSUĐA, OIB 26635293339, Ulica grada Vukovara 49, 10000 Zagreb</item>
      <item>OPĆINSKI SUD U ZLATARU, OIB 26566866925, Trg Sobode 14/a, 49250 Zlatar</item>
      <item>ZAGREBAČKA BANKA DIONIČKO DRUŠTVO, OIB 92963223473, Trg bana Josipa Jelačića 10, 10000 Zagreb</item>
      <item>Agencija za osiguranje radničkih potraživanja u slučaju stečaja poslodavca, OIB 04323472109, Frankopanska 11, 10000 Zagreb</item>
      <item>Snježana-marija Ruk, OIB 17358234548, Matenci 155, 49240 Matenci</item>
      <item>Krešimir Lučić, OIB 27838302344, Južna Obala Ix. 16, 10000 Zagreb</item>
    </derivirana_varijabla>
  </DomainObject.Predmet.OstaliListFormatedWithAdressOIB>
  <DomainObject.Predmet.OstaliListNazivFormated>
    <izvorni_sadrzaj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izvorni_sadrzaj>
    <derivirana_varijabla naziv="DomainObject.Predmet.OstaliListNazivFormated_1"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derivirana_varijabla>
  </DomainObject.Predmet.OstaliListNazivFormated>
  <DomainObject.Predmet.OstaliListNazivFormatedOIB>
    <izvorni_sadrzaj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izvorni_sadrzaj>
    <derivirana_varijabla naziv="DomainObject.Predmet.OstaliListNazivFormatedOIB_1"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VETERINARSKA STANICA DONJA STUBICA d.o.o.</izvorni_sadrzaj>
    <derivirana_varijabla naziv="DomainObject.Predmet.ProtustrankaIDrugi_1">VETERINARSKA STANICA DONJA STUBICA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VETERINARSKA STANICA DONJA STUBICA d.o.o., OIB 28327315755, Kolodvorska 20, 49240 Donja Stubica</izvorni_sadrzaj>
    <derivirana_varijabla naziv="DomainObject.Predmet.ProtustrankaIDrugiAdressOIB_1">VETERINARSKA STANICA DONJA STUBICA d.o.o., OIB 28327315755, Kolodvorska 20,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DONJA STUBICA d.o.o.</item>
      <item>FINA Regionalni centar Zagreb</item>
      <item>Mirjana Mučnjak</item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izvorni_sadrzaj>
    <derivirana_varijabla naziv="DomainObject.Predmet.SudioniciListNaziv_1">
      <item>VETERINARSKA STANICA DONJA STUBICA d.o.o.</item>
      <item>FINA Regionalni centar Zagreb</item>
      <item>Mirjana Mučnjak</item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derivirana_varijabla>
  </DomainObject.Predmet.SudioniciListNaziv>
  <DomainObject.Predmet.SudioniciListAdressOIB>
    <izvorni_sadrzaj>
      <item>VETERINARSKA STANICA DONJA STUBICA d.o.o., OIB 28327315755, Kolodvorska 20,49240 Donja Stubica</item>
      <item>FINA Regionalni centar Zagreb, OIB 85821130368, Trg svibanjskih žrtava 1995. br.1,10000 Zagreb</item>
      <item>Mirjana Mučnjak, OIB 22928980648, Hruševec 17,49240 Hruševec</item>
      <item>Mirjana Mučnjak, OIB 22928980648, Hruševec 17,49240 Hruševec</item>
      <item>Žarko Šibenik, OIB 50086844873, Kustošijanska 38,10000 Zagreb</item>
      <item>REPUBLIKA HRVATSKA MINISTARSTVO FINANCIJA, OIB 18683136487, Av. Dubrovnik 32,10000 Zagreb</item>
      <item>ŽUPANIJSKO DRŽAVNO ODVJETNIŠTVO U ZAGREBU, OIB 16488001145, Trg bana J. Jelačića 10,10000 Zagreb</item>
      <item>MINISTARSTVO PRAVOSUĐA, OIB 26635293339, Ulica grada Vukovara 49,10000 Zagreb</item>
      <item>OPĆINSKI SUD U ZLATARU, OIB 26566866925, Trg Sobode 14/a,49250 Zlatar</item>
      <item>ZAGREBAČKA BANKA DIONIČKO DRUŠTVO, OIB 92963223473, Trg bana Josipa Jelačića 10,10000 Zagreb</item>
      <item>Agencija za osiguranje radničkih potraživanja u slučaju stečaja poslodavca, OIB 04323472109, Frankopanska 11,10000 Zagreb</item>
      <item>Snježana-marija Ruk, OIB 17358234548, Matenci 155,49240 Matenci</item>
      <item>Krešimir Lučić, OIB 27838302344, Južna Obala Ix. 16,10000 Zagreb</item>
    </izvorni_sadrzaj>
    <derivirana_varijabla naziv="DomainObject.Predmet.SudioniciListAdressOIB_1">
      <item>VETERINARSKA STANICA DONJA STUBICA d.o.o., OIB 28327315755, Kolodvorska 20,49240 Donja Stubica</item>
      <item>FINA Regionalni centar Zagreb, OIB 85821130368, Trg svibanjskih žrtava 1995. br.1,10000 Zagreb</item>
      <item>Mirjana Mučnjak, OIB 22928980648, Hruševec 17,49240 Hruševec</item>
      <item>Mirjana Mučnjak, OIB 22928980648, Hruševec 17,49240 Hruševec</item>
      <item>Žarko Šibenik, OIB 50086844873, Kustošijanska 38,10000 Zagreb</item>
      <item>REPUBLIKA HRVATSKA MINISTARSTVO FINANCIJA, OIB 18683136487, Av. Dubrovnik 32,10000 Zagreb</item>
      <item>ŽUPANIJSKO DRŽAVNO ODVJETNIŠTVO U ZAGREBU, OIB 16488001145, Trg bana J. Jelačića 10,10000 Zagreb</item>
      <item>MINISTARSTVO PRAVOSUĐA, OIB 26635293339, Ulica grada Vukovara 49,10000 Zagreb</item>
      <item>OPĆINSKI SUD U ZLATARU, OIB 26566866925, Trg Sobode 14/a,49250 Zlatar</item>
      <item>ZAGREBAČKA BANKA DIONIČKO DRUŠTVO, OIB 92963223473, Trg bana Josipa Jelačića 10,10000 Zagreb</item>
      <item>Agencija za osiguranje radničkih potraživanja u slučaju stečaja poslodavca, OIB 04323472109, Frankopanska 11,10000 Zagreb</item>
      <item>Snježana-marija Ruk, OIB 17358234548, Matenci 155,49240 Matenci</item>
      <item>Krešimir Lučić, OIB 27838302344, Južna Obala Ix.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28327315755</item>
      <item>, OIB 85821130368</item>
      <item>, OIB 22928980648</item>
      <item>, OIB 22928980648</item>
      <item>, OIB 50086844873</item>
      <item>, OIB 18683136487</item>
      <item>, OIB 16488001145</item>
      <item>, OIB 26635293339</item>
      <item>, OIB 26566866925</item>
      <item>, OIB 92963223473</item>
      <item>, OIB 04323472109</item>
      <item>, OIB 17358234548</item>
      <item>, OIB 27838302344</item>
    </izvorni_sadrzaj>
    <derivirana_varijabla naziv="DomainObject.Predmet.SudioniciListNazivOIB_1">
      <item>, OIB 28327315755</item>
      <item>, OIB 85821130368</item>
      <item>, OIB 22928980648</item>
      <item>, OIB 22928980648</item>
      <item>, OIB 50086844873</item>
      <item>, OIB 18683136487</item>
      <item>, OIB 16488001145</item>
      <item>, OIB 26635293339</item>
      <item>, OIB 26566866925</item>
      <item>, OIB 92963223473</item>
      <item>, OIB 04323472109</item>
      <item>, OIB 17358234548</item>
      <item>, OIB 27838302344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1236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2017-05-03T09:07:00Z</dcterms:created>
  <dc:creator>Nikola Ribarić</dc:creator>
  <cp:lastModifiedBy>Jadranka Zelić</cp:lastModifiedBy>
  <cp:lastPrinted>2017-05-03T09:07:00Z</cp:lastPrinted>
  <dcterms:modified xmlns:xsi="http://www.w3.org/2001/XMLSchema-instance" xsi:type="dcterms:W3CDTF">2017-05-03T09:08:00Z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