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df73" w14:paraId="bc1df7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B80410">
        <w:t>7</w:t>
      </w:r>
      <w:r w:rsidRPr="00151FF0">
        <w:t>/1</w:t>
      </w:r>
      <w:r w:rsidR="00414684">
        <w:t>6</w:t>
      </w:r>
      <w:r w:rsidRPr="00151FF0">
        <w:t>-</w:t>
      </w:r>
      <w:r w:rsidR="00B81B64">
        <w:t>25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FD58A1" w:rsidP="00A577B6" w:rsidR="00A577B6">
      <w:pPr>
        <w:ind w:firstLine="720"/>
        <w:jc w:val="both"/>
      </w:pPr>
      <w:r w:rsidRPr="00F220A9">
        <w:t xml:space="preserve">Trgovački sud u Osijeku, po sucu mr. sc. Tihomiru Kovačević, kao stečajnom sucu, </w:t>
      </w:r>
      <w:r w:rsidR="007302D7">
        <w:t>u</w:t>
      </w:r>
      <w:r w:rsidRPr="00F220A9">
        <w:t xml:space="preserve"> stečajno</w:t>
      </w:r>
      <w:r w:rsidR="007302D7">
        <w:t>m</w:t>
      </w:r>
      <w:r w:rsidRPr="00F220A9">
        <w:t xml:space="preserve"> postupk</w:t>
      </w:r>
      <w:r w:rsidR="007302D7">
        <w:t>u</w:t>
      </w:r>
      <w:r w:rsidR="00B81B64">
        <w:t xml:space="preserve"> nad dužnikom </w:t>
      </w:r>
      <w:r w:rsidR="00B81B64" w:rsidRPr="00B81B64">
        <w:t>PROFIL-PLAST d.o.o. za proizvodnju, trgovinu i usluge, Osijek, Virovitička 6, MBS 030089684, OIB 90495022799</w:t>
      </w:r>
      <w:r w:rsidR="00A577B6" w:rsidRPr="000B1DB2">
        <w:t xml:space="preserve">, dana </w:t>
      </w:r>
      <w:r w:rsidR="00A577B6">
        <w:t>2</w:t>
      </w:r>
      <w:r w:rsidR="007302D7">
        <w:t>4</w:t>
      </w:r>
      <w:r w:rsidR="00A577B6">
        <w:t>.</w:t>
      </w:r>
      <w:r w:rsidR="00A577B6" w:rsidRPr="000B1DB2">
        <w:t xml:space="preserve"> </w:t>
      </w:r>
      <w:r w:rsidR="007302D7">
        <w:t>ožujk</w:t>
      </w:r>
      <w:r w:rsidR="00A577B6">
        <w:t>a</w:t>
      </w:r>
      <w:r w:rsidR="00A577B6" w:rsidRPr="000B1DB2">
        <w:t xml:space="preserve"> 201</w:t>
      </w:r>
      <w:r w:rsidR="00A577B6">
        <w:t>7</w:t>
      </w:r>
      <w:r w:rsidR="00A577B6" w:rsidRPr="000B1DB2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B81B64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7302D7" w:rsidRPr="007302D7">
        <w:t>Zvonimir Močilac, Slavonski Brod, Naselje A.Hebranga 7/2, OIB 95935171001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B81B64" w:rsidRPr="00B81B64">
        <w:t>PROFIL-PLAST d.o.o. za proizvodnju, trgovinu i usluge, Osijek, Virovitička 6, MBS 030089684, OIB 90495022799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D4B25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5D4B25">
        <w:t xml:space="preserve">iz </w:t>
      </w:r>
      <w:r w:rsidR="005D4B25" w:rsidRPr="005D4B25">
        <w:t>Fond</w:t>
      </w:r>
      <w:r w:rsidR="005D4B25">
        <w:t>a</w:t>
      </w:r>
      <w:r w:rsidR="005D4B25" w:rsidRPr="005D4B25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A7779B">
        <w:t>HR</w:t>
      </w:r>
      <w:r w:rsidR="00B76849">
        <w:t>8924840083115774547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B81B64">
        <w:t>7</w:t>
      </w:r>
      <w:r w:rsidR="009B0F1B">
        <w:t>/</w:t>
      </w:r>
      <w:r w:rsidR="00FE5A6E">
        <w:t>1</w:t>
      </w:r>
      <w:r w:rsidR="00AF3B44">
        <w:t>6</w:t>
      </w:r>
      <w:r w:rsidR="009B0F1B">
        <w:t>-</w:t>
      </w:r>
      <w:r w:rsidR="00764FCC">
        <w:t>1</w:t>
      </w:r>
      <w:r w:rsidR="00B81B64">
        <w:t>5</w:t>
      </w:r>
      <w:r w:rsidR="009B0F1B">
        <w:t xml:space="preserve"> od </w:t>
      </w:r>
      <w:r w:rsidR="005D46B1">
        <w:t>20</w:t>
      </w:r>
      <w:r w:rsidR="009B0F1B">
        <w:t>.</w:t>
      </w:r>
      <w:r w:rsidR="005D46B1">
        <w:t>0</w:t>
      </w:r>
      <w:r w:rsidR="00782F39">
        <w:t>1</w:t>
      </w:r>
      <w:r w:rsidR="009B0F1B">
        <w:t>.20</w:t>
      </w:r>
      <w:r w:rsidR="00FE5A6E">
        <w:t>1</w:t>
      </w:r>
      <w:r w:rsidR="009864D7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5D46B1">
        <w:t>Zvonimir Močilac iz Slavonskog Broda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</w:t>
      </w:r>
      <w:r>
        <w:lastRenderedPageBreak/>
        <w:t>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D46B1">
        <w:t>2</w:t>
      </w:r>
      <w:r w:rsidR="00782F39">
        <w:t>3</w:t>
      </w:r>
      <w:r w:rsidR="00D23353">
        <w:t>.</w:t>
      </w:r>
      <w:r w:rsidR="005D46B1">
        <w:t>03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782F39">
        <w:t>2</w:t>
      </w:r>
      <w:r w:rsidR="000F6E7D">
        <w:t>4</w:t>
      </w:r>
      <w:r w:rsidRPr="008D4802">
        <w:t xml:space="preserve">. </w:t>
      </w:r>
      <w:r w:rsidR="000F6E7D">
        <w:t>ožujk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0B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B80410" w:rsidRPr="00B80410">
      <w:t>14 St-7/16-25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A004C6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0BE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B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B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B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BE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BE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0B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B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B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BE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BE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listopada 2016.</izvorni_sadrzaj>
    <derivirana_varijabla naziv="DomainObject.Predmet.DatumArhiviranja_1">28.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2016.</izvorni_sadrzaj>
    <derivirana_varijabla naziv="DomainObject.Predmet.DatumRjesavanja_1">12. travnja 2016.</derivirana_varijabla>
  </DomainObject.Predmet.DatumRjesavanja>
  <DomainObject.Predmet.DatumRokaCuvanja>
    <izvorni_sadrzaj>28. listopada 2026.</izvorni_sadrzaj>
    <derivirana_varijabla naziv="DomainObject.Predmet.DatumRokaCuvanja_1">28. listopada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listopada 2016.</izvorni_sadrzaj>
    <derivirana_varijabla naziv="DomainObject.Predmet.DatumZatvaranja_1">27.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hr.ibm.icms.common.model.sluzbeneosobe.Referada@44aa44aa[id=5784, dbStatus=null, naziv=14. Referada, oznaka=null, sudac=null] &lt;-hr.ibm.icms.common.model.sluzbeneosobe.Referada@44aa44aa[status dodjele: =false]</izvorni_sadrzaj>
    <derivirana_varijabla naziv="DomainObject.Predmet.MjestoCuvanja_1">hr.ibm.icms.common.model.sluzbeneosobe.Referada@44aa44aa[id=5784, dbStatus=null, naziv=14. Referada, oznaka=null, sudac=null] &lt;-hr.ibm.icms.common.model.sluzbeneosobe.Referada@44aa44aa[status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Tt-16/4420</izvorni_sadrzaj>
    <derivirana_varijabla naziv="DomainObject.Predmet.PrimjedbaSuca_1">subjekt brisan rješenjem Tt-16/4420</derivirana_varijabla>
  </DomainObject.Predmet.PrimjedbaSuca>
  <DomainObject.Predmet.ProtustrankaFormated>
    <izvorni_sadrzaj>  PROFIL-PLAST d.o.o. za proizvodnju, trgovinu i usluge</izvorni_sadrzaj>
    <derivirana_varijabla naziv="DomainObject.Predmet.ProtustrankaFormated_1">  PROFIL-PLAST d.o.o. za proizvodnju, trgovinu i usluge</derivirana_varijabla>
  </DomainObject.Predmet.ProtustrankaFormated>
  <DomainObject.Predmet.ProtustrankaFormatedOIB>
    <izvorni_sadrzaj>  PROFIL-PLAST d.o.o. za proizvodnju, trgovinu i usluge, OIB 90495022799</izvorni_sadrzaj>
    <derivirana_varijabla naziv="DomainObject.Predmet.ProtustrankaFormatedOIB_1">  PROFIL-PLAST d.o.o. za proizvodnju, trgovinu i usluge, OIB 90495022799</derivirana_varijabla>
  </DomainObject.Predmet.ProtustrankaFormatedOIB>
  <DomainObject.Predmet.ProtustrankaFormatedWithAdress>
    <izvorni_sadrzaj> PROFIL-PLAST d.o.o. za proizvodnju, trgovinu i usluge, Virovitička 6, 31000 Osijek</izvorni_sadrzaj>
    <derivirana_varijabla naziv="DomainObject.Predmet.ProtustrankaFormatedWithAdress_1"> PROFIL-PLAST d.o.o. za proizvodnju, trgovinu i usluge, Virovitička 6, 31000 Osijek</derivirana_varijabla>
  </DomainObject.Predmet.ProtustrankaFormatedWithAdress>
  <DomainObject.Predmet.ProtustrankaFormatedWithAdressOIB>
    <izvorni_sadrzaj> PROFIL-PLAST d.o.o. za proizvodnju, trgovinu i usluge, OIB 90495022799, Virovitička 6, 31000 Osijek</izvorni_sadrzaj>
    <derivirana_varijabla naziv="DomainObject.Predmet.ProtustrankaFormatedWithAdressOIB_1"> PROFIL-PLAST d.o.o. za proizvodnju, trgovinu i usluge, OIB 90495022799, Virovitička 6, 31000 Osijek</derivirana_varijabla>
  </DomainObject.Predmet.ProtustrankaFormatedWithAdressOIB>
  <DomainObject.Predmet.ProtustrankaWithAdress>
    <izvorni_sadrzaj>PROFIL-PLAST d.o.o. za proizvodnju, trgovinu i usluge Virovitička 6, 31000 Osijek</izvorni_sadrzaj>
    <derivirana_varijabla naziv="DomainObject.Predmet.ProtustrankaWithAdress_1">PROFIL-PLAST d.o.o. za proizvodnju, trgovinu i usluge Virovitička 6, 31000 Osijek</derivirana_varijabla>
  </DomainObject.Predmet.ProtustrankaWithAdress>
  <DomainObject.Predmet.ProtustrankaWithAdressOIB>
    <izvorni_sadrzaj>PROFIL-PLAST d.o.o. za proizvodnju, trgovinu i usluge, OIB 90495022799, Virovitička 6, 31000 Osijek</izvorni_sadrzaj>
    <derivirana_varijabla naziv="DomainObject.Predmet.ProtustrankaWithAdressOIB_1">PROFIL-PLAST d.o.o. za proizvodnju, trgovinu i usluge, OIB 90495022799, Virovitička 6, 31000 Osijek</derivirana_varijabla>
  </DomainObject.Predmet.ProtustrankaWithAdressOIB>
  <DomainObject.Predmet.ProtustrankaNazivFormated>
    <izvorni_sadrzaj>PROFIL-PLAST d.o.o. za proizvodnju, trgovinu i usluge</izvorni_sadrzaj>
    <derivirana_varijabla naziv="DomainObject.Predmet.ProtustrankaNazivFormated_1">PROFIL-PLAST d.o.o. za proizvodnju, trgovinu i usluge</derivirana_varijabla>
  </DomainObject.Predmet.ProtustrankaNazivFormated>
  <DomainObject.Predmet.ProtustrankaNazivFormatedOIB>
    <izvorni_sadrzaj>PROFIL-PLAST d.o.o. za proizvodnju, trgovinu i usluge, OIB 90495022799</izvorni_sadrzaj>
    <derivirana_varijabla naziv="DomainObject.Predmet.ProtustrankaNazivFormatedOIB_1">PROFIL-PLAST d.o.o. za proizvodnju, trgovinu i usluge, OIB 90495022799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Branislav Madžarević</izvorni_sadrzaj>
    <derivirana_varijabla naziv="DomainObject.Predmet.StrankaFormated_1">  Branislav Madžarević</derivirana_varijabla>
  </DomainObject.Predmet.StrankaFormated>
  <DomainObject.Predmet.StrankaFormatedOIB>
    <izvorni_sadrzaj>  Branislav Madžarević, OIB 08532132420</izvorni_sadrzaj>
    <derivirana_varijabla naziv="DomainObject.Predmet.StrankaFormatedOIB_1">  Branislav Madžarević, OIB 08532132420</derivirana_varijabla>
  </DomainObject.Predmet.StrankaFormatedOIB>
  <DomainObject.Predmet.StrankaFormatedWithAdress>
    <izvorni_sadrzaj> Branislav Madžarević, Virovitička 6, 31000 Osijek</izvorni_sadrzaj>
    <derivirana_varijabla naziv="DomainObject.Predmet.StrankaFormatedWithAdress_1"> Branislav Madžarević, Virovitička 6, 31000 Osijek</derivirana_varijabla>
  </DomainObject.Predmet.StrankaFormatedWithAdress>
  <DomainObject.Predmet.StrankaFormatedWithAdressOIB>
    <izvorni_sadrzaj> Branislav Madžarević, OIB 08532132420, Virovitička 6, 31000 Osijek</izvorni_sadrzaj>
    <derivirana_varijabla naziv="DomainObject.Predmet.StrankaFormatedWithAdressOIB_1"> Branislav Madžarević, OIB 08532132420, Virovitička 6, 31000 Osijek</derivirana_varijabla>
  </DomainObject.Predmet.StrankaFormatedWithAdressOIB>
  <DomainObject.Predmet.StrankaWithAdress>
    <izvorni_sadrzaj>Branislav Madžarević Virovitička 6,31000 Osijek</izvorni_sadrzaj>
    <derivirana_varijabla naziv="DomainObject.Predmet.StrankaWithAdress_1">Branislav Madžarević Virovitička 6,31000 Osijek</derivirana_varijabla>
  </DomainObject.Predmet.StrankaWithAdress>
  <DomainObject.Predmet.StrankaWithAdressOIB>
    <izvorni_sadrzaj>Branislav Madžarević, OIB 08532132420, Virovitička 6,31000 Osijek</izvorni_sadrzaj>
    <derivirana_varijabla naziv="DomainObject.Predmet.StrankaWithAdressOIB_1">Branislav Madžarević, OIB 08532132420, Virovitička 6,31000 Osijek</derivirana_varijabla>
  </DomainObject.Predmet.StrankaWithAdressOIB>
  <DomainObject.Predmet.StrankaNazivFormated>
    <izvorni_sadrzaj>Branislav Madžarević</izvorni_sadrzaj>
    <derivirana_varijabla naziv="DomainObject.Predmet.StrankaNazivFormated_1">Branislav Madžarević</derivirana_varijabla>
  </DomainObject.Predmet.StrankaNazivFormated>
  <DomainObject.Predmet.StrankaNazivFormatedOIB>
    <izvorni_sadrzaj>Branislav Madžarević, OIB 08532132420</izvorni_sadrzaj>
    <derivirana_varijabla naziv="DomainObject.Predmet.StrankaNazivFormatedOIB_1">Branislav Madžarević, OIB 08532132420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Branislav Madžarević</item>
    </izvorni_sadrzaj>
    <derivirana_varijabla naziv="DomainObject.Predmet.StrankaListFormated_1">
      <item>Branislav Madžarević</item>
    </derivirana_varijabla>
  </DomainObject.Predmet.StrankaListFormated>
  <DomainObject.Predmet.StrankaListFormatedOIB>
    <izvorni_sadrzaj>
      <item>Branislav Madžarević, OIB 08532132420</item>
    </izvorni_sadrzaj>
    <derivirana_varijabla naziv="DomainObject.Predmet.StrankaListFormatedOIB_1">
      <item>Branislav Madžarević, OIB 08532132420</item>
    </derivirana_varijabla>
  </DomainObject.Predmet.StrankaListFormatedOIB>
  <DomainObject.Predmet.StrankaListFormatedWithAdress>
    <izvorni_sadrzaj>
      <item>Branislav Madžarević, Virovitička 6, 31000 Osijek</item>
    </izvorni_sadrzaj>
    <derivirana_varijabla naziv="DomainObject.Predmet.StrankaListFormatedWithAdress_1">
      <item>Branislav Madžarević, Virovitička 6, 31000 Osijek</item>
    </derivirana_varijabla>
  </DomainObject.Predmet.StrankaListFormatedWithAdress>
  <DomainObject.Predmet.StrankaListFormatedWithAdressOIB>
    <izvorni_sadrzaj>
      <item>Branislav Madžarević, OIB 08532132420, Virovitička 6, 31000 Osijek</item>
    </izvorni_sadrzaj>
    <derivirana_varijabla naziv="DomainObject.Predmet.StrankaListFormatedWithAdressOIB_1">
      <item>Branislav Madžarević, OIB 08532132420, Virovitička 6, 31000 Osijek</item>
    </derivirana_varijabla>
  </DomainObject.Predmet.StrankaListFormatedWithAdressOIB>
  <DomainObject.Predmet.StrankaListNazivFormated>
    <izvorni_sadrzaj>
      <item>Branislav Madžarević</item>
    </izvorni_sadrzaj>
    <derivirana_varijabla naziv="DomainObject.Predmet.StrankaListNazivFormated_1">
      <item>Branislav Madžarević</item>
    </derivirana_varijabla>
  </DomainObject.Predmet.StrankaListNazivFormated>
  <DomainObject.Predmet.StrankaListNazivFormatedOIB>
    <izvorni_sadrzaj>
      <item>Branislav Madžarević, OIB 08532132420</item>
    </izvorni_sadrzaj>
    <derivirana_varijabla naziv="DomainObject.Predmet.StrankaListNazivFormatedOIB_1">
      <item>Branislav Madžarević, OIB 08532132420</item>
    </derivirana_varijabla>
  </DomainObject.Predmet.StrankaListNazivFormatedOIB>
  <DomainObject.Predmet.ProtuStrankaListFormated>
    <izvorni_sadrzaj>
      <item>PROFIL-PLAST d.o.o. za proizvodnju, trgovinu i usluge</item>
    </izvorni_sadrzaj>
    <derivirana_varijabla naziv="DomainObject.Predmet.ProtuStrankaListFormated_1">
      <item>PROFIL-PLAST d.o.o. za proizvodnju, trgovinu i usluge</item>
    </derivirana_varijabla>
  </DomainObject.Predmet.ProtuStrankaListFormated>
  <DomainObject.Predmet.ProtuStrankaListFormatedOIB>
    <izvorni_sadrzaj>
      <item>PROFIL-PLAST d.o.o. za proizvodnju, trgovinu i usluge, OIB 90495022799</item>
    </izvorni_sadrzaj>
    <derivirana_varijabla naziv="DomainObject.Predmet.ProtuStrankaListFormatedOIB_1">
      <item>PROFIL-PLAST d.o.o. za proizvodnju, trgovinu i usluge, OIB 90495022799</item>
    </derivirana_varijabla>
  </DomainObject.Predmet.ProtuStrankaListFormatedOIB>
  <DomainObject.Predmet.ProtuStrankaListFormatedWithAdress>
    <izvorni_sadrzaj>
      <item>PROFIL-PLAST d.o.o. za proizvodnju, trgovinu i usluge, Virovitička 6, 31000 Osijek</item>
    </izvorni_sadrzaj>
    <derivirana_varijabla naziv="DomainObject.Predmet.ProtuStrankaListFormatedWithAdress_1">
      <item>PROFIL-PLAST d.o.o. za proizvodnju, trgovinu i usluge, Virovitička 6, 31000 Osijek</item>
    </derivirana_varijabla>
  </DomainObject.Predmet.ProtuStrankaListFormatedWithAdress>
  <DomainObject.Predmet.ProtuStrankaListFormatedWithAdressOIB>
    <izvorni_sadrzaj>
      <item>PROFIL-PLAST d.o.o. za proizvodnju, trgovinu i usluge, OIB 90495022799, Virovitička 6, 31000 Osijek</item>
    </izvorni_sadrzaj>
    <derivirana_varijabla naziv="DomainObject.Predmet.ProtuStrankaListFormatedWithAdressOIB_1">
      <item>PROFIL-PLAST d.o.o. za proizvodnju, trgovinu i usluge, OIB 90495022799, Virovitička 6, 31000 Osijek</item>
    </derivirana_varijabla>
  </DomainObject.Predmet.ProtuStrankaListFormatedWithAdressOIB>
  <DomainObject.Predmet.ProtuStrankaListNazivFormated>
    <izvorni_sadrzaj>
      <item>PROFIL-PLAST d.o.o. za proizvodnju, trgovinu i usluge</item>
    </izvorni_sadrzaj>
    <derivirana_varijabla naziv="DomainObject.Predmet.ProtuStrankaListNazivFormated_1">
      <item>PROFIL-PLAST d.o.o. za proizvodnju, trgovinu i usluge</item>
    </derivirana_varijabla>
  </DomainObject.Predmet.ProtuStrankaListNazivFormated>
  <DomainObject.Predmet.ProtuStrankaListNazivFormatedOIB>
    <izvorni_sadrzaj>
      <item>PROFIL-PLAST d.o.o. za proizvodnju, trgovinu i usluge, OIB 90495022799</item>
    </izvorni_sadrzaj>
    <derivirana_varijabla naziv="DomainObject.Predmet.ProtuStrankaListNazivFormatedOIB_1">
      <item>PROFIL-PLAST d.o.o. za proizvodnju, trgovinu i usluge, OIB 90495022799</item>
    </derivirana_varijabla>
  </DomainObject.Predmet.ProtuStrankaListNazivFormatedOIB>
  <DomainObject.Predmet.OstaliListFormated>
    <izvorni_sadrzaj>
      <item>Zvonimir Močilac</item>
      <item>ŽDO GUO</item>
      <item>FINA</item>
    </izvorni_sadrzaj>
    <derivirana_varijabla naziv="DomainObject.Predmet.OstaliListFormated_1">
      <item>Zvonimir Močilac</item>
      <item>ŽDO GUO</item>
      <item>FINA</item>
    </derivirana_varijabla>
  </DomainObject.Predmet.OstaliListFormated>
  <DomainObject.Predmet.OstaliListFormatedOIB>
    <izvorni_sadrzaj>
      <item>Zvonimir Močilac, OIB 95935171001</item>
      <item>ŽDO GUO, OIB 61379160880</item>
      <item>FINA, OIB 85821130368</item>
    </izvorni_sadrzaj>
    <derivirana_varijabla naziv="DomainObject.Predmet.OstaliListFormatedOIB_1">
      <item>Zvonimir Močilac, OIB 95935171001</item>
      <item>ŽDO GUO, OIB 61379160880</item>
      <item>FINA, OIB 85821130368</item>
    </derivirana_varijabla>
  </DomainObject.Predmet.OstaliListFormatedOIB>
  <DomainObject.Predmet.OstaliListFormatedWithAdress>
    <izvorni_sadrzaj>
      <item>Zvonimir Močilac, Naselje Andrije Hebranga 72, 35000 Slavonski Brod</item>
      <item>ŽDO GUO</item>
      <item>FINA</item>
    </izvorni_sadrzaj>
    <derivirana_varijabla naziv="DomainObject.Predmet.OstaliListFormatedWithAdress_1">
      <item>Zvonimir Močilac, Naselje Andrije Hebranga 72, 35000 Slavonski Brod</item>
      <item>ŽDO GUO</item>
      <item>FINA</item>
    </derivirana_varijabla>
  </DomainObject.Predmet.OstaliListFormatedWithAdress>
  <DomainObject.Predmet.OstaliListFormatedWithAdressOIB>
    <izvorni_sadrzaj>
      <item>Zvonimir Močilac, OIB 95935171001, Naselje Andrije Hebranga 72, 35000 Slavonski Brod</item>
      <item>ŽDO GUO, OIB 61379160880</item>
      <item>FINA, OIB 85821130368</item>
    </izvorni_sadrzaj>
    <derivirana_varijabla naziv="DomainObject.Predmet.OstaliListFormatedWithAdressOIB_1">
      <item>Zvonimir Močilac, OIB 95935171001, Naselje Andrije Hebranga 72, 35000 Slavonski Brod</item>
      <item>ŽDO GUO, OIB 61379160880</item>
      <item>FINA, OIB 85821130368</item>
    </derivirana_varijabla>
  </DomainObject.Predmet.OstaliListFormatedWithAdressOIB>
  <DomainObject.Predmet.OstaliListNazivFormated>
    <izvorni_sadrzaj>
      <item>Zvonimir Močilac</item>
      <item>ŽDO GUO</item>
      <item>FINA</item>
    </izvorni_sadrzaj>
    <derivirana_varijabla naziv="DomainObject.Predmet.OstaliListNazivFormated_1">
      <item>Zvonimir Močilac</item>
      <item>ŽDO GUO</item>
      <item>FINA</item>
    </derivirana_varijabla>
  </DomainObject.Predmet.OstaliListNazivFormated>
  <DomainObject.Predmet.OstaliListNazivFormatedOIB>
    <izvorni_sadrzaj>
      <item>Zvonimir Močilac, OIB 95935171001</item>
      <item>ŽDO GUO, OIB 61379160880</item>
      <item>FINA, OIB 85821130368</item>
    </izvorni_sadrzaj>
    <derivirana_varijabla naziv="DomainObject.Predmet.OstaliListNazivFormatedOIB_1">
      <item>Zvonimir Močilac, OIB 95935171001</item>
      <item>ŽDO GUO, OIB 61379160880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Branislav Madžarević</izvorni_sadrzaj>
    <derivirana_varijabla naziv="DomainObject.Predmet.StrankaIDrugi_1">Branislav Madžarević</derivirana_varijabla>
  </DomainObject.Predmet.StrankaIDrugi>
  <DomainObject.Predmet.ProtustrankaIDrugi>
    <izvorni_sadrzaj>PROFIL-PLAST d.o.o. za proizvodnju, trgovinu i usluge</izvorni_sadrzaj>
    <derivirana_varijabla naziv="DomainObject.Predmet.ProtustrankaIDrugi_1">PROFIL-PLAST d.o.o. za proizvodnju, trgovinu i usluge</derivirana_varijabla>
  </DomainObject.Predmet.ProtustrankaIDrugi>
  <DomainObject.Predmet.StrankaIDrugiAdressOIB>
    <izvorni_sadrzaj>Branislav Madžarević, OIB 08532132420, Virovitička 6, 31000 Osijek</izvorni_sadrzaj>
    <derivirana_varijabla naziv="DomainObject.Predmet.StrankaIDrugiAdressOIB_1">Branislav Madžarević, OIB 08532132420, Virovitička 6, 31000 Osijek</derivirana_varijabla>
  </DomainObject.Predmet.StrankaIDrugiAdressOIB>
  <DomainObject.Predmet.ProtustrankaIDrugiAdressOIB>
    <izvorni_sadrzaj>PROFIL-PLAST d.o.o. za proizvodnju, trgovinu i usluge, OIB 90495022799, Virovitička 6, 31000 Osijek</izvorni_sadrzaj>
    <derivirana_varijabla naziv="DomainObject.Predmet.ProtustrankaIDrugiAdressOIB_1">PROFIL-PLAST d.o.o. za proizvodnju, trgovinu i usluge, OIB 90495022799, Virovitička 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travnja 2016.</izvorni_sadrzaj>
    <derivirana_varijabla naziv="DomainObject.Predmet.OdlukaRjesenje.DatumDonosenjaOdluke_1">12. travnja 2016.</derivirana_varijabla>
  </DomainObject.Predmet.OdlukaRjesenje.DatumDonosenjaOdluke>
  <DomainObject.Predmet.OdlukaRjesenje.DatumPravomocnosti>
    <izvorni_sadrzaj>29. travnja 2016.</izvorni_sadrzaj>
    <derivirana_varijabla naziv="DomainObject.Predmet.OdlukaRjesenje.DatumPravomocnosti_1">29. travnja 2016.</derivirana_varijabla>
  </DomainObject.Predmet.OdlukaRjesenje.DatumPravomocnosti>
  <DomainObject.Predmet.OdlukaRjesenje.Oznaka>
    <izvorni_sadrzaj>St-7/2016-20</izvorni_sadrzaj>
    <derivirana_varijabla naziv="DomainObject.Predmet.OdlukaRjesenje.Oznaka_1">St-7/2016-20</derivirana_varijabla>
  </DomainObject.Predmet.OdlukaRjesenje.Oznaka>
  <DomainObject.Predmet.SudioniciListNaziv>
    <izvorni_sadrzaj>
      <item>PROFIL-PLAST d.o.o. za proizvodnju, trgovinu i usluge</item>
      <item>Branislav Madžarević</item>
      <item>Zvonimir Močilac</item>
      <item>ŽDO GUO</item>
      <item>FINA</item>
    </izvorni_sadrzaj>
    <derivirana_varijabla naziv="DomainObject.Predmet.SudioniciListNaziv_1">
      <item>PROFIL-PLAST d.o.o. za proizvodnju, trgovinu i usluge</item>
      <item>Branislav Madžarević</item>
      <item>Zvonimir Močilac</item>
      <item>ŽDO GUO</item>
      <item>FINA</item>
    </derivirana_varijabla>
  </DomainObject.Predmet.SudioniciListNaziv>
  <DomainObject.Predmet.SudioniciListAdressOIB>
    <izvorni_sadrzaj>
      <item>PROFIL-PLAST d.o.o. za proizvodnju, trgovinu i usluge, OIB 90495022799, Virovitička 6,31000 Osijek</item>
      <item>Branislav Madžarević, OIB 08532132420, Virovitička 6,31000 Osijek</item>
      <item>Zvonimir Močilac, OIB 95935171001, Naselje Andrije Hebranga 72,35000 Slavonski Brod</item>
      <item>ŽDO GUO, OIB 61379160880</item>
      <item>FINA, OIB 85821130368</item>
    </izvorni_sadrzaj>
    <derivirana_varijabla naziv="DomainObject.Predmet.SudioniciListAdressOIB_1">
      <item>PROFIL-PLAST d.o.o. za proizvodnju, trgovinu i usluge, OIB 90495022799, Virovitička 6,31000 Osijek</item>
      <item>Branislav Madžarević, OIB 08532132420, Virovitička 6,31000 Osijek</item>
      <item>Zvonimir Močilac, OIB 95935171001, Naselje Andrije Hebranga 72,35000 Slavonski Brod</item>
      <item>ŽDO GUO, OIB 61379160880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90495022799</item>
      <item>, OIB 08532132420</item>
      <item>, OIB 95935171001</item>
      <item>, OIB 61379160880</item>
      <item>, OIB 85821130368</item>
    </izvorni_sadrzaj>
    <derivirana_varijabla naziv="DomainObject.Predmet.SudioniciListNazivOIB_1">
      <item>, OIB 90495022799</item>
      <item>, OIB 08532132420</item>
      <item>, OIB 95935171001</item>
      <item>, OIB 61379160880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405</properties:Words>
  <properties:Characters>2282</properties:Characters>
  <properties:Lines>70</properties:Lines>
  <properties:Paragraphs>21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2017-03-24T13:21:00Z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