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6f83" w14:paraId="f4c6f83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417D45">
        <w:rPr>
          <w:b/>
          <w:sz w:val="22"/>
          <w:szCs w:val="22"/>
        </w:rPr>
        <w:t>232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 w:rsidRP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417D45">
        <w:rPr>
          <w:sz w:val="22"/>
          <w:szCs w:val="22"/>
        </w:rPr>
        <w:t xml:space="preserve"> GLASUM j.d.o.o, Dubrovnik, Janjevska 17, MBS: 060291654, </w:t>
      </w:r>
      <w:r w:rsidR="006A704B">
        <w:rPr>
          <w:sz w:val="22"/>
          <w:szCs w:val="22"/>
        </w:rPr>
        <w:t>OIB:</w:t>
      </w:r>
      <w:r w:rsidR="00417D45">
        <w:rPr>
          <w:sz w:val="22"/>
          <w:szCs w:val="22"/>
        </w:rPr>
        <w:t>30190014065</w:t>
      </w:r>
      <w:r w:rsidR="00642867" w:rsidRPr="00352686">
        <w:rPr>
          <w:sz w:val="22"/>
          <w:szCs w:val="22"/>
        </w:rPr>
        <w:t xml:space="preserve">, </w:t>
      </w:r>
      <w:r w:rsidR="009D1100">
        <w:rPr>
          <w:sz w:val="22"/>
          <w:szCs w:val="22"/>
        </w:rPr>
        <w:t xml:space="preserve"> dana</w:t>
      </w:r>
      <w:r w:rsidR="006A704B">
        <w:rPr>
          <w:sz w:val="22"/>
          <w:szCs w:val="22"/>
        </w:rPr>
        <w:t xml:space="preserve"> 27. siječnja 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6A704B" w:rsidRPr="006A704B">
        <w:rPr>
          <w:sz w:val="22"/>
          <w:szCs w:val="22"/>
        </w:rPr>
        <w:t xml:space="preserve"> </w:t>
      </w:r>
      <w:r w:rsidR="00C763A9">
        <w:rPr>
          <w:sz w:val="22"/>
          <w:szCs w:val="22"/>
        </w:rPr>
        <w:t xml:space="preserve">GLASUM j.d.o.o, Dubrovnik, Janjevska 17, MBS: 060291654, OIB:30190014065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C763A9" w:rsidRPr="00C763A9">
        <w:rPr>
          <w:sz w:val="22"/>
          <w:szCs w:val="22"/>
        </w:rPr>
        <w:t xml:space="preserve"> </w:t>
      </w:r>
      <w:r w:rsidR="00C763A9">
        <w:rPr>
          <w:sz w:val="22"/>
          <w:szCs w:val="22"/>
        </w:rPr>
        <w:t>GLASUM j.d.o.o, Dubrovnik, Janjevska 17, MBS: 060291654, OIB:30190014065</w:t>
      </w:r>
      <w:r w:rsidR="00F07CF7" w:rsidRPr="00F07CF7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F55AB9">
        <w:rPr>
          <w:sz w:val="22"/>
          <w:szCs w:val="22"/>
        </w:rPr>
        <w:t xml:space="preserve">od </w:t>
      </w:r>
      <w:r w:rsidR="00C763A9">
        <w:rPr>
          <w:sz w:val="22"/>
          <w:szCs w:val="22"/>
        </w:rPr>
        <w:t xml:space="preserve">21.773,05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6A704B" w:rsidRPr="006A704B">
        <w:rPr>
          <w:b/>
        </w:rPr>
        <w:t>27. siječnja 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F64027">
        <w:rPr>
          <w:b/>
        </w:rPr>
        <w:t>, v.r.</w:t>
      </w:r>
      <w:r w:rsidR="00D70ECC" w:rsidRPr="006A704B">
        <w:rPr>
          <w:b/>
        </w:rPr>
        <w:t xml:space="preserve">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2E9A"/>
    <w:rsid w:val="002D1C7B"/>
    <w:rsid w:val="00321B8A"/>
    <w:rsid w:val="0034406E"/>
    <w:rsid w:val="00352686"/>
    <w:rsid w:val="0035600B"/>
    <w:rsid w:val="00365894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F4C0E"/>
    <w:rsid w:val="006046E7"/>
    <w:rsid w:val="006373AA"/>
    <w:rsid w:val="00642867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C529E7"/>
    <w:rsid w:val="00C5687A"/>
    <w:rsid w:val="00C60038"/>
    <w:rsid w:val="00C763A9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43A08"/>
    <w:rsid w:val="00F55AB9"/>
    <w:rsid w:val="00F6309B"/>
    <w:rsid w:val="00F64027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F64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02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02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02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02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F64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02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02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02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02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GLASUM j.d.o.o. za upravljanje i održavanja nekretnina, turizam, trgovinu i usluge</izvorni_sadrzaj>
    <derivirana_varijabla naziv="DomainObject.Predmet.ProtustrankaFormated_1">  GLASUM j.d.o.o. za upravljanje i održavanja nekretnina, turizam, trgovinu i usluge</derivirana_varijabla>
  </DomainObject.Predmet.ProtustrankaFormated>
  <DomainObject.Predmet.ProtustrankaFormatedOIB>
    <izvorni_sadrzaj>  GLASUM j.d.o.o. za upravljanje i održavanja nekretnina, turizam, trgovinu i usluge, OIB 30190014065</izvorni_sadrzaj>
    <derivirana_varijabla naziv="DomainObject.Predmet.ProtustrankaFormatedOIB_1">  GLASUM j.d.o.o. za upravljanje i održavanja nekretnina, turizam, trgovinu i usluge, OIB 30190014065</derivirana_varijabla>
  </DomainObject.Predmet.ProtustrankaFormatedOIB>
  <DomainObject.Predmet.ProtustrankaFormatedWithAdress>
    <izvorni_sadrzaj> GLASUM j.d.o.o. za upravljanje i održavanja nekretnina, turizam, trgovinu i usluge, Janjevska 17, 20000 Dubrovnik</izvorni_sadrzaj>
    <derivirana_varijabla naziv="DomainObject.Predmet.ProtustrankaFormatedWithAdress_1"> GLASUM j.d.o.o. za upravljanje i održavanja nekretnina, turizam, trgovinu i usluge, Janjevska 17, 20000 Dubrovnik</derivirana_varijabla>
  </DomainObject.Predmet.ProtustrankaFormatedWithAdress>
  <DomainObject.Predmet.ProtustrankaFormatedWithAdressOIB>
    <izvorni_sadrzaj> GLASUM j.d.o.o. za upravljanje i održavanja nekretnina, turizam, trgovinu i usluge, OIB 30190014065, Janjevska 17, 20000 Dubrovnik</izvorni_sadrzaj>
    <derivirana_varijabla naziv="DomainObject.Predmet.ProtustrankaFormatedWithAdressOIB_1"> GLASUM j.d.o.o. za upravljanje i održavanja nekretnina, turizam, trgovinu i usluge, OIB 30190014065, Janjevska 17, 20000 Dubrovnik</derivirana_varijabla>
  </DomainObject.Predmet.ProtustrankaFormatedWithAdressOIB>
  <DomainObject.Predmet.ProtustrankaWithAdress>
    <izvorni_sadrzaj>GLASUM j.d.o.o. za upravljanje i održavanja nekretnina, turizam, trgovinu i usluge Janjevska 17, 20000 Dubrovnik</izvorni_sadrzaj>
    <derivirana_varijabla naziv="DomainObject.Predmet.ProtustrankaWithAdress_1">GLASUM j.d.o.o. za upravljanje i održavanja nekretnina, turizam, trgovinu i usluge Janjevska 17, 20000 Dubrovnik</derivirana_varijabla>
  </DomainObject.Predmet.ProtustrankaWithAdress>
  <DomainObject.Predmet.ProtustrankaWithAdressOIB>
    <izvorni_sadrzaj>GLASUM j.d.o.o. za upravljanje i održavanja nekretnina, turizam, trgovinu i usluge, OIB 30190014065, Janjevska 17, 20000 Dubrovnik</izvorni_sadrzaj>
    <derivirana_varijabla naziv="DomainObject.Predmet.ProtustrankaWithAdressOIB_1">GLASUM j.d.o.o. za upravljanje i održavanja nekretnina, turizam, trgovinu i usluge, OIB 30190014065, Janjevska 17, 20000 Dubrovnik</derivirana_varijabla>
  </DomainObject.Predmet.ProtustrankaWithAdressOIB>
  <DomainObject.Predmet.ProtustrankaNazivFormated>
    <izvorni_sadrzaj>GLASUM j.d.o.o. za upravljanje i održavanja nekretnina, turizam, trgovinu i usluge</izvorni_sadrzaj>
    <derivirana_varijabla naziv="DomainObject.Predmet.ProtustrankaNazivFormated_1">GLASUM j.d.o.o. za upravljanje i održavanja nekretnina, turizam, trgovinu i usluge</derivirana_varijabla>
  </DomainObject.Predmet.ProtustrankaNazivFormated>
  <DomainObject.Predmet.ProtustrankaNazivFormatedOIB>
    <izvorni_sadrzaj>GLASUM j.d.o.o. za upravljanje i održavanja nekretnina, turizam, trgovinu i usluge, OIB 30190014065</izvorni_sadrzaj>
    <derivirana_varijabla naziv="DomainObject.Predmet.ProtustrankaNazivFormatedOIB_1">GLASUM j.d.o.o. za upravljanje i održavanja nekretnina, turizam, trgovinu i usluge, OIB 30190014065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21773.05</izvorni_sadrzaj>
    <derivirana_varijabla naziv="DomainObject.Predmet.TrenutnaVrijednost_1">21773.05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GLASUM j.d.o.o. za upravljanje i održavanja nekretnina, turizam, trgovinu i usluge</item>
    </izvorni_sadrzaj>
    <derivirana_varijabla naziv="DomainObject.Predmet.ProtuStrankaListFormated_1">
      <item>GLASUM j.d.o.o. za upravljanje i održavanja nekretnina, turizam, trgovinu i usluge</item>
    </derivirana_varijabla>
  </DomainObject.Predmet.ProtuStrankaListFormated>
  <DomainObject.Predmet.ProtuStrankaListFormatedOIB>
    <izvorni_sadrzaj>
      <item>GLASUM j.d.o.o. za upravljanje i održavanja nekretnina, turizam, trgovinu i usluge, OIB 30190014065</item>
    </izvorni_sadrzaj>
    <derivirana_varijabla naziv="DomainObject.Predmet.ProtuStrankaListFormatedOIB_1">
      <item>GLASUM j.d.o.o. za upravljanje i održavanja nekretnina, turizam, trgovinu i usluge, OIB 30190014065</item>
    </derivirana_varijabla>
  </DomainObject.Predmet.ProtuStrankaListFormatedOIB>
  <DomainObject.Predmet.ProtuStrankaListFormatedWithAdress>
    <izvorni_sadrzaj>
      <item>GLASUM j.d.o.o. za upravljanje i održavanja nekretnina, turizam, trgovinu i usluge, Janjevska 17, 20000 Dubrovnik</item>
    </izvorni_sadrzaj>
    <derivirana_varijabla naziv="DomainObject.Predmet.ProtuStrankaListFormatedWithAdress_1">
      <item>GLASUM j.d.o.o. za upravljanje i održavanja nekretnina, turizam, trgovinu i usluge, Janjevska 17, 20000 Dubrovnik</item>
    </derivirana_varijabla>
  </DomainObject.Predmet.ProtuStrankaListFormatedWithAdress>
  <DomainObject.Predmet.ProtuStrankaListFormatedWithAdressOIB>
    <izvorni_sadrzaj>
      <item>GLASUM j.d.o.o. za upravljanje i održavanja nekretnina, turizam, trgovinu i usluge, OIB 30190014065, Janjevska 17, 20000 Dubrovnik</item>
    </izvorni_sadrzaj>
    <derivirana_varijabla naziv="DomainObject.Predmet.ProtuStrankaListFormatedWithAdressOIB_1">
      <item>GLASUM j.d.o.o. za upravljanje i održavanja nekretnina, turizam, trgovinu i usluge, OIB 30190014065, Janjevska 17, 20000 Dubrovnik</item>
    </derivirana_varijabla>
  </DomainObject.Predmet.ProtuStrankaListFormatedWithAdressOIB>
  <DomainObject.Predmet.ProtuStrankaListNazivFormated>
    <izvorni_sadrzaj>
      <item>GLASUM j.d.o.o. za upravljanje i održavanja nekretnina, turizam, trgovinu i usluge</item>
    </izvorni_sadrzaj>
    <derivirana_varijabla naziv="DomainObject.Predmet.ProtuStrankaListNazivFormated_1">
      <item>GLASUM j.d.o.o. za upravljanje i održavanja nekretnina, turizam, trgovinu i usluge</item>
    </derivirana_varijabla>
  </DomainObject.Predmet.ProtuStrankaListNazivFormated>
  <DomainObject.Predmet.ProtuStrankaListNazivFormatedOIB>
    <izvorni_sadrzaj>
      <item>GLASUM j.d.o.o. za upravljanje i održavanja nekretnina, turizam, trgovinu i usluge, OIB 30190014065</item>
    </izvorni_sadrzaj>
    <derivirana_varijabla naziv="DomainObject.Predmet.ProtuStrankaListNazivFormatedOIB_1">
      <item>GLASUM j.d.o.o. za upravljanje i održavanja nekretnina, turizam, trgovinu i usluge, OIB 30190014065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GLASUM j.d.o.o. za upravljanje i održavanja nekretnina, turizam, trgovinu i usluge</izvorni_sadrzaj>
    <derivirana_varijabla naziv="DomainObject.Predmet.ProtustrankaIDrugi_1">GLASUM j.d.o.o. za upravljanje i održavanja nekretnina,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GLASUM j.d.o.o. za upravljanje i održavanja nekretnina, turizam, trgovinu i usluge, OIB 30190014065, Janjevska 17, 20000 Dubrovnik</izvorni_sadrzaj>
    <derivirana_varijabla naziv="DomainObject.Predmet.ProtustrankaIDrugiAdressOIB_1">GLASUM j.d.o.o. za upravljanje i održavanja nekretnina, turizam, trgovinu i usluge, OIB 30190014065, Janjevska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GLASUM j.d.o.o. za upravljanje i održavanja nekretnina, turizam, trgovinu i usluge</item>
    </izvorni_sadrzaj>
    <derivirana_varijabla naziv="DomainObject.Predmet.SudioniciListNaziv_1">
      <item>FINA, RC Split, Podružnica Dubrovnik</item>
      <item>GLASUM j.d.o.o. za upravljanje i održavanja nekretnina,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GLASUM j.d.o.o. za upravljanje i održavanja nekretnina, turizam, trgovinu i usluge, OIB 30190014065, Janjevska 17,20000 Dubrovnik</item>
    </izvorni_sadrzaj>
    <derivirana_varijabla naziv="DomainObject.Predmet.SudioniciListAdressOIB_1">
      <item>FINA, RC Split, Podružnica Dubrovnik, OIB 85821130368, Vukovarska 2,20000 Dubrovnik</item>
      <item>GLASUM j.d.o.o. za upravljanje i održavanja nekretnina, turizam, trgovinu i usluge, OIB 30190014065, Janjevska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30190014065</item>
    </izvorni_sadrzaj>
    <derivirana_varijabla naziv="DomainObject.Predmet.SudioniciListNazivOIB_1">
      <item>, OIB 85821130368</item>
      <item>, OIB 30190014065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341</properties:Words>
  <properties:Characters>2014</properties:Characters>
  <properties:Lines>49</properties:Lines>
  <properties:Paragraphs>18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2015-11-05T11:18:00Z</cp:lastPrinted>
  <dcterms:modified xmlns:xsi="http://www.w3.org/2001/XMLSchema-instance" xsi:type="dcterms:W3CDTF">2016-01-27T12:46:00Z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