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7a4d" w14:paraId="8b27a4d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0B120C">
        <w:t>5283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kojeg zastupa Županijsko </w:t>
      </w:r>
      <w:r w:rsidR="001F2FBF">
        <w:t>d</w:t>
      </w:r>
      <w:r>
        <w:t>ržavno odvjetništvo u Zagrebu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0B120C">
        <w:t>RZ KEMIJA d.o.o., Zagreb, Rakovčeva 6, OIB 76055494905</w:t>
      </w:r>
      <w:r w:rsidR="009459C3">
        <w:t>, dana 29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0B120C">
      <w:pPr>
        <w:jc w:val="center"/>
      </w:pPr>
    </w:p>
    <w:p w:rsidRDefault="001F2FBF" w:rsidP="001F2FBF" w:rsidR="00FE69D1" w:rsidRPr="00AB2745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0B120C">
        <w:rPr>
          <w:rFonts w:hAnsi="Times New Roman" w:ascii="Times New Roman"/>
          <w:szCs w:val="24"/>
        </w:rPr>
        <w:t>I</w:t>
      </w:r>
      <w:r w:rsidR="00FE69D1" w:rsidRPr="000B120C">
        <w:rPr>
          <w:rFonts w:hAnsi="Times New Roman" w:ascii="Times New Roman"/>
          <w:szCs w:val="24"/>
        </w:rPr>
        <w:t>.</w:t>
      </w:r>
      <w:r w:rsidRPr="000B120C">
        <w:rPr>
          <w:rFonts w:hAnsi="Times New Roman" w:ascii="Times New Roman"/>
          <w:szCs w:val="24"/>
        </w:rPr>
        <w:t xml:space="preserve"> </w:t>
      </w:r>
      <w:r w:rsidR="00FE69D1" w:rsidRPr="000B120C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0B120C">
        <w:rPr>
          <w:rFonts w:hAnsi="Times New Roman" w:ascii="Times New Roman"/>
          <w:szCs w:val="24"/>
        </w:rPr>
        <w:t>a</w:t>
      </w:r>
      <w:r w:rsidR="00FE69D1" w:rsidRPr="000B120C">
        <w:rPr>
          <w:rFonts w:hAnsi="Times New Roman" w:ascii="Times New Roman"/>
          <w:szCs w:val="24"/>
        </w:rPr>
        <w:t xml:space="preserve"> postupka nad dužnikom</w:t>
      </w:r>
      <w:r w:rsidRPr="000B120C">
        <w:rPr>
          <w:rFonts w:hAnsi="Times New Roman" w:ascii="Times New Roman"/>
          <w:szCs w:val="24"/>
        </w:rPr>
        <w:t xml:space="preserve"> </w:t>
      </w:r>
      <w:r w:rsidR="000B120C" w:rsidRPr="000B120C">
        <w:rPr>
          <w:rFonts w:hAnsi="Times New Roman" w:ascii="Times New Roman"/>
        </w:rPr>
        <w:t>RZ KEMIJA d.o.o., Zagreb, Rakovčeva 6, OIB 76055494905</w:t>
      </w:r>
      <w:r w:rsidR="00FE69D1" w:rsidRPr="00AB2745">
        <w:rPr>
          <w:rFonts w:hAnsi="Times New Roman" w:ascii="Times New Roman"/>
          <w:szCs w:val="24"/>
        </w:rPr>
        <w:t>.</w:t>
      </w:r>
    </w:p>
    <w:p w:rsidRDefault="00FE69D1" w:rsidP="00FE69D1" w:rsidR="00FE69D1" w:rsidRPr="00740EB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E23D88">
        <w:rPr>
          <w:b/>
        </w:rPr>
        <w:t>3. listopada</w:t>
      </w:r>
      <w:r w:rsidR="00FE69D1" w:rsidRPr="009C4185">
        <w:rPr>
          <w:b/>
        </w:rPr>
        <w:t xml:space="preserve"> 2016. u </w:t>
      </w:r>
      <w:r w:rsidR="00031813">
        <w:rPr>
          <w:b/>
        </w:rPr>
        <w:t>9,30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 po ŽDO Zagreb,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Pr="009B556F">
        <w:t>zakonski zastupnik dužnika</w:t>
      </w:r>
      <w:r w:rsidR="001F2FBF">
        <w:t xml:space="preserve"> </w:t>
      </w:r>
      <w:r w:rsidR="00031813">
        <w:t>Antun Zvrko</w:t>
      </w:r>
      <w:r w:rsidR="00D1431E">
        <w:t>,</w:t>
      </w:r>
      <w:r w:rsidR="001F2FBF">
        <w:t xml:space="preserve"> </w:t>
      </w:r>
    </w:p>
    <w:p w:rsidRDefault="00FE69D1" w:rsidP="00FE69D1" w:rsidR="00AB2745">
      <w:r>
        <w:t>-</w:t>
      </w:r>
      <w:r w:rsidR="002960FC">
        <w:t>FINA</w:t>
      </w:r>
      <w:r w:rsidR="00AB2745">
        <w:t>,</w:t>
      </w:r>
    </w:p>
    <w:p w:rsidRDefault="00AB2745" w:rsidP="00FE69D1" w:rsidR="00D1431E">
      <w:r>
        <w:t xml:space="preserve">- </w:t>
      </w:r>
      <w:r w:rsidR="00031813">
        <w:t>Croatia banka d.d. Zagreb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031813">
        <w:t>1756</w:t>
      </w:r>
      <w:r>
        <w:t xml:space="preserve">/15 od </w:t>
      </w:r>
      <w:r w:rsidR="00031813">
        <w:t>6. lipnja</w:t>
      </w:r>
      <w:r>
        <w:t xml:space="preserve"> 2016. godine obustavljen je skraćeni stečajni postupak nad dužnikom </w:t>
      </w:r>
      <w:r w:rsidR="000B120C">
        <w:t>RZ KEMIJA d.o.o., Zagreb, Rakovčeva 6, OIB 76055494905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031813">
        <w:t>15. siječnja</w:t>
      </w:r>
      <w:r w:rsidR="00E23D88">
        <w:t xml:space="preserve"> </w:t>
      </w:r>
      <w:r>
        <w:t>2016. godine</w:t>
      </w:r>
      <w:r w:rsidR="002F792C">
        <w:t xml:space="preserve"> u kojem navodi da prema dužniku ima tražbinu u iznosu od </w:t>
      </w:r>
      <w:r w:rsidR="00031813">
        <w:t>90.526,17</w:t>
      </w:r>
      <w:r w:rsidR="00AB2745">
        <w:t xml:space="preserve"> </w:t>
      </w:r>
      <w:r w:rsidR="00D1431E">
        <w:t>kn</w:t>
      </w:r>
      <w:r w:rsidR="00AB2745">
        <w:t xml:space="preserve">.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lastRenderedPageBreak/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AB2745">
        <w:t>,</w:t>
      </w:r>
      <w:r w:rsidR="00F67B83">
        <w:t xml:space="preserve"> FINA</w:t>
      </w:r>
      <w:r w:rsidR="00AB2745">
        <w:t xml:space="preserve"> i banka kod koje dužnik ima otvoren račun</w:t>
      </w:r>
      <w:r w:rsidR="00D1431E">
        <w:t xml:space="preserve">,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1431E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7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0B120C">
      <w:t>5283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EF7"/>
    <w:rsid w:val="00075BDC"/>
    <w:rsid w:val="00087859"/>
    <w:rsid w:val="000A252B"/>
    <w:rsid w:val="000B0BA1"/>
    <w:rsid w:val="000B120C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1760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A1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A1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5283</izvorni_sadrzaj>
    <derivirana_varijabla naziv="DomainObject.Predmet.Broj_1">5283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St-5283/2016</izvorni_sadrzaj>
    <derivirana_varijabla naziv="DomainObject.Predmet.OznakaBroj_1">St-5283/2016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RZ KEMIJA d.o.o.</izvorni_sadrzaj>
    <derivirana_varijabla naziv="DomainObject.Predmet.ProtustrankaFormated_1">  RZ KEMIJA d.o.o.</derivirana_varijabla>
  </DomainObject.Predmet.ProtustrankaFormated>
  <DomainObject.Predmet.ProtustrankaFormatedOIB>
    <izvorni_sadrzaj>  RZ KEMIJA d.o.o., OIB 76055494905</izvorni_sadrzaj>
    <derivirana_varijabla naziv="DomainObject.Predmet.ProtustrankaFormatedOIB_1">  RZ KEMIJA d.o.o., OIB 76055494905</derivirana_varijabla>
  </DomainObject.Predmet.ProtustrankaFormatedOIB>
  <DomainObject.Predmet.ProtustrankaFormatedWithAdress>
    <izvorni_sadrzaj> RZ KEMIJA d.o.o., Rakovčeva 6, 10000 Zagreb</izvorni_sadrzaj>
    <derivirana_varijabla naziv="DomainObject.Predmet.ProtustrankaFormatedWithAdress_1"> RZ KEMIJA d.o.o., Rakovčeva 6, 10000 Zagreb</derivirana_varijabla>
  </DomainObject.Predmet.ProtustrankaFormatedWithAdress>
  <DomainObject.Predmet.ProtustrankaFormatedWithAdressOIB>
    <izvorni_sadrzaj> RZ KEMIJA d.o.o., OIB 76055494905, Rakovčeva 6, 10000 Zagreb</izvorni_sadrzaj>
    <derivirana_varijabla naziv="DomainObject.Predmet.ProtustrankaFormatedWithAdressOIB_1"> RZ KEMIJA d.o.o., OIB 76055494905, Rakovčeva 6, 10000 Zagreb</derivirana_varijabla>
  </DomainObject.Predmet.ProtustrankaFormatedWithAdressOIB>
  <DomainObject.Predmet.ProtustrankaWithAdress>
    <izvorni_sadrzaj>RZ KEMIJA d.o.o. Rakovčeva 6, 10000 Zagreb</izvorni_sadrzaj>
    <derivirana_varijabla naziv="DomainObject.Predmet.ProtustrankaWithAdress_1">RZ KEMIJA d.o.o. Rakovčeva 6, 10000 Zagreb</derivirana_varijabla>
  </DomainObject.Predmet.ProtustrankaWithAdress>
  <DomainObject.Predmet.ProtustrankaWithAdressOIB>
    <izvorni_sadrzaj>RZ KEMIJA d.o.o., OIB 76055494905, Rakovčeva 6, 10000 Zagreb</izvorni_sadrzaj>
    <derivirana_varijabla naziv="DomainObject.Predmet.ProtustrankaWithAdressOIB_1">RZ KEMIJA d.o.o., OIB 76055494905, Rakovčeva 6, 10000 Zagreb</derivirana_varijabla>
  </DomainObject.Predmet.ProtustrankaWithAdressOIB>
  <DomainObject.Predmet.ProtustrankaNazivFormated>
    <izvorni_sadrzaj>RZ KEMIJA d.o.o.</izvorni_sadrzaj>
    <derivirana_varijabla naziv="DomainObject.Predmet.ProtustrankaNazivFormated_1">RZ KEMIJA d.o.o.</derivirana_varijabla>
  </DomainObject.Predmet.ProtustrankaNazivFormated>
  <DomainObject.Predmet.ProtustrankaNazivFormatedOIB>
    <izvorni_sadrzaj>RZ KEMIJA d.o.o., OIB 76055494905</izvorni_sadrzaj>
    <derivirana_varijabla naziv="DomainObject.Predmet.ProtustrankaNazivFormatedOIB_1">RZ KEMIJA d.o.o., OIB 76055494905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RZ KEMIJA d.o.o.</item>
    </izvorni_sadrzaj>
    <derivirana_varijabla naziv="DomainObject.Predmet.ProtuStrankaListFormated_1">
      <item>RZ KEMIJA d.o.o.</item>
    </derivirana_varijabla>
  </DomainObject.Predmet.ProtuStrankaListFormated>
  <DomainObject.Predmet.ProtuStrankaListFormatedOIB>
    <izvorni_sadrzaj>
      <item>RZ KEMIJA d.o.o., OIB 76055494905</item>
    </izvorni_sadrzaj>
    <derivirana_varijabla naziv="DomainObject.Predmet.ProtuStrankaListFormatedOIB_1">
      <item>RZ KEMIJA d.o.o., OIB 76055494905</item>
    </derivirana_varijabla>
  </DomainObject.Predmet.ProtuStrankaListFormatedOIB>
  <DomainObject.Predmet.ProtuStrankaListFormatedWithAdress>
    <izvorni_sadrzaj>
      <item>RZ KEMIJA d.o.o., Rakovčeva 6, 10000 Zagreb</item>
    </izvorni_sadrzaj>
    <derivirana_varijabla naziv="DomainObject.Predmet.ProtuStrankaListFormatedWithAdress_1">
      <item>RZ KEMIJA d.o.o., Rakovčeva 6, 10000 Zagreb</item>
    </derivirana_varijabla>
  </DomainObject.Predmet.ProtuStrankaListFormatedWithAdress>
  <DomainObject.Predmet.ProtuStrankaListFormatedWithAdressOIB>
    <izvorni_sadrzaj>
      <item>RZ KEMIJA d.o.o., OIB 76055494905, Rakovčeva 6, 10000 Zagreb</item>
    </izvorni_sadrzaj>
    <derivirana_varijabla naziv="DomainObject.Predmet.ProtuStrankaListFormatedWithAdressOIB_1">
      <item>RZ KEMIJA d.o.o., OIB 76055494905, Rakovčeva 6, 10000 Zagreb</item>
    </derivirana_varijabla>
  </DomainObject.Predmet.ProtuStrankaListFormatedWithAdressOIB>
  <DomainObject.Predmet.ProtuStrankaListNazivFormated>
    <izvorni_sadrzaj>
      <item>RZ KEMIJA d.o.o.</item>
    </izvorni_sadrzaj>
    <derivirana_varijabla naziv="DomainObject.Predmet.ProtuStrankaListNazivFormated_1">
      <item>RZ KEMIJA d.o.o.</item>
    </derivirana_varijabla>
  </DomainObject.Predmet.ProtuStrankaListNazivFormated>
  <DomainObject.Predmet.ProtuStrankaListNazivFormatedOIB>
    <izvorni_sadrzaj>
      <item>RZ KEMIJA d.o.o., OIB 76055494905</item>
    </izvorni_sadrzaj>
    <derivirana_varijabla naziv="DomainObject.Predmet.ProtuStrankaListNazivFormatedOIB_1">
      <item>RZ KEMIJA d.o.o., OIB 76055494905</item>
    </derivirana_varijabla>
  </DomainObject.Predmet.ProtuStrankaListNazivFormatedOIB>
  <DomainObject.Predmet.OstaliListFormated>
    <izvorni_sadrzaj>
      <item>Antun Zvrko</item>
    </izvorni_sadrzaj>
    <derivirana_varijabla naziv="DomainObject.Predmet.OstaliListFormated_1">
      <item>Antun Zvrko</item>
    </derivirana_varijabla>
  </DomainObject.Predmet.OstaliListFormated>
  <DomainObject.Predmet.OstaliListFormatedOIB>
    <izvorni_sadrzaj>
      <item>Antun Zvrko, OIB 24912690049</item>
    </izvorni_sadrzaj>
    <derivirana_varijabla naziv="DomainObject.Predmet.OstaliListFormatedOIB_1">
      <item>Antun Zvrko, OIB 24912690049</item>
    </derivirana_varijabla>
  </DomainObject.Predmet.OstaliListFormatedOIB>
  <DomainObject.Predmet.OstaliListFormatedWithAdress>
    <izvorni_sadrzaj>
      <item>Antun Zvrko, Križnog Puta 60, 10000 Zagreb</item>
    </izvorni_sadrzaj>
    <derivirana_varijabla naziv="DomainObject.Predmet.OstaliListFormatedWithAdress_1">
      <item>Antun Zvrko, Križnog Puta 60, 10000 Zagreb</item>
    </derivirana_varijabla>
  </DomainObject.Predmet.OstaliListFormatedWithAdress>
  <DomainObject.Predmet.OstaliListFormatedWithAdressOIB>
    <izvorni_sadrzaj>
      <item>Antun Zvrko, OIB 24912690049, Križnog Puta 60, 10000 Zagreb</item>
    </izvorni_sadrzaj>
    <derivirana_varijabla naziv="DomainObject.Predmet.OstaliListFormatedWithAdressOIB_1">
      <item>Antun Zvrko, OIB 24912690049, Križnog Puta 60, 10000 Zagreb</item>
    </derivirana_varijabla>
  </DomainObject.Predmet.OstaliListFormatedWithAdressOIB>
  <DomainObject.Predmet.OstaliListNazivFormated>
    <izvorni_sadrzaj>
      <item>Antun Zvrko</item>
    </izvorni_sadrzaj>
    <derivirana_varijabla naziv="DomainObject.Predmet.OstaliListNazivFormated_1">
      <item>Antun Zvrko</item>
    </derivirana_varijabla>
  </DomainObject.Predmet.OstaliListNazivFormated>
  <DomainObject.Predmet.OstaliListNazivFormatedOIB>
    <izvorni_sadrzaj>
      <item>Antun Zvrko, OIB 24912690049</item>
    </izvorni_sadrzaj>
    <derivirana_varijabla naziv="DomainObject.Predmet.OstaliListNazivFormatedOIB_1">
      <item>Antun Zvrko, OIB 24912690049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RZ KEMIJA d.o.o.</izvorni_sadrzaj>
    <derivirana_varijabla naziv="DomainObject.Predmet.ProtustrankaIDrugi_1">RZ KEMIJA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RZ KEMIJA d.o.o., OIB 76055494905, Rakovčeva 6, 10000 Zagreb</izvorni_sadrzaj>
    <derivirana_varijabla naziv="DomainObject.Predmet.ProtustrankaIDrugiAdressOIB_1">RZ KEMIJA d.o.o., OIB 76055494905, Rakovčeva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RZ KEMIJA d.o.o.</item>
      <item>FINA Regionalni centar Zagreb</item>
      <item>Antun Zvrko</item>
    </izvorni_sadrzaj>
    <derivirana_varijabla naziv="DomainObject.Predmet.SudioniciListNaziv_1">
      <item>RZ KEMIJA d.o.o.</item>
      <item>FINA Regionalni centar Zagreb</item>
      <item>Antun Zvrko</item>
    </derivirana_varijabla>
  </DomainObject.Predmet.SudioniciListNaziv>
  <DomainObject.Predmet.SudioniciListAdressOIB>
    <izvorni_sadrzaj>
      <item>RZ KEMIJA d.o.o., OIB 76055494905, Rakovčeva 6,10000 Zagreb</item>
      <item>FINA Regionalni centar Zagreb, OIB 85821130368, Trg svibanjskih žrtava 1995. 1,10000 Zagreb</item>
      <item>Antun Zvrko, OIB 24912690049, Križnog Puta 60,10000 Zagreb</item>
    </izvorni_sadrzaj>
    <derivirana_varijabla naziv="DomainObject.Predmet.SudioniciListAdressOIB_1">
      <item>RZ KEMIJA d.o.o., OIB 76055494905, Rakovčeva 6,10000 Zagreb</item>
      <item>FINA Regionalni centar Zagreb, OIB 85821130368, Trg svibanjskih žrtava 1995. 1,10000 Zagreb</item>
      <item>Antun Zvrko, OIB 24912690049, Križnog Puta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76055494905</item>
      <item>, OIB 85821130368</item>
      <item>, OIB 24912690049</item>
    </izvorni_sadrzaj>
    <derivirana_varijabla naziv="DomainObject.Predmet.SudioniciListNazivOIB_1">
      <item>, OIB 76055494905</item>
      <item>, OIB 85821130368</item>
      <item>, OIB 24912690049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442</properties:Words>
  <properties:Characters>2441</properties:Characters>
  <properties:Lines>70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2016-08-29T11:41:00Z</dcterms:created>
  <dc:creator>Korisnik</dc:creator>
  <cp:lastModifiedBy>Goranka Boljkovac</cp:lastModifiedBy>
  <cp:lastPrinted>2016-08-29T11:44:00Z</cp:lastPrinted>
  <dcterms:modified xmlns:xsi="http://www.w3.org/2001/XMLSchema-instance" xsi:type="dcterms:W3CDTF">2016-08-29T11:45:00Z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