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bd45" w14:paraId="ed9bd45" w:rsidRDefault="00537044" w:rsidP="00537044" w:rsidR="0053704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044" w:rsidP="00537044" w:rsidR="0053704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37044" w:rsidP="00537044" w:rsidR="005370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37044" w:rsidP="00537044" w:rsidR="005370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37044" w:rsidP="00537044" w:rsidR="00537044"/>
    <w:p w:rsidRDefault="00537044" w:rsidP="00537044" w:rsidR="005370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37044" w:rsidP="00537044" w:rsidR="005370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37044" w:rsidP="00537044" w:rsidR="005370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7653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TRIO NEKRETNINE d. o. o. Novigrad, Trg Poceto 7, OIB 61785806168, MBS 040214665, 3. prosinca 2015.</w:t>
      </w:r>
    </w:p>
    <w:p w:rsidRDefault="00537044" w:rsidP="00537044" w:rsidR="005370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37044" w:rsidP="00537044" w:rsidR="005370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7044" w:rsidP="00537044" w:rsidR="005370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TRIO NEKRETNINE d. o. o. Novigrad, Trg Poceto 7, OIB 61785806168, MBS 040214665.</w:t>
      </w:r>
    </w:p>
    <w:p w:rsidRDefault="00537044" w:rsidP="00537044" w:rsidR="005370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TRIO NEKRETNINE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1594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2F6828">
        <w:t>588.213,84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37044" w:rsidP="00537044" w:rsidR="005370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7044" w:rsidP="00537044" w:rsidR="005370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37044" w:rsidP="00537044" w:rsidR="0053704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37044" w:rsidP="00537044" w:rsidR="0053704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72854">
        <w:rPr>
          <w:rFonts w:cs="Times New Roman" w:eastAsia="Times New Roman"/>
          <w:szCs w:val="24"/>
          <w:lang w:eastAsia="hr-HR"/>
        </w:rPr>
        <w:t>, v. r.</w:t>
      </w:r>
    </w:p>
    <w:p w:rsidRDefault="00537044" w:rsidP="00537044" w:rsidR="005370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37044" w:rsidP="00537044" w:rsidR="005370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37044" w:rsidP="00537044" w:rsidR="005370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37044" w:rsidP="00537044" w:rsidR="005370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37044" w:rsidP="00537044" w:rsidR="005370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37044" w:rsidR="00537044"/>
    <w:sectPr w:rsidSect="00537044" w:rsidR="0053704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044" w:rsidP="00537044" w:rsidR="00537044">
      <w:r>
        <w:separator/>
      </w:r>
    </w:p>
  </w:endnote>
  <w:endnote w:id="0" w:type="continuationSeparator">
    <w:p w:rsidRDefault="00537044" w:rsidP="00537044" w:rsidR="00537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044" w:rsidP="00537044" w:rsidR="00537044">
      <w:r>
        <w:separator/>
      </w:r>
    </w:p>
  </w:footnote>
  <w:footnote w:id="0" w:type="continuationSeparator">
    <w:p w:rsidRDefault="00537044" w:rsidP="00537044" w:rsidR="00537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044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F62F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498/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044" w:rsidP="00537044" w:rsidR="00537044">
    <w:pPr>
      <w:pStyle w:val="Zaglavlje"/>
      <w:jc w:val="right"/>
    </w:pPr>
    <w:r>
      <w:t>11 St-498/2015-3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911"/>
    <w:rsid w:val="002F6828"/>
    <w:rsid w:val="00537044"/>
    <w:rsid w:val="00697911"/>
    <w:rsid w:val="007A5C5B"/>
    <w:rsid w:val="00C9611B"/>
    <w:rsid w:val="00EF62FC"/>
    <w:rsid w:val="00F7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70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0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0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70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70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0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6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2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2F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2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2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0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0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0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70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70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0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6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2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2F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2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2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 NEKRETNINE d. o. o. NOVIGRAD</izvorni_sadrzaj>
    <derivirana_varijabla naziv="DomainObject.Predmet.ProtustrankaFormated_1">  TRIO NEKRETNINE d. o. o. NOVIGRAD</derivirana_varijabla>
  </DomainObject.Predmet.ProtustrankaFormated>
  <DomainObject.Predmet.ProtustrankaFormatedOIB>
    <izvorni_sadrzaj>  TRIO NEKRETNINE d. o. o. NOVIGRAD, OIB 61785806168</izvorni_sadrzaj>
    <derivirana_varijabla naziv="DomainObject.Predmet.ProtustrankaFormatedOIB_1">  TRIO NEKRETNINE d. o. o. NOVIGRAD, OIB 61785806168</derivirana_varijabla>
  </DomainObject.Predmet.ProtustrankaFormatedOIB>
  <DomainObject.Predmet.ProtustrankaFormatedWithAdress>
    <izvorni_sadrzaj> TRIO NEKRETNINE d. o. o. NOVIGRAD, Trg Poceto 7, 52466 Novigrad</izvorni_sadrzaj>
    <derivirana_varijabla naziv="DomainObject.Predmet.ProtustrankaFormatedWithAdress_1"> TRIO NEKRETNINE d. o. o. NOVIGRAD, Trg Poceto 7, 52466 Novigrad</derivirana_varijabla>
  </DomainObject.Predmet.ProtustrankaFormatedWithAdress>
  <DomainObject.Predmet.ProtustrankaFormatedWithAdressOIB>
    <izvorni_sadrzaj> TRIO NEKRETNINE d. o. o. NOVIGRAD, OIB 61785806168, Trg Poceto 7, 52466 Novigrad</izvorni_sadrzaj>
    <derivirana_varijabla naziv="DomainObject.Predmet.ProtustrankaFormatedWithAdressOIB_1"> TRIO NEKRETNINE d. o. o. NOVIGRAD, OIB 61785806168, Trg Poceto 7, 52466 Novigrad</derivirana_varijabla>
  </DomainObject.Predmet.ProtustrankaFormatedWithAdressOIB>
  <DomainObject.Predmet.ProtustrankaWithAdress>
    <izvorni_sadrzaj>TRIO NEKRETNINE d. o. o. NOVIGRAD Trg Poceto 7, 52466 Novigrad</izvorni_sadrzaj>
    <derivirana_varijabla naziv="DomainObject.Predmet.ProtustrankaWithAdress_1">TRIO NEKRETNINE d. o. o. NOVIGRAD Trg Poceto 7, 52466 Novigrad</derivirana_varijabla>
  </DomainObject.Predmet.ProtustrankaWithAdress>
  <DomainObject.Predmet.ProtustrankaWithAdressOIB>
    <izvorni_sadrzaj>TRIO NEKRETNINE d. o. o. NOVIGRAD, OIB 61785806168, Trg Poceto 7, 52466 Novigrad</izvorni_sadrzaj>
    <derivirana_varijabla naziv="DomainObject.Predmet.ProtustrankaWithAdressOIB_1">TRIO NEKRETNINE d. o. o. NOVIGRAD, OIB 61785806168, Trg Poceto 7, 52466 Novigrad</derivirana_varijabla>
  </DomainObject.Predmet.ProtustrankaWithAdressOIB>
  <DomainObject.Predmet.ProtustrankaNazivFormated>
    <izvorni_sadrzaj>TRIO NEKRETNINE d. o. o. NOVIGRAD</izvorni_sadrzaj>
    <derivirana_varijabla naziv="DomainObject.Predmet.ProtustrankaNazivFormated_1">TRIO NEKRETNINE d. o. o. NOVIGRAD</derivirana_varijabla>
  </DomainObject.Predmet.ProtustrankaNazivFormated>
  <DomainObject.Predmet.ProtustrankaNazivFormatedOIB>
    <izvorni_sadrzaj>TRIO NEKRETNINE d. o. o. NOVIGRAD, OIB 61785806168</izvorni_sadrzaj>
    <derivirana_varijabla naziv="DomainObject.Predmet.ProtustrankaNazivFormatedOIB_1">TRIO NEKRETNINE d. o. o. NOVIGRAD, OIB 61785806168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588213.84</izvorni_sadrzaj>
    <derivirana_varijabla naziv="DomainObject.Predmet.TrenutnaVrijednost_1">588213.84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TRIO NEKRETNINE d. o. o. NOVIGRAD</item>
    </izvorni_sadrzaj>
    <derivirana_varijabla naziv="DomainObject.Predmet.ProtuStrankaListFormated_1">
      <item>TRIO NEKRETNINE d. o. o. NOVIGRAD</item>
    </derivirana_varijabla>
  </DomainObject.Predmet.ProtuStrankaListFormated>
  <DomainObject.Predmet.ProtuStrankaListFormatedOIB>
    <izvorni_sadrzaj>
      <item>TRIO NEKRETNINE d. o. o. NOVIGRAD, OIB 61785806168</item>
    </izvorni_sadrzaj>
    <derivirana_varijabla naziv="DomainObject.Predmet.ProtuStrankaListFormatedOIB_1">
      <item>TRIO NEKRETNINE d. o. o. NOVIGRAD, OIB 61785806168</item>
    </derivirana_varijabla>
  </DomainObject.Predmet.ProtuStrankaListFormatedOIB>
  <DomainObject.Predmet.ProtuStrankaListFormatedWithAdress>
    <izvorni_sadrzaj>
      <item>TRIO NEKRETNINE d. o. o. NOVIGRAD, Trg Poceto 7, 52466 Novigrad</item>
    </izvorni_sadrzaj>
    <derivirana_varijabla naziv="DomainObject.Predmet.ProtuStrankaListFormatedWithAdress_1">
      <item>TRIO NEKRETNINE d. o. o. NOVIGRAD, Trg Poceto 7, 52466 Novigrad</item>
    </derivirana_varijabla>
  </DomainObject.Predmet.ProtuStrankaListFormatedWithAdress>
  <DomainObject.Predmet.ProtuStrankaListFormatedWithAdressOIB>
    <izvorni_sadrzaj>
      <item>TRIO NEKRETNINE d. o. o. NOVIGRAD, OIB 61785806168, Trg Poceto 7, 52466 Novigrad</item>
    </izvorni_sadrzaj>
    <derivirana_varijabla naziv="DomainObject.Predmet.ProtuStrankaListFormatedWithAdressOIB_1">
      <item>TRIO NEKRETNINE d. o. o. NOVIGRAD, OIB 61785806168, Trg Poceto 7, 52466 Novigrad</item>
    </derivirana_varijabla>
  </DomainObject.Predmet.ProtuStrankaListFormatedWithAdressOIB>
  <DomainObject.Predmet.ProtuStrankaListNazivFormated>
    <izvorni_sadrzaj>
      <item>TRIO NEKRETNINE d. o. o. NOVIGRAD</item>
    </izvorni_sadrzaj>
    <derivirana_varijabla naziv="DomainObject.Predmet.ProtuStrankaListNazivFormated_1">
      <item>TRIO NEKRETNINE d. o. o. NOVIGRAD</item>
    </derivirana_varijabla>
  </DomainObject.Predmet.ProtuStrankaListNazivFormated>
  <DomainObject.Predmet.ProtuStrankaListNazivFormatedOIB>
    <izvorni_sadrzaj>
      <item>TRIO NEKRETNINE d. o. o. NOVIGRAD, OIB 61785806168</item>
    </izvorni_sadrzaj>
    <derivirana_varijabla naziv="DomainObject.Predmet.ProtuStrankaListNazivFormatedOIB_1">
      <item>TRIO NEKRETNINE d. o. o. NOVIGRAD, OIB 61785806168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TRIO NEKRETNINE d. o. o. NOVIGRAD</izvorni_sadrzaj>
    <derivirana_varijabla naziv="DomainObject.Predmet.ProtustrankaIDrugi_1">TRIO NEKRETNINE d. o. 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TRIO NEKRETNINE d. o. o. NOVIGRAD, OIB 61785806168, Trg Poceto 7, 52466 Novigrad</izvorni_sadrzaj>
    <derivirana_varijabla naziv="DomainObject.Predmet.ProtustrankaIDrugiAdressOIB_1">TRIO NEKRETNINE d. o. o. NOVIGRAD, OIB 61785806168, Trg Poceto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TRIO NEKRETNINE d. o. o. NOVIGRAD</item>
    </izvorni_sadrzaj>
    <derivirana_varijabla naziv="DomainObject.Predmet.SudioniciListNaziv_1">
      <item>FINANCIJSKA AGENCIJA, RC RIJEKA, PODRUŽNICA PULA, PULA</item>
      <item>TRIO NEKRETNINE d. o. 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TRIO NEKRETNINE d. o. o. NOVIGRAD, OIB 61785806168, Trg Poceto 7,52466 Novigrad</item>
    </izvorni_sadrzaj>
    <derivirana_varijabla naziv="DomainObject.Predmet.SudioniciListAdressOIB_1">
      <item>FINANCIJSKA AGENCIJA, RC RIJEKA, PODRUŽNICA PULA, PULA, OIB 85821130368, GIardini 5,52100 Pula</item>
      <item>TRIO NEKRETNINE d. o. o. NOVIGRAD, OIB 61785806168, Trg Poceto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61785806168</item>
    </izvorni_sadrzaj>
    <derivirana_varijabla naziv="DomainObject.Predmet.SudioniciListNazivOIB_1">
      <item>, OIB 85821130368</item>
      <item>, OIB 61785806168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2023</properties:Characters>
  <properties:Lines>50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2015-12-03T09:32:00Z</dcterms:created>
  <dc:creator>Mihaela Kaligari</dc:creator>
  <dc:description/>
  <cp:keywords/>
  <cp:lastModifiedBy>Ana Jeromela</cp:lastModifiedBy>
  <cp:lastPrinted>2015-12-15T13:05:00Z</cp:lastPrinted>
  <dcterms:modified xmlns:xsi="http://www.w3.org/2001/XMLSchema-instance" xsi:type="dcterms:W3CDTF">2015-12-15T13:05:00Z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