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c327" w14:paraId="f27c327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AE6063">
        <w:t>1108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495B18" w:rsidR="009D2F35">
      <w:pPr>
        <w:pStyle w:val="Tijeloteksta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AE6063">
        <w:t>AGRO BONUS d.o.o., Zagreb, Riječka ulica 10, MBS: 080998414, OIB: 39607067331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E6063">
        <w:t>AGRO BONUS d.o.o., Zagreb, Riječka ulica 10, MBS: 080998414, OIB: 39607067331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E6063">
        <w:t>Sabina Lalić, Osijek, Gundulićeva 5, OIB: 09145874795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E6063">
        <w:t>AGRO BONUS d.o.o., Zagreb, Riječka ulica 10, MBS: 080998414, OIB: 39607067331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AE6063">
        <w:rPr>
          <w:bCs/>
        </w:rPr>
        <w:t>18. svibnja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AE6063">
        <w:rPr>
          <w:bCs/>
        </w:rPr>
        <w:t>2661</w:t>
      </w:r>
      <w:r w:rsidRPr="00F877AB">
        <w:rPr>
          <w:bCs/>
        </w:rPr>
        <w:t xml:space="preserve"> od </w:t>
      </w:r>
      <w:r w:rsidR="00AE6063">
        <w:rPr>
          <w:bCs/>
        </w:rPr>
        <w:t>16. svibnja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AE6063">
        <w:t>AGRO BONUS d.o.o., Zagreb, Riječka ulica 10, MBS: 080998414, OIB: 39607067331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lastRenderedPageBreak/>
        <w:t>-</w:t>
      </w:r>
      <w:r>
        <w:rPr>
          <w:bCs/>
        </w:rPr>
        <w:t xml:space="preserve"> 2 - </w:t>
      </w:r>
    </w:p>
    <w:p w:rsidRDefault="002B023C" w:rsidP="002B023C" w:rsidR="002C75F3">
      <w:pPr>
        <w:pStyle w:val="Tijeloteksta"/>
        <w:tabs>
          <w:tab w:pos="8055" w:val="left"/>
        </w:tabs>
        <w:ind w:firstLine="708"/>
        <w:rPr>
          <w:bCs/>
        </w:rPr>
      </w:pPr>
      <w:r>
        <w:rPr>
          <w:bCs/>
        </w:rPr>
        <w:tab/>
      </w: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 w:rsidR="00AE6063">
        <w:rPr>
          <w:bCs/>
        </w:rPr>
        <w:t>1108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 xml:space="preserve">Kako su ispunjene pretpostavke iz citirane odredbe SZ-a, Trgovački sud u Osijeku </w:t>
      </w:r>
      <w:r w:rsidR="00AE6063">
        <w:t>2</w:t>
      </w:r>
      <w:r>
        <w:t>. kolovoza 2017. objavio je Oglas na mrežnoj stranici e-oglasna ploča sudova pod poslovnim brojem St-</w:t>
      </w:r>
      <w:r w:rsidR="00AE6063">
        <w:t>1108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2C75F3" w:rsidP="0015367E" w:rsidR="002C75F3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2C15FF">
        <w:t xml:space="preserve"> </w:t>
      </w:r>
      <w:r w:rsidR="002B023C">
        <w:t xml:space="preserve">suda – odmah – elektronskim putem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A8E" w:rsidP="00293A8E" w:rsidR="00293A8E">
      <w:r>
        <w:separator/>
      </w:r>
    </w:p>
  </w:endnote>
  <w:endnote w:id="0" w:type="continuationSeparator">
    <w:p w:rsidRDefault="00293A8E" w:rsidP="00293A8E" w:rsidR="00293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A8E" w:rsidP="00293A8E" w:rsidR="00293A8E">
      <w:r>
        <w:separator/>
      </w:r>
    </w:p>
  </w:footnote>
  <w:footnote w:id="0" w:type="continuationSeparator">
    <w:p w:rsidRDefault="00293A8E" w:rsidP="00293A8E" w:rsidR="00293A8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077E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93A8E"/>
    <w:rsid w:val="002A2AF5"/>
    <w:rsid w:val="002A5F00"/>
    <w:rsid w:val="002B023C"/>
    <w:rsid w:val="002C15FF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B18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09F6"/>
    <w:rsid w:val="00AD52E8"/>
    <w:rsid w:val="00AE6063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41032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293A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3A8E"/>
    <w:rPr>
      <w:sz w:val="24"/>
      <w:szCs w:val="24"/>
    </w:rPr>
  </w:style>
  <w:style w:styleId="Podnoje" w:type="paragraph">
    <w:name w:val="footer"/>
    <w:basedOn w:val="Normal"/>
    <w:link w:val="PodnojeChar"/>
    <w:rsid w:val="00293A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93A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293A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3A8E"/>
    <w:rPr>
      <w:sz w:val="24"/>
      <w:szCs w:val="24"/>
    </w:rPr>
  </w:style>
  <w:style w:styleId="Podnoje" w:type="paragraph">
    <w:name w:val="footer"/>
    <w:basedOn w:val="Normal"/>
    <w:link w:val="PodnojeChar"/>
    <w:rsid w:val="00293A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93A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St-1108/2017</izvorni_sadrzaj>
    <derivirana_varijabla naziv="DomainObject.Predmet.OznakaBroj_1">St-1108/2017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AGRO BONUS d.o.o.</izvorni_sadrzaj>
    <derivirana_varijabla naziv="DomainObject.Predmet.ProtustrankaFormated_1">  AGRO BONUS d.o.o.</derivirana_varijabla>
  </DomainObject.Predmet.ProtustrankaFormated>
  <DomainObject.Predmet.ProtustrankaFormatedOIB>
    <izvorni_sadrzaj>  AGRO BONUS d.o.o., OIB 39607067331</izvorni_sadrzaj>
    <derivirana_varijabla naziv="DomainObject.Predmet.ProtustrankaFormatedOIB_1">  AGRO BONUS d.o.o., OIB 39607067331</derivirana_varijabla>
  </DomainObject.Predmet.ProtustrankaFormatedOIB>
  <DomainObject.Predmet.ProtustrankaFormatedWithAdress>
    <izvorni_sadrzaj> AGRO BONUS d.o.o., Riječka ulica 10, 10000 Zagreb</izvorni_sadrzaj>
    <derivirana_varijabla naziv="DomainObject.Predmet.ProtustrankaFormatedWithAdress_1"> AGRO BONUS d.o.o., Riječka ulica 10, 10000 Zagreb</derivirana_varijabla>
  </DomainObject.Predmet.ProtustrankaFormatedWithAdress>
  <DomainObject.Predmet.ProtustrankaFormatedWithAdressOIB>
    <izvorni_sadrzaj> AGRO BONUS d.o.o., OIB 39607067331, Riječka ulica 10, 10000 Zagreb</izvorni_sadrzaj>
    <derivirana_varijabla naziv="DomainObject.Predmet.ProtustrankaFormatedWithAdressOIB_1"> AGRO BONUS d.o.o., OIB 39607067331, Riječka ulica 10, 10000 Zagreb</derivirana_varijabla>
  </DomainObject.Predmet.ProtustrankaFormatedWithAdressOIB>
  <DomainObject.Predmet.ProtustrankaWithAdress>
    <izvorni_sadrzaj>AGRO BONUS d.o.o. Riječka ulica 10, 10000 Zagreb</izvorni_sadrzaj>
    <derivirana_varijabla naziv="DomainObject.Predmet.ProtustrankaWithAdress_1">AGRO BONUS d.o.o. Riječka ulica 10, 10000 Zagreb</derivirana_varijabla>
  </DomainObject.Predmet.ProtustrankaWithAdress>
  <DomainObject.Predmet.ProtustrankaWithAdressOIB>
    <izvorni_sadrzaj>AGRO BONUS d.o.o., OIB 39607067331, Riječka ulica 10, 10000 Zagreb</izvorni_sadrzaj>
    <derivirana_varijabla naziv="DomainObject.Predmet.ProtustrankaWithAdressOIB_1">AGRO BONUS d.o.o., OIB 39607067331, Riječka ulica 10, 10000 Zagreb</derivirana_varijabla>
  </DomainObject.Predmet.ProtustrankaWithAdressOIB>
  <DomainObject.Predmet.ProtustrankaNazivFormated>
    <izvorni_sadrzaj>AGRO BONUS d.o.o.</izvorni_sadrzaj>
    <derivirana_varijabla naziv="DomainObject.Predmet.ProtustrankaNazivFormated_1">AGRO BONUS d.o.o.</derivirana_varijabla>
  </DomainObject.Predmet.ProtustrankaNazivFormated>
  <DomainObject.Predmet.ProtustrankaNazivFormatedOIB>
    <izvorni_sadrzaj>AGRO BONUS d.o.o., OIB 39607067331</izvorni_sadrzaj>
    <derivirana_varijabla naziv="DomainObject.Predmet.ProtustrankaNazivFormatedOIB_1">AGRO BONUS d.o.o., OIB 39607067331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BONUS d.o.o.</item>
    </izvorni_sadrzaj>
    <derivirana_varijabla naziv="DomainObject.Predmet.ProtuStrankaListFormated_1">
      <item>AGRO BONUS d.o.o.</item>
    </derivirana_varijabla>
  </DomainObject.Predmet.ProtuStrankaListFormated>
  <DomainObject.Predmet.ProtuStrankaListFormatedOIB>
    <izvorni_sadrzaj>
      <item>AGRO BONUS d.o.o., OIB 39607067331</item>
    </izvorni_sadrzaj>
    <derivirana_varijabla naziv="DomainObject.Predmet.ProtuStrankaListFormatedOIB_1">
      <item>AGRO BONUS d.o.o., OIB 39607067331</item>
    </derivirana_varijabla>
  </DomainObject.Predmet.ProtuStrankaListFormatedOIB>
  <DomainObject.Predmet.ProtuStrankaListFormatedWithAdress>
    <izvorni_sadrzaj>
      <item>AGRO BONUS d.o.o., Riječka ulica 10, 10000 Zagreb</item>
    </izvorni_sadrzaj>
    <derivirana_varijabla naziv="DomainObject.Predmet.ProtuStrankaListFormatedWithAdress_1">
      <item>AGRO BONUS d.o.o., Riječka ulica 10, 10000 Zagreb</item>
    </derivirana_varijabla>
  </DomainObject.Predmet.ProtuStrankaListFormatedWithAdress>
  <DomainObject.Predmet.ProtuStrankaListFormatedWithAdressOIB>
    <izvorni_sadrzaj>
      <item>AGRO BONUS d.o.o., OIB 39607067331, Riječka ulica 10, 10000 Zagreb</item>
    </izvorni_sadrzaj>
    <derivirana_varijabla naziv="DomainObject.Predmet.ProtuStrankaListFormatedWithAdressOIB_1">
      <item>AGRO BONUS d.o.o., OIB 39607067331, Riječka ulica 10, 10000 Zagreb</item>
    </derivirana_varijabla>
  </DomainObject.Predmet.ProtuStrankaListFormatedWithAdressOIB>
  <DomainObject.Predmet.ProtuStrankaListNazivFormated>
    <izvorni_sadrzaj>
      <item>AGRO BONUS d.o.o.</item>
    </izvorni_sadrzaj>
    <derivirana_varijabla naziv="DomainObject.Predmet.ProtuStrankaListNazivFormated_1">
      <item>AGRO BONUS d.o.o.</item>
    </derivirana_varijabla>
  </DomainObject.Predmet.ProtuStrankaListNazivFormated>
  <DomainObject.Predmet.ProtuStrankaListNazivFormatedOIB>
    <izvorni_sadrzaj>
      <item>AGRO BONUS d.o.o., OIB 39607067331</item>
    </izvorni_sadrzaj>
    <derivirana_varijabla naziv="DomainObject.Predmet.ProtuStrankaListNazivFormatedOIB_1">
      <item>AGRO BONUS d.o.o., OIB 39607067331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BONUS d.o.o.</izvorni_sadrzaj>
    <derivirana_varijabla naziv="DomainObject.Predmet.ProtustrankaIDrugi_1">AGRO BONUS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BONUS d.o.o., OIB 39607067331, Riječka ulica 10, 10000 Zagreb</izvorni_sadrzaj>
    <derivirana_varijabla naziv="DomainObject.Predmet.ProtustrankaIDrugiAdressOIB_1">AGRO BONUS d.o.o., OIB 39607067331, Riječka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BONUS d.o.o.</item>
      <item>FINA Regionalni centar Zagreb</item>
    </izvorni_sadrzaj>
    <derivirana_varijabla naziv="DomainObject.Predmet.SudioniciListNaziv_1">
      <item>AGRO BONUS d.o.o.</item>
      <item>FINA Regionalni centar Zagreb</item>
    </derivirana_varijabla>
  </DomainObject.Predmet.SudioniciListNaziv>
  <DomainObject.Predmet.SudioniciListAdressOIB>
    <izvorni_sadrzaj>
      <item>AGRO BONUS d.o.o., OIB 39607067331, Riječka ulica 10,10000 Zagreb</item>
      <item>FINA Regionalni centar Zagreb, OIB 85821130368, Trg svibanjskih žrtava 1995. 1,10000 Zagreb</item>
    </izvorni_sadrzaj>
    <derivirana_varijabla naziv="DomainObject.Predmet.SudioniciListAdressOIB_1">
      <item>AGRO BONUS d.o.o., OIB 39607067331, Riječka ulica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39607067331</item>
      <item>, OIB 85821130368</item>
    </izvorni_sadrzaj>
    <derivirana_varijabla naziv="DomainObject.Predmet.SudioniciListNazivOIB_1">
      <item>, OIB 39607067331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417C9-1776-44A1-AADA-469497DFC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3051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2017-12-07T13:08:00Z</dcterms:created>
  <dc:creator>Korisnik</dc:creator>
  <cp:lastModifiedBy>Žana Bem</cp:lastModifiedBy>
  <cp:lastPrinted>2017-07-31T07:19:00Z</cp:lastPrinted>
  <dcterms:modified xmlns:xsi="http://www.w3.org/2001/XMLSchema-instance" xsi:type="dcterms:W3CDTF">2017-12-07T13:09:00Z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