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2b51" w14:paraId="b7e2b51" w:rsidRDefault="001E0C75" w:rsidP="001E0C75" w:rsidR="001E0C75">
      <w:pPr>
        <w:pStyle w:val="Bezproreda"/>
        <w15:collapsed w:val="false"/>
        <w:rPr>
          <w:noProof/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0C75" w:rsidP="001E0C75" w:rsidR="001E0C75">
      <w:pPr>
        <w:pStyle w:val="Bezproreda"/>
      </w:pPr>
    </w:p>
    <w:p w:rsidRDefault="001E0C75" w:rsidP="001E0C75" w:rsidR="001E0C75">
      <w:pPr>
        <w:pStyle w:val="Bezproreda"/>
      </w:pPr>
      <w:r>
        <w:t>REPUBLIKA HRVATSKA</w:t>
      </w:r>
    </w:p>
    <w:p w:rsidRDefault="001E0C75" w:rsidP="001E0C75" w:rsidR="001E0C75">
      <w:pPr>
        <w:pStyle w:val="Bezproreda"/>
      </w:pPr>
      <w:r>
        <w:t>Trgovački sud u Zagrebu</w:t>
      </w:r>
    </w:p>
    <w:p w:rsidRDefault="001E0C75" w:rsidP="001E0C75" w:rsidR="001E0C75">
      <w:pPr>
        <w:pStyle w:val="Bezproreda"/>
      </w:pPr>
      <w:r>
        <w:t xml:space="preserve">Zagreb, Amruševa 2/II                                                                              </w:t>
      </w:r>
      <w:r w:rsidR="0068296F">
        <w:t xml:space="preserve">    </w:t>
      </w:r>
      <w:r w:rsidR="007D66A2">
        <w:t>70. St-2496/2016</w:t>
      </w:r>
      <w:r>
        <w:t xml:space="preserve">  </w:t>
      </w:r>
    </w:p>
    <w:p w:rsidRDefault="001E0C75" w:rsidP="001E0C75" w:rsidR="001E0C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0C75" w:rsidP="001E0C75" w:rsidR="001E0C75">
      <w:pPr>
        <w:pStyle w:val="Bezproreda"/>
        <w:jc w:val="center"/>
      </w:pPr>
      <w:r>
        <w:t>R E P U B L I K A   H R V A T S K A</w:t>
      </w:r>
    </w:p>
    <w:p w:rsidRDefault="001E0C75" w:rsidP="001E0C75" w:rsidR="001E0C75">
      <w:pPr>
        <w:pStyle w:val="Bezproreda"/>
        <w:jc w:val="center"/>
      </w:pPr>
    </w:p>
    <w:p w:rsidRDefault="001E0C75" w:rsidP="001E0C75" w:rsidR="001E0C75">
      <w:pPr>
        <w:pStyle w:val="Bezproreda"/>
        <w:jc w:val="center"/>
      </w:pPr>
      <w:r>
        <w:t>R J E Š E NJ E</w:t>
      </w:r>
    </w:p>
    <w:p w:rsidRDefault="009B0B4D" w:rsidP="009B0B4D" w:rsidR="009B0B4D"/>
    <w:p w:rsidRDefault="009B0B4D" w:rsidP="00C60B77" w:rsidR="00C60B77">
      <w:pPr>
        <w:pStyle w:val="Bezproreda"/>
        <w:jc w:val="both"/>
      </w:pPr>
      <w:r>
        <w:tab/>
        <w:t>Trgovački sud u Zagrebu, po sucu tog suda Maji Jurovicki, u stečajnom postupku nad Stečajnom masom iza stečajnog dužnika</w:t>
      </w:r>
      <w:r w:rsidR="00D55D0D">
        <w:t xml:space="preserve"> </w:t>
      </w:r>
      <w:r w:rsidR="00D55D0D" w:rsidRPr="00D55D0D">
        <w:t>DOMET GASTRO d.o.o. OIB: 324</w:t>
      </w:r>
      <w:r w:rsidR="00D55D0D">
        <w:t>81267295, Zagreb, Dračevička 44</w:t>
      </w:r>
      <w:r w:rsidR="00C60B77">
        <w:t xml:space="preserve">, </w:t>
      </w:r>
      <w:r w:rsidR="00D55D0D">
        <w:t>dana 2</w:t>
      </w:r>
      <w:r w:rsidR="004F3BD4">
        <w:t>8.ožujka 2018.</w:t>
      </w:r>
    </w:p>
    <w:p w:rsidRDefault="004F3BD4" w:rsidP="00C60B77" w:rsidR="004F3BD4">
      <w:pPr>
        <w:pStyle w:val="Bezproreda"/>
        <w:jc w:val="both"/>
      </w:pPr>
    </w:p>
    <w:p w:rsidRDefault="004F3BD4" w:rsidP="004F3BD4" w:rsidR="004F3BD4">
      <w:pPr>
        <w:pStyle w:val="Bezproreda"/>
        <w:jc w:val="center"/>
      </w:pPr>
      <w:r w:rsidRPr="004F3BD4">
        <w:t>r i j e š i o    je</w:t>
      </w:r>
    </w:p>
    <w:p w:rsidRDefault="00C60B77" w:rsidP="00C60B77" w:rsidR="00C60B77">
      <w:pPr>
        <w:pStyle w:val="Bezproreda"/>
        <w:jc w:val="both"/>
      </w:pPr>
    </w:p>
    <w:p w:rsidRDefault="004F3BD4" w:rsidP="004F3BD4" w:rsidR="004F3BD4">
      <w:pPr>
        <w:pStyle w:val="Bezproreda"/>
        <w:jc w:val="both"/>
      </w:pPr>
      <w:r>
        <w:t xml:space="preserve">I.  </w:t>
      </w:r>
      <w:r w:rsidR="007F1835">
        <w:t xml:space="preserve">   </w:t>
      </w:r>
      <w:r>
        <w:t xml:space="preserve">Određuje se upis Stečajne mase iza </w:t>
      </w:r>
      <w:r w:rsidR="00D55D0D" w:rsidRPr="00D55D0D">
        <w:t>DOMET GASTRO d.o.o. OIB: 32481267295, Zagreb, Dračevička 44</w:t>
      </w:r>
      <w:r w:rsidR="00D55D0D">
        <w:t xml:space="preserve"> </w:t>
      </w:r>
      <w:r>
        <w:t>u sudski registar Trgovačkog suda u Zagrebu.</w:t>
      </w:r>
    </w:p>
    <w:p w:rsidRDefault="004F3BD4" w:rsidP="004F3BD4" w:rsidR="004F3BD4">
      <w:pPr>
        <w:pStyle w:val="Bezproreda"/>
        <w:jc w:val="both"/>
      </w:pPr>
    </w:p>
    <w:p w:rsidRDefault="004F3BD4" w:rsidP="004F3BD4" w:rsidR="007F1835">
      <w:pPr>
        <w:pStyle w:val="Bezproreda"/>
        <w:jc w:val="both"/>
      </w:pPr>
      <w:r>
        <w:t xml:space="preserve">II.   Sjedište Stečajne mase iza </w:t>
      </w:r>
      <w:r w:rsidR="00D55D0D" w:rsidRPr="00D55D0D">
        <w:t>DOMET GASTRO d.o.o. OIB: 32481267295, Zagreb, Dračevička 44</w:t>
      </w:r>
      <w:r w:rsidR="008F4E48">
        <w:t xml:space="preserve">, </w:t>
      </w:r>
      <w:r w:rsidR="007F1835">
        <w:t>je</w:t>
      </w:r>
      <w:r>
        <w:t xml:space="preserve"> na adresi ureda steča</w:t>
      </w:r>
      <w:r w:rsidR="00020172">
        <w:t xml:space="preserve">jnog upravitelja </w:t>
      </w:r>
      <w:r w:rsidR="00480551">
        <w:t xml:space="preserve">Matko Ljuban, </w:t>
      </w:r>
      <w:r w:rsidR="00480551" w:rsidRPr="00480551">
        <w:t>Zagreba, Hrvatskih iseljenika 3.</w:t>
      </w:r>
    </w:p>
    <w:p w:rsidRDefault="00480551" w:rsidP="004F3BD4" w:rsidR="00480551">
      <w:pPr>
        <w:pStyle w:val="Bezproreda"/>
        <w:jc w:val="both"/>
      </w:pPr>
    </w:p>
    <w:p w:rsidRDefault="004F3BD4" w:rsidP="004F3BD4" w:rsidR="004F3BD4">
      <w:pPr>
        <w:pStyle w:val="Bezproreda"/>
        <w:jc w:val="both"/>
      </w:pPr>
      <w:r>
        <w:t xml:space="preserve">III.   Za stečajnog upravitelja Stečajne mase iza </w:t>
      </w:r>
      <w:r w:rsidR="00DA2CC4" w:rsidRPr="00DA2CC4">
        <w:t>DOMET GASTRO d.o.o. OIB: 324</w:t>
      </w:r>
      <w:r w:rsidR="00DA2CC4">
        <w:t xml:space="preserve">81267295, Zagreb, Dračevička 44 </w:t>
      </w:r>
      <w:r>
        <w:t xml:space="preserve">imenuje se </w:t>
      </w:r>
      <w:r w:rsidR="00BD3D33">
        <w:t xml:space="preserve">Matko Ljuban </w:t>
      </w:r>
      <w:r>
        <w:t>OIB:</w:t>
      </w:r>
      <w:r w:rsidR="00BD3D33">
        <w:t>28695463260</w:t>
      </w:r>
      <w:r>
        <w:t xml:space="preserve"> iz Zagreba, </w:t>
      </w:r>
      <w:r w:rsidR="00BD3D33">
        <w:t>Hrvatskih iseljenika 3.</w:t>
      </w:r>
    </w:p>
    <w:p w:rsidRDefault="00C60B77" w:rsidP="00C60B77" w:rsidR="00C60B77">
      <w:pPr>
        <w:pStyle w:val="Bezproreda"/>
        <w:jc w:val="both"/>
      </w:pPr>
    </w:p>
    <w:p w:rsidRDefault="009B49DD" w:rsidP="009B49DD" w:rsidR="009B49DD">
      <w:pPr>
        <w:pStyle w:val="Bezproreda"/>
        <w:jc w:val="center"/>
      </w:pPr>
      <w:r>
        <w:t>Obrazloženje</w:t>
      </w:r>
    </w:p>
    <w:p w:rsidRDefault="009B49DD" w:rsidP="009B49DD" w:rsidR="009B49DD">
      <w:pPr>
        <w:pStyle w:val="Bezproreda"/>
        <w:jc w:val="both"/>
      </w:pPr>
    </w:p>
    <w:p w:rsidRDefault="009B49DD" w:rsidP="00170AE1" w:rsidR="00FE24DD">
      <w:pPr>
        <w:pStyle w:val="Bezproreda"/>
        <w:jc w:val="both"/>
      </w:pPr>
      <w:r>
        <w:tab/>
      </w:r>
      <w:r w:rsidR="00FE24DD">
        <w:t xml:space="preserve">Rješenjem ovog suda </w:t>
      </w:r>
      <w:r w:rsidR="00480551">
        <w:t>23</w:t>
      </w:r>
      <w:r w:rsidR="00FE24DD" w:rsidRPr="00FE24DD">
        <w:t xml:space="preserve">. </w:t>
      </w:r>
      <w:r w:rsidR="00480551">
        <w:t>siječnja</w:t>
      </w:r>
      <w:r w:rsidR="00FE24DD">
        <w:t xml:space="preserve"> </w:t>
      </w:r>
      <w:r w:rsidR="00480551">
        <w:t>2018</w:t>
      </w:r>
      <w:r w:rsidR="00FE24DD" w:rsidRPr="00FE24DD">
        <w:t>. poslovni broj St-</w:t>
      </w:r>
      <w:r w:rsidR="003C4A46">
        <w:t>2496/2016</w:t>
      </w:r>
      <w:r w:rsidR="00FE24DD" w:rsidRPr="00FE24DD">
        <w:t xml:space="preserve"> otvoren je stečajni postupak nad dužnikom (točka I. rješenja), za stečajnog upravitelja imenovan</w:t>
      </w:r>
      <w:r w:rsidR="00D61B26">
        <w:t>a</w:t>
      </w:r>
      <w:r w:rsidR="00FE24DD" w:rsidRPr="00FE24DD">
        <w:t xml:space="preserve"> je </w:t>
      </w:r>
      <w:r w:rsidR="00293780" w:rsidRPr="00293780">
        <w:t xml:space="preserve">Iva Pinjuh Stjepović OIB: 60842552274 iz Zagreba, Draškovićeva 4a, pp544. </w:t>
      </w:r>
      <w:r w:rsidR="00FE24DD" w:rsidRPr="00FE24DD">
        <w:t>(točka II. rješenja), te istodobno nad dužnikom i zaključen stečajni postupak  (toč. III rješenja).</w:t>
      </w:r>
      <w:r w:rsidR="00FE24DD" w:rsidRPr="00FE24DD">
        <w:tab/>
      </w:r>
    </w:p>
    <w:p w:rsidRDefault="009B49DD" w:rsidP="009B49DD" w:rsidR="009B49DD">
      <w:pPr>
        <w:pStyle w:val="Bezproreda"/>
        <w:jc w:val="both"/>
      </w:pPr>
      <w:r>
        <w:tab/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9B49DD" w:rsidP="009B49DD" w:rsidR="009B49DD">
      <w:pPr>
        <w:pStyle w:val="Bezproreda"/>
        <w:jc w:val="both"/>
      </w:pPr>
      <w:r>
        <w:t xml:space="preserve">          Odredbe članaka 132. i 133. te članaka 286. – 292. ovoga Zakona primijenit će se na odgovarajući način.</w:t>
      </w:r>
    </w:p>
    <w:p w:rsidRDefault="009B49DD" w:rsidP="009B49DD" w:rsidR="009B49DD">
      <w:pPr>
        <w:pStyle w:val="Bezproreda"/>
        <w:jc w:val="both"/>
      </w:pPr>
      <w:r>
        <w:t xml:space="preserve">         Odredbom članka 133. stavak 1. SZ-a propisano je da nakon zaključenja stečajnoga postupka prema odredbi članka 132. stavka 2. tog Zakona stečajni upravitelj može u ime i za </w:t>
      </w:r>
      <w:r>
        <w:lastRenderedPageBreak/>
        <w:t>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>
        <w:tab/>
      </w:r>
    </w:p>
    <w:p w:rsidRDefault="009B49DD" w:rsidP="009B49DD" w:rsidR="009B49DD">
      <w:pPr>
        <w:pStyle w:val="Bezproreda"/>
        <w:jc w:val="both"/>
      </w:pPr>
      <w:r>
        <w:t xml:space="preserve">               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 </w:t>
      </w:r>
    </w:p>
    <w:p w:rsidRDefault="009B49DD" w:rsidP="009B49DD" w:rsidR="009B49DD">
      <w:pPr>
        <w:pStyle w:val="Bezproreda"/>
        <w:jc w:val="both"/>
      </w:pPr>
    </w:p>
    <w:p w:rsidRDefault="00293780" w:rsidP="00D61B26" w:rsidR="009B49DD">
      <w:pPr>
        <w:pStyle w:val="Bezproreda"/>
        <w:jc w:val="center"/>
      </w:pPr>
      <w:r>
        <w:t>U Zagrebu 2</w:t>
      </w:r>
      <w:r w:rsidR="00D61B26">
        <w:t>8</w:t>
      </w:r>
      <w:r w:rsidR="009B49DD">
        <w:t>. ožujka  2018.</w:t>
      </w:r>
    </w:p>
    <w:p w:rsidRDefault="009B49DD" w:rsidP="009B49DD" w:rsidR="009B49DD">
      <w:pPr>
        <w:pStyle w:val="Bezproreda"/>
        <w:jc w:val="both"/>
      </w:pPr>
    </w:p>
    <w:p w:rsidRDefault="009B49DD" w:rsidP="00D61B26" w:rsidR="009B49DD">
      <w:pPr>
        <w:pStyle w:val="Bezproreda"/>
        <w:jc w:val="right"/>
      </w:pPr>
      <w:r>
        <w:t xml:space="preserve">                                                                                                                      Stečajni sudac:</w:t>
      </w:r>
    </w:p>
    <w:p w:rsidRDefault="009B49DD" w:rsidP="009B49DD" w:rsidR="009B49DD">
      <w:pPr>
        <w:pStyle w:val="Bezproreda"/>
        <w:jc w:val="both"/>
      </w:pPr>
    </w:p>
    <w:p w:rsidRDefault="009B49DD" w:rsidP="00D61B26" w:rsidR="009B49DD">
      <w:pPr>
        <w:pStyle w:val="Bezproreda"/>
        <w:jc w:val="right"/>
      </w:pPr>
      <w:r>
        <w:t>Maja Jurovicki</w:t>
      </w:r>
      <w:r w:rsidR="00840917">
        <w:t xml:space="preserve">, v.r. </w:t>
      </w:r>
    </w:p>
    <w:p w:rsidRDefault="009B49DD" w:rsidP="009B49DD" w:rsidR="009B49DD">
      <w:pPr>
        <w:pStyle w:val="Bezproreda"/>
        <w:jc w:val="both"/>
      </w:pPr>
      <w:r>
        <w:t xml:space="preserve">                                                                                                                </w:t>
      </w:r>
    </w:p>
    <w:p w:rsidRDefault="009B49DD" w:rsidP="009B49DD" w:rsidR="009B49DD">
      <w:pPr>
        <w:pStyle w:val="Bezproreda"/>
        <w:jc w:val="both"/>
      </w:pPr>
      <w:r>
        <w:t xml:space="preserve">UPUTA O PRAVNOM LIJEKU:                                                    </w:t>
      </w:r>
      <w:r>
        <w:tab/>
      </w:r>
      <w:r>
        <w:tab/>
        <w:t xml:space="preserve">     </w:t>
      </w:r>
    </w:p>
    <w:p w:rsidRDefault="009B49DD" w:rsidP="009B49DD" w:rsidR="009B49DD">
      <w:pPr>
        <w:pStyle w:val="Bezproreda"/>
        <w:jc w:val="both"/>
      </w:pPr>
      <w:r>
        <w:t>Protiv ovog rješenja dopuštena je žalba u roku od 8 dana.</w:t>
      </w:r>
      <w:r>
        <w:tab/>
      </w:r>
    </w:p>
    <w:p w:rsidRDefault="009B49DD" w:rsidP="009B49DD" w:rsidR="009B49DD">
      <w:pPr>
        <w:pStyle w:val="Bezproreda"/>
        <w:jc w:val="both"/>
      </w:pPr>
    </w:p>
    <w:p w:rsidRDefault="00840917" w:rsidP="004F5146" w:rsidR="00840917">
      <w:pPr>
        <w:spacing w:lineRule="auto" w:line="240" w:after="0"/>
        <w:jc w:val="right"/>
      </w:pPr>
      <w:r>
        <w:t>za točnost otpravka-ovlašteni službenik</w:t>
      </w:r>
    </w:p>
    <w:p w:rsidRDefault="00840917" w:rsidP="004F5146" w:rsidR="00840917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9B49DD" w:rsidP="00C60B77" w:rsidR="009B49DD">
      <w:pPr>
        <w:pStyle w:val="Bezproreda"/>
        <w:jc w:val="both"/>
      </w:pPr>
    </w:p>
    <w:p w:rsidRDefault="009B49DD" w:rsidP="00C60B77" w:rsidR="009B49DD">
      <w:pPr>
        <w:pStyle w:val="Bezproreda"/>
        <w:jc w:val="both"/>
      </w:pPr>
    </w:p>
    <w:p w:rsidRDefault="009B49DD" w:rsidP="00C60B77" w:rsidR="009B49DD">
      <w:pPr>
        <w:pStyle w:val="Bezproreda"/>
        <w:jc w:val="both"/>
      </w:pPr>
    </w:p>
    <w:p w:rsidRDefault="009B49DD" w:rsidP="00C60B77" w:rsidR="009B49DD">
      <w:pPr>
        <w:pStyle w:val="Bezproreda"/>
        <w:jc w:val="both"/>
      </w:pPr>
    </w:p>
    <w:sectPr w:rsidSect="00AB733F" w:rsidR="009B49D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33F" w:rsidP="00AB733F" w:rsidR="00AB733F">
      <w:pPr>
        <w:spacing w:lineRule="auto" w:line="240" w:after="0"/>
      </w:pPr>
      <w:r>
        <w:separator/>
      </w:r>
    </w:p>
  </w:endnote>
  <w:end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33F" w:rsidP="00AB733F" w:rsidR="00AB733F">
      <w:pPr>
        <w:spacing w:lineRule="auto" w:line="240" w:after="0"/>
      </w:pPr>
      <w:r>
        <w:separator/>
      </w:r>
    </w:p>
  </w:footnote>
  <w:foot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2229657"/>
      <w:docPartObj>
        <w:docPartGallery w:val="Page Numbers (Top of Page)"/>
        <w:docPartUnique/>
      </w:docPartObj>
    </w:sdtPr>
    <w:sdtEndPr/>
    <w:sdtContent>
      <w:p w:rsidRDefault="00AB733F" w:rsidR="00AB733F">
        <w:pPr>
          <w:pStyle w:val="Zaglavlje"/>
          <w:jc w:val="center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40917">
          <w:rPr>
            <w:noProof/>
          </w:rPr>
          <w:t>2</w:t>
        </w:r>
        <w:r>
          <w:fldChar w:fldCharType="end"/>
        </w:r>
        <w:r>
          <w:t xml:space="preserve">                   </w:t>
        </w:r>
        <w:r w:rsidR="00C65E86">
          <w:t xml:space="preserve">                     </w:t>
        </w:r>
        <w:r w:rsidR="00293780">
          <w:t>70. St-2496/2016</w:t>
        </w:r>
      </w:p>
    </w:sdtContent>
  </w:sdt>
  <w:p w:rsidRDefault="00AB733F" w:rsidR="00AB73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3C1"/>
    <w:rsid w:val="00020172"/>
    <w:rsid w:val="00092DB4"/>
    <w:rsid w:val="000A3B24"/>
    <w:rsid w:val="000E2D55"/>
    <w:rsid w:val="001267DA"/>
    <w:rsid w:val="001663EC"/>
    <w:rsid w:val="00170AE1"/>
    <w:rsid w:val="001E0C75"/>
    <w:rsid w:val="00232808"/>
    <w:rsid w:val="00280362"/>
    <w:rsid w:val="00287AC6"/>
    <w:rsid w:val="00293780"/>
    <w:rsid w:val="0029406C"/>
    <w:rsid w:val="002E5431"/>
    <w:rsid w:val="00376532"/>
    <w:rsid w:val="003C4A46"/>
    <w:rsid w:val="003C52E4"/>
    <w:rsid w:val="00480551"/>
    <w:rsid w:val="004A266C"/>
    <w:rsid w:val="004A6FD1"/>
    <w:rsid w:val="004F3BD4"/>
    <w:rsid w:val="00547091"/>
    <w:rsid w:val="005A3043"/>
    <w:rsid w:val="005D7F89"/>
    <w:rsid w:val="005E45EE"/>
    <w:rsid w:val="005F0603"/>
    <w:rsid w:val="0062034D"/>
    <w:rsid w:val="0068296F"/>
    <w:rsid w:val="006D4850"/>
    <w:rsid w:val="006E1039"/>
    <w:rsid w:val="007223FE"/>
    <w:rsid w:val="00774E46"/>
    <w:rsid w:val="007D66A2"/>
    <w:rsid w:val="007F05EC"/>
    <w:rsid w:val="007F1835"/>
    <w:rsid w:val="00822BC7"/>
    <w:rsid w:val="00840917"/>
    <w:rsid w:val="008529A4"/>
    <w:rsid w:val="0088634F"/>
    <w:rsid w:val="00893E36"/>
    <w:rsid w:val="008F4E48"/>
    <w:rsid w:val="00932FEB"/>
    <w:rsid w:val="00945951"/>
    <w:rsid w:val="00956F3A"/>
    <w:rsid w:val="00985223"/>
    <w:rsid w:val="00990066"/>
    <w:rsid w:val="00992239"/>
    <w:rsid w:val="009B0B4D"/>
    <w:rsid w:val="009B49DD"/>
    <w:rsid w:val="009C1D2F"/>
    <w:rsid w:val="00AB733F"/>
    <w:rsid w:val="00AC541F"/>
    <w:rsid w:val="00AE7828"/>
    <w:rsid w:val="00B1288C"/>
    <w:rsid w:val="00B3431D"/>
    <w:rsid w:val="00BD3D33"/>
    <w:rsid w:val="00BF28BE"/>
    <w:rsid w:val="00C132D3"/>
    <w:rsid w:val="00C20660"/>
    <w:rsid w:val="00C60B77"/>
    <w:rsid w:val="00C65E86"/>
    <w:rsid w:val="00C85720"/>
    <w:rsid w:val="00CA4B81"/>
    <w:rsid w:val="00CC471B"/>
    <w:rsid w:val="00D52F2B"/>
    <w:rsid w:val="00D55D0D"/>
    <w:rsid w:val="00D60B6A"/>
    <w:rsid w:val="00D61B26"/>
    <w:rsid w:val="00DA2CC4"/>
    <w:rsid w:val="00DF581F"/>
    <w:rsid w:val="00E14101"/>
    <w:rsid w:val="00E2179D"/>
    <w:rsid w:val="00E427CA"/>
    <w:rsid w:val="00E56427"/>
    <w:rsid w:val="00E62C93"/>
    <w:rsid w:val="00E653C1"/>
    <w:rsid w:val="00E9625C"/>
    <w:rsid w:val="00F44EBF"/>
    <w:rsid w:val="00F7475A"/>
    <w:rsid w:val="00FE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840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91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917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91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91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840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9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917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9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9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upisu steč. mase  i imenovanje steč. upravitelja</izvorni_sadrzaj>
    <derivirana_varijabla naziv="DomainObject.Primjedba_1">Rješenje o upisu steč. mase  i imenovanje steč. upravitelja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2018.</izvorni_sadrzaj>
    <derivirana_varijabla naziv="DomainObject.Predmet.DatumRjesavanja_1">23.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St-2496/2016</izvorni_sadrzaj>
    <derivirana_varijabla naziv="DomainObject.Predmet.OznakaBroj_1">St-2496/2016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DOMET GASTRO d.o.o. za trgovinu i usluge</izvorni_sadrzaj>
    <derivirana_varijabla naziv="DomainObject.Predmet.ProtustrankaFormated_1">  DOMET GASTRO d.o.o. za trgovinu i usluge</derivirana_varijabla>
  </DomainObject.Predmet.ProtustrankaFormated>
  <DomainObject.Predmet.ProtustrankaFormatedOIB>
    <izvorni_sadrzaj>  DOMET GASTRO d.o.o. za trgovinu i usluge, OIB 32481267295</izvorni_sadrzaj>
    <derivirana_varijabla naziv="DomainObject.Predmet.ProtustrankaFormatedOIB_1">  DOMET GASTRO d.o.o. za trgovinu i usluge, OIB 32481267295</derivirana_varijabla>
  </DomainObject.Predmet.ProtustrankaFormatedOIB>
  <DomainObject.Predmet.ProtustrankaFormatedWithAdress>
    <izvorni_sadrzaj> DOMET GASTRO d.o.o. za trgovinu i usluge, Dračevička 44, 10000 Zagreb</izvorni_sadrzaj>
    <derivirana_varijabla naziv="DomainObject.Predmet.ProtustrankaFormatedWithAdress_1"> DOMET GASTRO d.o.o. za trgovinu i usluge, Dračevička 44, 10000 Zagreb</derivirana_varijabla>
  </DomainObject.Predmet.ProtustrankaFormatedWithAdress>
  <DomainObject.Predmet.ProtustrankaFormatedWithAdressOIB>
    <izvorni_sadrzaj> DOMET GASTRO d.o.o. za trgovinu i usluge, OIB 32481267295, Dračevička 44, 10000 Zagreb</izvorni_sadrzaj>
    <derivirana_varijabla naziv="DomainObject.Predmet.ProtustrankaFormatedWithAdressOIB_1"> DOMET GASTRO d.o.o. za trgovinu i usluge, OIB 32481267295, Dračevička 44, 10000 Zagreb</derivirana_varijabla>
  </DomainObject.Predmet.ProtustrankaFormatedWithAdressOIB>
  <DomainObject.Predmet.ProtustrankaWithAdress>
    <izvorni_sadrzaj>DOMET GASTRO d.o.o. za trgovinu i usluge Dračevička 44, 10000 Zagreb</izvorni_sadrzaj>
    <derivirana_varijabla naziv="DomainObject.Predmet.ProtustrankaWithAdress_1">DOMET GASTRO d.o.o. za trgovinu i usluge Dračevička 44, 10000 Zagreb</derivirana_varijabla>
  </DomainObject.Predmet.ProtustrankaWithAdress>
  <DomainObject.Predmet.ProtustrankaWithAdressOIB>
    <izvorni_sadrzaj>DOMET GASTRO d.o.o. za trgovinu i usluge, OIB 32481267295, Dračevička 44, 10000 Zagreb</izvorni_sadrzaj>
    <derivirana_varijabla naziv="DomainObject.Predmet.ProtustrankaWithAdressOIB_1">DOMET GASTRO d.o.o. za trgovinu i usluge, OIB 32481267295, Dračevička 44, 10000 Zagreb</derivirana_varijabla>
  </DomainObject.Predmet.ProtustrankaWithAdressOIB>
  <DomainObject.Predmet.ProtustrankaNazivFormated>
    <izvorni_sadrzaj>DOMET GASTRO d.o.o. za trgovinu i usluge</izvorni_sadrzaj>
    <derivirana_varijabla naziv="DomainObject.Predmet.ProtustrankaNazivFormated_1">DOMET GASTRO d.o.o. za trgovinu i usluge</derivirana_varijabla>
  </DomainObject.Predmet.ProtustrankaNazivFormated>
  <DomainObject.Predmet.ProtustrankaNazivFormatedOIB>
    <izvorni_sadrzaj>DOMET GASTRO d.o.o. za trgovinu i usluge, OIB 32481267295</izvorni_sadrzaj>
    <derivirana_varijabla naziv="DomainObject.Predmet.ProtustrankaNazivFormatedOIB_1">DOMET GASTRO d.o.o. za trgovinu i usluge, OIB 32481267295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Nanić</izvorni_sadrzaj>
    <derivirana_varijabla naziv="DomainObject.Predmet.StrankaFormated_1">  FINA Regionalni centar Zagreb; Ankica Nanić</derivirana_varijabla>
  </DomainObject.Predmet.StrankaFormated>
  <DomainObject.Predmet.StrankaFormatedOIB>
    <izvorni_sadrzaj>  FINA Regionalni centar Zagreb, OIB 85821130368; Ankica Nanić, OIB 81786633202</izvorni_sadrzaj>
    <derivirana_varijabla naziv="DomainObject.Predmet.StrankaFormatedOIB_1">  FINA Regionalni centar Zagreb, OIB 85821130368; Ankica Nanić, OIB 81786633202</derivirana_varijabla>
  </DomainObject.Predmet.StrankaFormatedOIB>
  <DomainObject.Predmet.StrankaFormatedWithAdress>
    <izvorni_sadrzaj> FINA Regionalni centar Zagreb, Trg svibanjskih žrtava 1995. 1, 10000 Zagreb; Ankica Nanić, Draganići 1, 10000 Zagreb</izvorni_sadrzaj>
    <derivirana_varijabla naziv="DomainObject.Predmet.StrankaFormatedWithAdress_1"> FINA Regionalni centar Zagreb, Trg svibanjskih žrtava 1995. 1, 10000 Zagreb; Ankica Nanić, Draganići 1, 10000 Zagreb</derivirana_varijabla>
  </DomainObject.Predmet.StrankaFormatedWithAdress>
  <DomainObject.Predmet.StrankaFormatedWithAdressOIB>
    <izvorni_sadrzaj> FINA Regionalni centar Zagreb, OIB 85821130368, Trg svibanjskih žrtava 1995. 1, 10000 Zagreb; Ankica Nanić, OIB 81786633202, Draganići 1, 10000 Zagreb</izvorni_sadrzaj>
    <derivirana_varijabla naziv="DomainObject.Predmet.StrankaFormatedWithAdressOIB_1"> FINA Regionalni centar Zagreb, OIB 85821130368, Trg svibanjskih žrtava 1995. 1, 10000 Zagreb; Ankica Nanić, OIB 81786633202, Draganići 1, 10000 Zagreb</derivirana_varijabla>
  </DomainObject.Predmet.StrankaFormatedWithAdressOIB>
  <DomainObject.Predmet.StrankaWithAdress>
    <izvorni_sadrzaj>FINA Regionalni centar Zagreb Trg svibanjskih žrtava 1995. 1,10000 Zagreb,Ankica Nanić Draganići 1,10000 Zagreb</izvorni_sadrzaj>
    <derivirana_varijabla naziv="DomainObject.Predmet.StrankaWithAdress_1">FINA Regionalni centar Zagreb Trg svibanjskih žrtava 1995. 1,10000 Zagreb,Ankica Nanić Draganići 1,10000 Zagreb</derivirana_varijabla>
  </DomainObject.Predmet.StrankaWithAdress>
  <DomainObject.Predmet.StrankaWithAdressOIB>
    <izvorni_sadrzaj>FINA Regionalni centar Zagreb, OIB 85821130368, Trg svibanjskih žrtava 1995. 1,10000 Zagreb,Ankica Nanić, OIB 81786633202, Draganići 1,10000 Zagreb</izvorni_sadrzaj>
    <derivirana_varijabla naziv="DomainObject.Predmet.StrankaWithAdressOIB_1">FINA Regionalni centar Zagreb, OIB 85821130368, Trg svibanjskih žrtava 1995. 1,10000 Zagreb,Ankica Nanić, OIB 81786633202, Draganići 1,10000 Zagreb</derivirana_varijabla>
  </DomainObject.Predmet.StrankaWithAdressOIB>
  <DomainObject.Predmet.StrankaNazivFormated>
    <izvorni_sadrzaj>FINA Regionalni centar Zagreb,Ankica Nanić</izvorni_sadrzaj>
    <derivirana_varijabla naziv="DomainObject.Predmet.StrankaNazivFormated_1">FINA Regionalni centar Zagreb,Ankica Nanić</derivirana_varijabla>
  </DomainObject.Predmet.StrankaNazivFormated>
  <DomainObject.Predmet.StrankaNazivFormatedOIB>
    <izvorni_sadrzaj>FINA Regionalni centar Zagreb, OIB 85821130368,Ankica Nanić, OIB 81786633202</izvorni_sadrzaj>
    <derivirana_varijabla naziv="DomainObject.Predmet.StrankaNazivFormatedOIB_1">FINA Regionalni centar Zagreb, OIB 85821130368,Ankica Nanić, OIB 81786633202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Ankica Nanić</item>
    </izvorni_sadrzaj>
    <derivirana_varijabla naziv="DomainObject.Predmet.StrankaListFormated_1">
      <item>FINA Regionalni centar Zagreb</item>
      <item>Ankica Nanić</item>
    </derivirana_varijabla>
  </DomainObject.Predmet.StrankaListFormated>
  <DomainObject.Predmet.StrankaListFormatedOIB>
    <izvorni_sadrzaj>
      <item>FINA Regionalni centar Zagreb, OIB 85821130368</item>
      <item>Ankica Nanić, OIB 81786633202</item>
    </izvorni_sadrzaj>
    <derivirana_varijabla naziv="DomainObject.Predmet.StrankaListFormatedOIB_1">
      <item>FINA Regionalni centar Zagreb, OIB 85821130368</item>
      <item>Ankica Nanić, OIB 81786633202</item>
    </derivirana_varijabla>
  </DomainObject.Predmet.StrankaListFormatedOIB>
  <DomainObject.Predmet.StrankaListFormatedWithAdress>
    <izvorni_sadrzaj>
      <item>FINA Regionalni centar Zagreb, Trg svibanjskih žrtava 1995. 1, 10000 Zagreb</item>
      <item>Ankica Nanić, Draganići 1, 10000 Zagreb</item>
    </izvorni_sadrzaj>
    <derivirana_varijabla naziv="DomainObject.Predmet.StrankaListFormatedWithAdress_1">
      <item>FINA Regionalni centar Zagreb, Trg svibanjskih žrtava 1995. 1, 10000 Zagreb</item>
      <item>Ankica Nanić, Draganići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Ankica Nanić, OIB 81786633202, Draganići 1, 10000 Zagreb</item>
    </izvorni_sadrzaj>
    <derivirana_varijabla naziv="DomainObject.Predmet.StrankaListFormatedWithAdressOIB_1">
      <item>FINA Regionalni centar Zagreb, OIB 85821130368, Trg svibanjskih žrtava 1995. 1, 10000 Zagreb</item>
      <item>Ankica Nanić, OIB 81786633202, Draganići 1, 10000 Zagreb</item>
    </derivirana_varijabla>
  </DomainObject.Predmet.StrankaListFormatedWithAdressOIB>
  <DomainObject.Predmet.StrankaListNazivFormated>
    <izvorni_sadrzaj>
      <item>FINA Regionalni centar Zagreb</item>
      <item>Ankica Nanić</item>
    </izvorni_sadrzaj>
    <derivirana_varijabla naziv="DomainObject.Predmet.StrankaListNazivFormated_1">
      <item>FINA Regionalni centar Zagreb</item>
      <item>Ankica Nanić</item>
    </derivirana_varijabla>
  </DomainObject.Predmet.StrankaListNazivFormated>
  <DomainObject.Predmet.StrankaListNazivFormatedOIB>
    <izvorni_sadrzaj>
      <item>FINA Regionalni centar Zagreb, OIB 85821130368</item>
      <item>Ankica Nanić, OIB 81786633202</item>
    </izvorni_sadrzaj>
    <derivirana_varijabla naziv="DomainObject.Predmet.StrankaListNazivFormatedOIB_1">
      <item>FINA Regionalni centar Zagreb, OIB 85821130368</item>
      <item>Ankica Nanić, OIB 81786633202</item>
    </derivirana_varijabla>
  </DomainObject.Predmet.StrankaListNazivFormatedOIB>
  <DomainObject.Predmet.ProtuStrankaListFormated>
    <izvorni_sadrzaj>
      <item>DOMET GASTRO d.o.o. za trgovinu i usluge</item>
    </izvorni_sadrzaj>
    <derivirana_varijabla naziv="DomainObject.Predmet.ProtuStrankaListFormated_1">
      <item>DOMET GASTRO d.o.o. za trgovinu i usluge</item>
    </derivirana_varijabla>
  </DomainObject.Predmet.ProtuStrankaListFormated>
  <DomainObject.Predmet.ProtuStrankaListFormatedOIB>
    <izvorni_sadrzaj>
      <item>DOMET GASTRO d.o.o. za trgovinu i usluge, OIB 32481267295</item>
    </izvorni_sadrzaj>
    <derivirana_varijabla naziv="DomainObject.Predmet.ProtuStrankaListFormatedOIB_1">
      <item>DOMET GASTRO d.o.o. za trgovinu i usluge, OIB 32481267295</item>
    </derivirana_varijabla>
  </DomainObject.Predmet.ProtuStrankaListFormatedOIB>
  <DomainObject.Predmet.ProtuStrankaListFormatedWithAdress>
    <izvorni_sadrzaj>
      <item>DOMET GASTRO d.o.o. za trgovinu i usluge, Dračevička 44, 10000 Zagreb</item>
    </izvorni_sadrzaj>
    <derivirana_varijabla naziv="DomainObject.Predmet.ProtuStrankaListFormatedWithAdress_1">
      <item>DOMET GASTRO d.o.o. za trgovinu i usluge, Dračevička 44, 10000 Zagreb</item>
    </derivirana_varijabla>
  </DomainObject.Predmet.ProtuStrankaListFormatedWithAdress>
  <DomainObject.Predmet.ProtuStrankaListFormatedWithAdressOIB>
    <izvorni_sadrzaj>
      <item>DOMET GASTRO d.o.o. za trgovinu i usluge, OIB 32481267295, Dračevička 44, 10000 Zagreb</item>
    </izvorni_sadrzaj>
    <derivirana_varijabla naziv="DomainObject.Predmet.ProtuStrankaListFormatedWithAdressOIB_1">
      <item>DOMET GASTRO d.o.o. za trgovinu i usluge, OIB 32481267295, Dračevička 44, 10000 Zagreb</item>
    </derivirana_varijabla>
  </DomainObject.Predmet.ProtuStrankaListFormatedWithAdressOIB>
  <DomainObject.Predmet.ProtuStrankaListNazivFormated>
    <izvorni_sadrzaj>
      <item>DOMET GASTRO d.o.o. za trgovinu i usluge</item>
    </izvorni_sadrzaj>
    <derivirana_varijabla naziv="DomainObject.Predmet.ProtuStrankaListNazivFormated_1">
      <item>DOMET GASTRO d.o.o. za trgovinu i usluge</item>
    </derivirana_varijabla>
  </DomainObject.Predmet.ProtuStrankaListNazivFormated>
  <DomainObject.Predmet.ProtuStrankaListNazivFormatedOIB>
    <izvorni_sadrzaj>
      <item>DOMET GASTRO d.o.o. za trgovinu i usluge, OIB 32481267295</item>
    </izvorni_sadrzaj>
    <derivirana_varijabla naziv="DomainObject.Predmet.ProtuStrankaListNazivFormatedOIB_1">
      <item>DOMET GASTRO d.o.o. za trgovinu i usluge, OIB 32481267295</item>
    </derivirana_varijabla>
  </DomainObject.Predmet.ProtuStrankaListNazivFormatedOIB>
  <DomainObject.Predmet.OstaliListFormated>
    <izvorni_sadrzaj>
      <item>Ankica Nanić</item>
    </izvorni_sadrzaj>
    <derivirana_varijabla naziv="DomainObject.Predmet.OstaliListFormated_1">
      <item>Ankica Nanić</item>
    </derivirana_varijabla>
  </DomainObject.Predmet.OstaliListFormated>
  <DomainObject.Predmet.OstaliListFormatedOIB>
    <izvorni_sadrzaj>
      <item>Ankica Nanić, OIB 81786633202</item>
    </izvorni_sadrzaj>
    <derivirana_varijabla naziv="DomainObject.Predmet.OstaliListFormatedOIB_1">
      <item>Ankica Nanić, OIB 81786633202</item>
    </derivirana_varijabla>
  </DomainObject.Predmet.OstaliListFormatedOIB>
  <DomainObject.Predmet.OstaliListFormatedWithAdress>
    <izvorni_sadrzaj>
      <item>Ankica Nanić, Draganići 1, 10000 Zagreb</item>
    </izvorni_sadrzaj>
    <derivirana_varijabla naziv="DomainObject.Predmet.OstaliListFormatedWithAdress_1">
      <item>Ankica Nanić, Draganići 1, 10000 Zagreb</item>
    </derivirana_varijabla>
  </DomainObject.Predmet.OstaliListFormatedWithAdress>
  <DomainObject.Predmet.OstaliListFormatedWithAdressOIB>
    <izvorni_sadrzaj>
      <item>Ankica Nanić, OIB 81786633202, Draganići 1, 10000 Zagreb</item>
    </izvorni_sadrzaj>
    <derivirana_varijabla naziv="DomainObject.Predmet.OstaliListFormatedWithAdressOIB_1">
      <item>Ankica Nanić, OIB 81786633202, Draganići 1, 10000 Zagreb</item>
    </derivirana_varijabla>
  </DomainObject.Predmet.OstaliListFormatedWithAdressOIB>
  <DomainObject.Predmet.OstaliListNazivFormated>
    <izvorni_sadrzaj>
      <item>Ankica Nanić</item>
    </izvorni_sadrzaj>
    <derivirana_varijabla naziv="DomainObject.Predmet.OstaliListNazivFormated_1">
      <item>Ankica Nanić</item>
    </derivirana_varijabla>
  </DomainObject.Predmet.OstaliListNazivFormated>
  <DomainObject.Predmet.OstaliListNazivFormatedOIB>
    <izvorni_sadrzaj>
      <item>Ankica Nanić, OIB 81786633202</item>
    </izvorni_sadrzaj>
    <derivirana_varijabla naziv="DomainObject.Predmet.OstaliListNazivFormatedOIB_1">
      <item>Ankica Nanić, OIB 81786633202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DOMET GASTRO d.o.o. za trgovinu i usluge</izvorni_sadrzaj>
    <derivirana_varijabla naziv="DomainObject.Predmet.ProtustrankaIDrugi_1">DOMET GASTRO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DOMET GASTRO d.o.o. za trgovinu i usluge, OIB 32481267295, Dračevička 44, 10000 Zagreb</izvorni_sadrzaj>
    <derivirana_varijabla naziv="DomainObject.Predmet.ProtustrankaIDrugiAdressOIB_1">DOMET GASTRO d.o.o. za trgovinu i usluge, OIB 32481267295, Dračevička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2018.</izvorni_sadrzaj>
    <derivirana_varijabla naziv="DomainObject.Predmet.OdlukaRjesenje.DatumDonosenjaOdluke_1">23. siječnja 2018.</derivirana_varijabla>
  </DomainObject.Predmet.OdlukaRjesenje.DatumDonosenjaOdluke>
  <DomainObject.Predmet.OdlukaRjesenje.DatumPravomocnosti>
    <izvorni_sadrzaj>9. veljače 2018.</izvorni_sadrzaj>
    <derivirana_varijabla naziv="DomainObject.Predmet.OdlukaRjesenje.DatumPravomocnosti_1">9. veljače 2018.</derivirana_varijabla>
  </DomainObject.Predmet.OdlukaRjesenje.DatumPravomocnosti>
  <DomainObject.Predmet.OdlukaRjesenje.Oznaka>
    <izvorni_sadrzaj>St-2496/2016-15</izvorni_sadrzaj>
    <derivirana_varijabla naziv="DomainObject.Predmet.OdlukaRjesenje.Oznaka_1">St-2496/2016-15</derivirana_varijabla>
  </DomainObject.Predmet.OdlukaRjesenje.Oznaka>
  <DomainObject.Predmet.SudioniciListNaziv>
    <izvorni_sadrzaj>
      <item>FINA Regionalni centar Zagreb</item>
      <item>DOMET GASTRO d.o.o. za trgovinu i usluge</item>
      <item>Ankica Nanić</item>
      <item>Ankica Nanić</item>
    </izvorni_sadrzaj>
    <derivirana_varijabla naziv="DomainObject.Predmet.SudioniciListNaziv_1">
      <item>FINA Regionalni centar Zagreb</item>
      <item>DOMET GASTRO d.o.o. za trgovinu i usluge</item>
      <item>Ankica Nanić</item>
      <item>Ankica Nanić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DOMET GASTRO d.o.o. za trgovinu i usluge, OIB 32481267295, Dračevička 44,10000 Zagreb</item>
      <item>Ankica Nanić, OIB 81786633202, Draganići 1,10000 Zagreb</item>
      <item>Ankica Nanić, OIB 81786633202, Draganići 1,10000 Zagreb</item>
    </izvorni_sadrzaj>
    <derivirana_varijabla naziv="DomainObject.Predmet.SudioniciListAdressOIB_1">
      <item>FINA Regionalni centar Zagreb, OIB 85821130368, Trg svibanjskih žrtava 1995. 1,10000 Zagreb</item>
      <item>DOMET GASTRO d.o.o. za trgovinu i usluge, OIB 32481267295, Dračevička 44,10000 Zagreb</item>
      <item>Ankica Nanić, OIB 81786633202, Draganići 1,10000 Zagreb</item>
      <item>Ankica Nanić, OIB 81786633202, Draganići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32481267295</item>
      <item>, OIB 81786633202</item>
      <item>, OIB 81786633202</item>
    </izvorni_sadrzaj>
    <derivirana_varijabla naziv="DomainObject.Predmet.SudioniciListNazivOIB_1">
      <item>, OIB 85821130368</item>
      <item>, OIB 32481267295</item>
      <item>, OIB 81786633202</item>
      <item>, OIB 81786633202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3380</properties:Characters>
  <properties:Lines>78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2018-03-27T13:18:00Z</dcterms:created>
  <dc:creator>Maja Jurovicki</dc:creator>
  <cp:lastModifiedBy>Mirjana Gašparić</cp:lastModifiedBy>
  <cp:lastPrinted>2018-03-28T06:30:00Z</cp:lastPrinted>
  <dcterms:modified xmlns:xsi="http://www.w3.org/2001/XMLSchema-instance" xsi:type="dcterms:W3CDTF">2018-03-28T06:31:00Z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(UPIS STEČAJNE MASE St-2496-16 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