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7ce6" w14:paraId="b677ce6" w:rsidRDefault="005A1F63" w:rsidP="00163A69" w:rsidR="00B76F48" w:rsidRPr="002F4075">
      <w:pPr>
        <w:jc w:val="both"/>
        <w15:collapsed w:val="false"/>
      </w:pPr>
      <w:bookmarkStart w:name="_GoBack" w:id="0"/>
      <w:bookmarkEnd w:id="0"/>
      <w:r w:rsidRPr="002F4075">
        <w:t>REPUBLIKA HRVATSKA</w:t>
      </w:r>
      <w:r w:rsidR="00FA179D" w:rsidRPr="002F4075">
        <w:tab/>
      </w:r>
      <w:r w:rsidR="00FA179D" w:rsidRPr="002F4075">
        <w:tab/>
      </w:r>
      <w:r w:rsidR="00FA179D" w:rsidRPr="002F4075">
        <w:tab/>
      </w:r>
      <w:r w:rsidR="00FA179D" w:rsidRPr="002F4075">
        <w:tab/>
      </w:r>
      <w:r w:rsidR="00FA179D" w:rsidRPr="002F4075">
        <w:tab/>
      </w:r>
      <w:r w:rsidR="00356442" w:rsidRPr="002F4075">
        <w:t xml:space="preserve">                     </w:t>
      </w:r>
      <w:r w:rsidR="00FA179D" w:rsidRPr="002F4075">
        <w:t>1</w:t>
      </w:r>
      <w:r w:rsidR="00D05F83" w:rsidRPr="002F4075">
        <w:t>0</w:t>
      </w:r>
      <w:r w:rsidR="00FA179D" w:rsidRPr="002F4075">
        <w:t xml:space="preserve"> St-</w:t>
      </w:r>
      <w:r w:rsidR="000E6D7F">
        <w:t>1146</w:t>
      </w:r>
      <w:r w:rsidR="00D05F83" w:rsidRPr="002F4075">
        <w:t>/2017</w:t>
      </w:r>
      <w:r w:rsidR="009A0676">
        <w:t>-</w:t>
      </w:r>
      <w:r w:rsidR="000E6D7F">
        <w:t>12</w:t>
      </w:r>
      <w:r w:rsidR="002F4075" w:rsidRPr="002F4075">
        <w:t xml:space="preserve"> </w:t>
      </w:r>
    </w:p>
    <w:p w:rsidRDefault="005A1F63" w:rsidP="00163A69" w:rsidR="00B7258F" w:rsidRPr="002F4075">
      <w:pPr>
        <w:jc w:val="both"/>
      </w:pPr>
      <w:r w:rsidRPr="002F4075">
        <w:t>TRGOVAČKI SUD U OSIJEKU</w:t>
      </w:r>
    </w:p>
    <w:p w:rsidRDefault="00617830" w:rsidP="00163A69" w:rsidR="00617830" w:rsidRPr="002F4075">
      <w:pPr>
        <w:jc w:val="both"/>
      </w:pPr>
    </w:p>
    <w:p w:rsidRDefault="00184DCC" w:rsidP="00163A69" w:rsidR="00184DCC" w:rsidRPr="002F4075">
      <w:pPr>
        <w:jc w:val="both"/>
      </w:pPr>
    </w:p>
    <w:p w:rsidRDefault="005A1F63" w:rsidP="005C2C46" w:rsidR="005A1F63" w:rsidRPr="002F4075">
      <w:pPr>
        <w:pStyle w:val="Naslov2"/>
        <w:rPr>
          <w:b w:val="false"/>
        </w:rPr>
      </w:pPr>
      <w:r w:rsidRPr="002F4075">
        <w:rPr>
          <w:b w:val="false"/>
        </w:rPr>
        <w:t>Z A P I S N I K</w:t>
      </w:r>
    </w:p>
    <w:p w:rsidRDefault="00184DCC" w:rsidP="00163A69" w:rsidR="00184DCC" w:rsidRPr="002F4075">
      <w:pPr>
        <w:jc w:val="both"/>
      </w:pPr>
    </w:p>
    <w:p w:rsidRDefault="006758A5" w:rsidP="00163A69" w:rsidR="006758A5" w:rsidRPr="002F4075">
      <w:pPr>
        <w:jc w:val="both"/>
      </w:pPr>
      <w:r w:rsidRPr="002F4075">
        <w:t>sa ročišta radi očitovanja o prijedlogu za otvaranje stečajnog postupka i ročište radi rasprave o pretpostavkama za otvaranje stečajnog postupka nad dužnikom</w:t>
      </w:r>
      <w:r w:rsidR="000862BF" w:rsidRPr="002F4075">
        <w:t xml:space="preserve"> </w:t>
      </w:r>
      <w:r w:rsidR="000E6D7F">
        <w:t>POMPER d.o.o. OIB: 01812249872, MBS: 080491881, Zagreb, Supilova 28</w:t>
      </w:r>
      <w:r w:rsidR="00C9552F">
        <w:t xml:space="preserve">, </w:t>
      </w:r>
      <w:r w:rsidRPr="002F4075">
        <w:t xml:space="preserve">održanog u prostorijama Trgovačkog suda u Osijeku, </w:t>
      </w:r>
      <w:r w:rsidR="00091C1D">
        <w:t>10. listopada</w:t>
      </w:r>
      <w:r w:rsidR="00D216C3" w:rsidRPr="002F4075">
        <w:t xml:space="preserve"> 2018</w:t>
      </w:r>
      <w:r w:rsidRPr="002F4075">
        <w:rPr>
          <w:bCs/>
        </w:rPr>
        <w:t xml:space="preserve">. </w:t>
      </w:r>
    </w:p>
    <w:p w:rsidRDefault="00184DCC" w:rsidP="00163A69" w:rsidR="00184DCC" w:rsidRPr="002F4075">
      <w:pPr>
        <w:jc w:val="both"/>
      </w:pPr>
    </w:p>
    <w:p w:rsidRDefault="005A1F63" w:rsidP="00163A69" w:rsidR="008156BE" w:rsidRPr="002F4075">
      <w:pPr>
        <w:jc w:val="both"/>
      </w:pPr>
      <w:r w:rsidRPr="002F4075">
        <w:t>NAZOČNI OD STRANE SUDA:</w:t>
      </w:r>
    </w:p>
    <w:p w:rsidRDefault="004F35CA" w:rsidP="00163A69" w:rsidR="005A1F63" w:rsidRPr="002F4075">
      <w:pPr>
        <w:numPr>
          <w:ilvl w:val="0"/>
          <w:numId w:val="1"/>
        </w:numPr>
        <w:jc w:val="both"/>
      </w:pPr>
      <w:r w:rsidRPr="002F4075">
        <w:t xml:space="preserve">mr. sc. </w:t>
      </w:r>
      <w:r w:rsidR="00D05F83" w:rsidRPr="002F4075">
        <w:t>Mirjana Baran</w:t>
      </w:r>
      <w:r w:rsidR="005A1F63" w:rsidRPr="002F4075">
        <w:t>, stečajni sudac</w:t>
      </w:r>
    </w:p>
    <w:p w:rsidRDefault="00D05F83" w:rsidP="00163A69" w:rsidR="005A1F63" w:rsidRPr="002F4075">
      <w:pPr>
        <w:numPr>
          <w:ilvl w:val="0"/>
          <w:numId w:val="1"/>
        </w:numPr>
        <w:jc w:val="both"/>
      </w:pPr>
      <w:r w:rsidRPr="002F4075">
        <w:t>Snježana Andrijanić</w:t>
      </w:r>
      <w:r w:rsidR="005A1F63" w:rsidRPr="002F4075">
        <w:t>, zapisničar.</w:t>
      </w:r>
    </w:p>
    <w:p w:rsidRDefault="00A47A3C" w:rsidP="00163A69" w:rsidR="00A47A3C" w:rsidRPr="002F4075">
      <w:pPr>
        <w:jc w:val="both"/>
      </w:pPr>
    </w:p>
    <w:p w:rsidRDefault="005A1F63" w:rsidP="00163A69" w:rsidR="00A47A3C" w:rsidRPr="002F4075">
      <w:pPr>
        <w:jc w:val="both"/>
        <w:rPr>
          <w:bCs/>
        </w:rPr>
      </w:pPr>
      <w:r w:rsidRPr="002F4075">
        <w:rPr>
          <w:bCs/>
        </w:rPr>
        <w:t xml:space="preserve">Početak u </w:t>
      </w:r>
      <w:r w:rsidR="00B33B4D">
        <w:rPr>
          <w:bCs/>
        </w:rPr>
        <w:t>9,45</w:t>
      </w:r>
      <w:r w:rsidRPr="002F4075">
        <w:rPr>
          <w:bCs/>
        </w:rPr>
        <w:t xml:space="preserve"> sati.</w:t>
      </w:r>
    </w:p>
    <w:p w:rsidRDefault="002B21D1" w:rsidP="00163A69" w:rsidR="002B21D1" w:rsidRPr="002F4075">
      <w:pPr>
        <w:jc w:val="both"/>
        <w:rPr>
          <w:bCs/>
        </w:rPr>
      </w:pPr>
    </w:p>
    <w:p w:rsidRDefault="00356442" w:rsidP="00356442" w:rsidR="00356442" w:rsidRPr="002F4075">
      <w:pPr>
        <w:jc w:val="both"/>
      </w:pPr>
      <w:r w:rsidRPr="002F4075">
        <w:t>OD POZVANIH PRISTUPILI:</w:t>
      </w:r>
    </w:p>
    <w:p w:rsidRDefault="00356442" w:rsidP="000862BF" w:rsidR="000862BF" w:rsidRPr="002F4075">
      <w:pPr>
        <w:numPr>
          <w:ilvl w:val="0"/>
          <w:numId w:val="2"/>
        </w:numPr>
        <w:tabs>
          <w:tab w:pos="720" w:val="num"/>
        </w:tabs>
        <w:ind w:left="720"/>
        <w:jc w:val="both"/>
      </w:pPr>
      <w:r w:rsidRPr="002F4075">
        <w:t>privremeni stečajni upravitelj</w:t>
      </w:r>
      <w:r w:rsidR="0066443E">
        <w:t>:</w:t>
      </w:r>
      <w:r w:rsidRPr="002F4075">
        <w:t xml:space="preserve"> </w:t>
      </w:r>
      <w:r w:rsidR="00AA627C">
        <w:t>Mirjana Viduka Varenina</w:t>
      </w:r>
    </w:p>
    <w:p w:rsidRDefault="00B33B4D" w:rsidP="00B33B4D" w:rsidR="00B33B4D" w:rsidRPr="002F4075">
      <w:pPr>
        <w:numPr>
          <w:ilvl w:val="0"/>
          <w:numId w:val="2"/>
        </w:numPr>
        <w:tabs>
          <w:tab w:pos="720" w:val="num"/>
        </w:tabs>
        <w:ind w:left="720"/>
        <w:jc w:val="both"/>
      </w:pPr>
      <w:r w:rsidRPr="002F4075">
        <w:t xml:space="preserve">ŽDO GUO Osijek zastupana po </w:t>
      </w:r>
      <w:r w:rsidR="00043FE7">
        <w:t>Željka Radlović, zamjenica ŽDO</w:t>
      </w:r>
    </w:p>
    <w:p w:rsidRDefault="00C26353" w:rsidP="00155E1A" w:rsidR="00C26353" w:rsidRPr="002F4075">
      <w:pPr>
        <w:ind w:left="360"/>
        <w:jc w:val="both"/>
      </w:pPr>
    </w:p>
    <w:p w:rsidRDefault="00356442" w:rsidP="00356442" w:rsidR="00356442" w:rsidRPr="002F4075">
      <w:pPr>
        <w:ind w:firstLine="696" w:left="720"/>
        <w:jc w:val="both"/>
      </w:pPr>
      <w:r w:rsidRPr="002F4075">
        <w:t xml:space="preserve">Utvrđuje se da nisu pristupili predlagatelj FINA i zastupnik dužnika koji su </w:t>
      </w:r>
    </w:p>
    <w:p w:rsidRDefault="00356442" w:rsidP="00356442" w:rsidR="00356442" w:rsidRPr="002F4075">
      <w:pPr>
        <w:jc w:val="both"/>
      </w:pPr>
      <w:r w:rsidRPr="002F4075">
        <w:t>uredno pozvani.</w:t>
      </w:r>
    </w:p>
    <w:p w:rsidRDefault="00B701EB" w:rsidP="00356442" w:rsidR="00356442" w:rsidRPr="002F4075">
      <w:pPr>
        <w:jc w:val="both"/>
      </w:pPr>
      <w:r w:rsidRPr="002F4075">
        <w:t xml:space="preserve"> </w:t>
      </w:r>
    </w:p>
    <w:p w:rsidRDefault="00EE0531" w:rsidP="002F4075" w:rsidR="00EE0531" w:rsidRPr="002F4075">
      <w:pPr>
        <w:ind w:firstLine="1416"/>
        <w:jc w:val="both"/>
      </w:pPr>
      <w:r w:rsidRPr="002F4075">
        <w:t xml:space="preserve">Utvrđuje se da je sud zaprimio pisani izvješće FINE od </w:t>
      </w:r>
      <w:r w:rsidR="000E6D7F">
        <w:t>10</w:t>
      </w:r>
      <w:r w:rsidR="00C9552F">
        <w:t>. kolovoza</w:t>
      </w:r>
      <w:r w:rsidRPr="002F4075">
        <w:t xml:space="preserve"> 2018. u kojem navodi kako u cijelosti ostaje kod navoda iz prijedloga za otvaranje stečajnog postupka nad dužnikom i da je dužnik na dan prijedloga za otvaranje stečajnog postupka imao neizvršene osnove za plaćanje u neprekinutom razdoblju od 120 dana u ukupnom iznosu od </w:t>
      </w:r>
      <w:r w:rsidR="000E6D7F">
        <w:t>56.811,70</w:t>
      </w:r>
      <w:r w:rsidRPr="002F4075">
        <w:t xml:space="preserve"> kn.</w:t>
      </w:r>
    </w:p>
    <w:p w:rsidRDefault="00356442" w:rsidP="00356442" w:rsidR="00356442" w:rsidRPr="002F4075">
      <w:pPr>
        <w:jc w:val="both"/>
      </w:pPr>
    </w:p>
    <w:p w:rsidRDefault="0036674A" w:rsidP="00356442" w:rsidR="00356442" w:rsidRPr="002F4075">
      <w:pPr>
        <w:jc w:val="both"/>
      </w:pPr>
      <w:r w:rsidRPr="002F4075">
        <w:t>Privremeni stečajni upravitelj os</w:t>
      </w:r>
      <w:r w:rsidR="00356442" w:rsidRPr="002F4075">
        <w:t xml:space="preserve">taje u cijelosti kod svog pisanog izvješća od </w:t>
      </w:r>
      <w:r w:rsidR="00AA627C">
        <w:t>1. listopada</w:t>
      </w:r>
      <w:r w:rsidR="00356442" w:rsidRPr="002F4075">
        <w:t xml:space="preserve"> 2018. godine koje se</w:t>
      </w:r>
      <w:r w:rsidRPr="002F4075">
        <w:t xml:space="preserve"> </w:t>
      </w:r>
      <w:r w:rsidR="00356442" w:rsidRPr="002F4075">
        <w:t xml:space="preserve">nalazi u spisu na listu broj </w:t>
      </w:r>
      <w:r w:rsidR="000862BF" w:rsidRPr="002F4075">
        <w:t>2</w:t>
      </w:r>
      <w:r w:rsidR="000E6D7F">
        <w:t>0</w:t>
      </w:r>
      <w:r w:rsidR="00EE0531" w:rsidRPr="002F4075">
        <w:t xml:space="preserve">. </w:t>
      </w:r>
      <w:r w:rsidR="002F4075" w:rsidRPr="002F4075">
        <w:t xml:space="preserve">i </w:t>
      </w:r>
      <w:r w:rsidR="000E6D7F">
        <w:t>23.</w:t>
      </w:r>
      <w:r w:rsidR="00356442" w:rsidRPr="002F4075">
        <w:t xml:space="preserve"> i smatra kako su ispunjene pretpostavke za otvaranje stečajnog postupka</w:t>
      </w:r>
      <w:r w:rsidR="009A0676">
        <w:t>, te izjavljuje:</w:t>
      </w:r>
      <w:r w:rsidR="000862BF" w:rsidRPr="002F4075">
        <w:t xml:space="preserve"> </w:t>
      </w:r>
    </w:p>
    <w:p w:rsidRDefault="0050378D" w:rsidP="0050378D" w:rsidR="0050378D">
      <w:pPr>
        <w:rPr>
          <w:rFonts w:cstheme="minorHAnsi"/>
        </w:rPr>
      </w:pPr>
      <w:r>
        <w:rPr>
          <w:rFonts w:cstheme="minorHAnsi"/>
        </w:rPr>
        <w:t>Nakon što je upućen pisani dopis odgovornoj osobi dužnika za dostavu podataka, odgovorna osoba dužnika nije dostavila traženo, niti me je telefonski kontaktirala.</w:t>
      </w:r>
    </w:p>
    <w:p w:rsidRDefault="0050378D" w:rsidP="0050378D" w:rsidR="0050378D">
      <w:pPr>
        <w:rPr>
          <w:rFonts w:cstheme="minorHAnsi"/>
        </w:rPr>
      </w:pPr>
      <w:r>
        <w:rPr>
          <w:rFonts w:cstheme="minorHAnsi"/>
        </w:rPr>
        <w:t>S odgovornom osobom dužnika nisam uspjela stupiti u kontakt ni na koji način.</w:t>
      </w:r>
    </w:p>
    <w:p w:rsidRDefault="0050378D" w:rsidP="0050378D" w:rsidR="0050378D">
      <w:pPr>
        <w:jc w:val="both"/>
        <w:rPr>
          <w:rFonts w:cstheme="minorHAnsi"/>
        </w:rPr>
      </w:pPr>
      <w:r>
        <w:rPr>
          <w:rFonts w:cstheme="minorHAnsi"/>
        </w:rPr>
        <w:t xml:space="preserve">Prema izdanom uvjerenju stanice za tehnički pregled vozila Dužnik nije evidentiran kao            vlasnik vozila na dan 11.09.2018. god. </w:t>
      </w:r>
    </w:p>
    <w:p w:rsidRDefault="0050378D" w:rsidP="0050378D" w:rsidR="0050378D">
      <w:pPr>
        <w:rPr>
          <w:rFonts w:cstheme="minorHAnsi"/>
        </w:rPr>
      </w:pPr>
      <w:r>
        <w:rPr>
          <w:rFonts w:cstheme="minorHAnsi"/>
        </w:rPr>
        <w:t>Prema podacima Općinskog građanskog suda u Zagrebu, zemljišnoknjižni odjel, dužnik nije upisan kao vlasnik nekretnina na području nadležnosti tog odjela.</w:t>
      </w:r>
    </w:p>
    <w:p w:rsidRDefault="0050378D" w:rsidP="0050378D" w:rsidR="0050378D">
      <w:pPr>
        <w:jc w:val="both"/>
        <w:rPr>
          <w:rFonts w:cstheme="minorHAnsi"/>
        </w:rPr>
      </w:pPr>
      <w:r>
        <w:rPr>
          <w:rFonts w:cstheme="minorHAnsi"/>
        </w:rPr>
        <w:t>Zadnji objavljeni financijski izvještaji odnose se na 2014. godinu. U bilanci na dan 31.12.2014. godine iskazana je dugotrajna materijalna imovina u iznosu od 5.609,00 kn i kratkotrajna imovina u iznosu od 137.247,00 kn. S obzirom da se radi o podacima koji su stari gotovo 4 godine smatram da nisu relevantne stavke.</w:t>
      </w:r>
    </w:p>
    <w:p w:rsidRDefault="0050378D" w:rsidP="0050378D" w:rsidR="0050378D">
      <w:pPr>
        <w:jc w:val="both"/>
        <w:rPr>
          <w:rFonts w:cstheme="minorHAnsi"/>
        </w:rPr>
      </w:pPr>
      <w:r>
        <w:rPr>
          <w:rFonts w:cstheme="minorHAnsi"/>
        </w:rPr>
        <w:t>Uvidom u podatke HZMO-a utvrđujem da na dan 20.09.2018. godine ima jedan neodjavljen radnik – Pomper Žarko.</w:t>
      </w:r>
    </w:p>
    <w:p w:rsidRDefault="0050378D" w:rsidP="0050378D" w:rsidR="0050378D">
      <w:pPr>
        <w:rPr>
          <w:rFonts w:cstheme="minorHAnsi"/>
        </w:rPr>
      </w:pPr>
    </w:p>
    <w:p w:rsidRDefault="0050378D" w:rsidP="0050378D" w:rsidR="0050378D">
      <w:pPr>
        <w:rPr>
          <w:rFonts w:cstheme="minorHAnsi"/>
        </w:rPr>
      </w:pPr>
      <w:r>
        <w:rPr>
          <w:rFonts w:cstheme="minorHAnsi"/>
        </w:rPr>
        <w:t>PREDVIDIVI TROŠKOVI STEČAJNOG POSTUPKA</w:t>
      </w:r>
    </w:p>
    <w:p w:rsidRDefault="0050378D" w:rsidP="0050378D" w:rsidR="0050378D">
      <w:pPr>
        <w:rPr>
          <w:rFonts w:cstheme="minorHAnsi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50378D" w:rsidR="0050378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lastRenderedPageBreak/>
              <w:t>Knjigovodstvene usluge (6 mjeseci x 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6.000,00 kn</w:t>
            </w:r>
          </w:p>
        </w:tc>
      </w:tr>
      <w:tr w:rsidTr="0050378D" w:rsidR="0050378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3.000,00 kn</w:t>
            </w:r>
          </w:p>
        </w:tc>
      </w:tr>
      <w:tr w:rsidTr="0050378D" w:rsidR="0050378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Otvaranje i vođenje žiro računa (6x50,00)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300,00 kn</w:t>
            </w:r>
          </w:p>
        </w:tc>
      </w:tr>
      <w:tr w:rsidTr="0050378D" w:rsidR="0050378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150,00 kn</w:t>
            </w:r>
          </w:p>
        </w:tc>
      </w:tr>
      <w:tr w:rsidTr="0050378D" w:rsidR="0050378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3.500,00 kn</w:t>
            </w:r>
          </w:p>
        </w:tc>
      </w:tr>
      <w:tr w:rsidTr="0050378D" w:rsidR="0050378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2.000,00 kn</w:t>
            </w:r>
          </w:p>
        </w:tc>
      </w:tr>
      <w:tr w:rsidTr="0050378D" w:rsidR="0050378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460,00 kn</w:t>
            </w:r>
          </w:p>
        </w:tc>
      </w:tr>
      <w:tr w:rsidTr="0050378D" w:rsidR="0050378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2.000,00 kn</w:t>
            </w:r>
          </w:p>
        </w:tc>
      </w:tr>
      <w:tr w:rsidTr="0050378D" w:rsidR="0050378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0378D" w:rsidR="0050378D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17.410,00 kn</w:t>
            </w:r>
          </w:p>
        </w:tc>
      </w:tr>
    </w:tbl>
    <w:p w:rsidRDefault="0050378D" w:rsidP="0050378D" w:rsidR="0050378D">
      <w:pPr>
        <w:rPr>
          <w:rFonts w:cstheme="minorHAnsi" w:hAnsiTheme="minorHAnsi" w:asciiTheme="minorHAnsi"/>
          <w:lang w:eastAsia="en-US"/>
        </w:rPr>
      </w:pPr>
    </w:p>
    <w:p w:rsidRDefault="0050378D" w:rsidP="0050378D" w:rsidR="0050378D">
      <w:pPr>
        <w:jc w:val="both"/>
        <w:rPr>
          <w:rFonts w:cstheme="minorHAnsi"/>
        </w:rPr>
      </w:pPr>
      <w:r>
        <w:rPr>
          <w:rFonts w:cstheme="minorHAnsi"/>
        </w:rPr>
        <w:t xml:space="preserve">Kod Dužnika premda postoji stečajni razlog, činjenica da su zadnja objavljena financijska izvješća stara gotovo 4 godine te da je od podošenja prijedloga do otvaranja postupka protekao značajan vremenski period, predlažem stečajnoj sutkinji u smislu odredbe čl. 132 st. 1  Stečajnog zakona rješenjem pozvati osobe koje imaju pravni interes za provedbom stečajnog postupka da u roku 15 dana uplate predujam od 17.410,00 kn za namirenje troškova stečajnog postupka. </w:t>
      </w:r>
    </w:p>
    <w:p w:rsidRDefault="0050378D" w:rsidP="0050378D" w:rsidR="0050378D">
      <w:pPr>
        <w:jc w:val="both"/>
        <w:rPr>
          <w:rFonts w:cstheme="minorHAnsi"/>
        </w:rPr>
      </w:pPr>
      <w:r>
        <w:rPr>
          <w:rFonts w:cstheme="minorHAnsi"/>
        </w:rPr>
        <w:t xml:space="preserve">Ukoliko nitko u određenom roku ne uplati predujam, predlažem donjeti rješenje o otvaranju i zaključenju stečajnog postupka nad dužnikom </w:t>
      </w:r>
      <w:r>
        <w:t>POMPER d.o.o. OIB:01812249872, MBS:080491881, Zagreb, Supilova 28.</w:t>
      </w:r>
    </w:p>
    <w:p w:rsidRDefault="00B701EB" w:rsidP="00B701EB" w:rsidR="00B701EB" w:rsidRPr="002F4075">
      <w:pPr>
        <w:pStyle w:val="Bezproreda"/>
        <w:rPr>
          <w:szCs w:val="24"/>
        </w:rPr>
      </w:pPr>
    </w:p>
    <w:p w:rsidRDefault="00356442" w:rsidP="00386481" w:rsidR="00356442" w:rsidRPr="002F4075">
      <w:pPr>
        <w:ind w:firstLine="708"/>
        <w:jc w:val="both"/>
      </w:pPr>
      <w:r w:rsidRPr="002F4075">
        <w:t>ŽDO GUO Osijek:</w:t>
      </w:r>
      <w:r w:rsidR="00386481">
        <w:t xml:space="preserve"> </w:t>
      </w:r>
      <w:r w:rsidRPr="002F4075">
        <w:t>Nemam primjedbe na izvješće privremenog stečajnog upravitelja kao ni na navod</w:t>
      </w:r>
      <w:r w:rsidR="00B33B4D">
        <w:t>e na današnjem ročištu, suglasna</w:t>
      </w:r>
      <w:r w:rsidRPr="002F4075">
        <w:t xml:space="preserve"> sam s istim. </w:t>
      </w:r>
    </w:p>
    <w:p w:rsidRDefault="00356442" w:rsidP="00356442" w:rsidR="00356442" w:rsidRPr="002F4075">
      <w:pPr>
        <w:pStyle w:val="Naslov1"/>
        <w:jc w:val="both"/>
        <w:rPr>
          <w:b w:val="false"/>
        </w:rPr>
      </w:pPr>
    </w:p>
    <w:p w:rsidRDefault="00B33B4D" w:rsidP="00356442" w:rsidR="00356442" w:rsidRPr="002F4075">
      <w:pPr>
        <w:jc w:val="both"/>
      </w:pPr>
      <w:r>
        <w:tab/>
      </w:r>
      <w:r w:rsidR="00356442" w:rsidRPr="002F4075">
        <w:t>Vrši se uvid u spis i dokumente u spisu, te sud donosi</w:t>
      </w:r>
    </w:p>
    <w:p w:rsidRDefault="00356442" w:rsidP="00356442" w:rsidR="00356442" w:rsidRPr="002F4075">
      <w:pPr>
        <w:jc w:val="both"/>
      </w:pPr>
    </w:p>
    <w:p w:rsidRDefault="00356442" w:rsidP="00356442" w:rsidR="00356442" w:rsidRPr="002F4075">
      <w:pPr>
        <w:ind w:firstLine="708"/>
        <w:jc w:val="center"/>
      </w:pPr>
      <w:r w:rsidRPr="002F4075">
        <w:t>r j e š e n j e</w:t>
      </w:r>
    </w:p>
    <w:p w:rsidRDefault="00356442" w:rsidP="00356442" w:rsidR="00356442" w:rsidRPr="002F4075">
      <w:pPr>
        <w:ind w:left="2148"/>
        <w:jc w:val="both"/>
      </w:pPr>
    </w:p>
    <w:p w:rsidRDefault="00356442" w:rsidP="00356442" w:rsidR="00356442" w:rsidRPr="002F4075">
      <w:pPr>
        <w:numPr>
          <w:ilvl w:val="0"/>
          <w:numId w:val="3"/>
        </w:numPr>
        <w:jc w:val="both"/>
      </w:pPr>
      <w:r w:rsidRPr="002F4075">
        <w:t xml:space="preserve">Sud će pozvati zainteresirane za vođenje ovog postupka na uplatu predujma u iznosu od </w:t>
      </w:r>
      <w:r w:rsidR="002F666A">
        <w:rPr>
          <w:color w:val="000000"/>
        </w:rPr>
        <w:t>17.410,00</w:t>
      </w:r>
      <w:r w:rsidRPr="002F4075">
        <w:rPr>
          <w:color w:val="000000"/>
        </w:rPr>
        <w:t xml:space="preserve"> kn.</w:t>
      </w:r>
    </w:p>
    <w:p w:rsidRDefault="00356442" w:rsidP="00356442" w:rsidR="00356442" w:rsidRPr="002F4075">
      <w:pPr>
        <w:jc w:val="both"/>
      </w:pPr>
    </w:p>
    <w:p w:rsidRDefault="00356442" w:rsidP="00356442" w:rsidR="00356442" w:rsidRPr="002F4075">
      <w:pPr>
        <w:numPr>
          <w:ilvl w:val="0"/>
          <w:numId w:val="3"/>
        </w:numPr>
        <w:jc w:val="both"/>
      </w:pPr>
      <w:r w:rsidRPr="002F4075">
        <w:t>Protekom roka za uplatu sud će donijeti odluku temeljem stanja u spisu.</w:t>
      </w:r>
    </w:p>
    <w:p w:rsidRDefault="00356442" w:rsidP="00356442" w:rsidR="00356442" w:rsidRPr="002F4075">
      <w:pPr>
        <w:jc w:val="both"/>
        <w:rPr>
          <w:bCs/>
        </w:rPr>
      </w:pPr>
    </w:p>
    <w:p w:rsidRDefault="00356442" w:rsidP="00356442" w:rsidR="00356442" w:rsidRPr="002F4075">
      <w:pPr>
        <w:jc w:val="center"/>
        <w:rPr>
          <w:bCs/>
        </w:rPr>
      </w:pPr>
      <w:r w:rsidRPr="002F4075">
        <w:rPr>
          <w:bCs/>
        </w:rPr>
        <w:t xml:space="preserve">Dovršeno u </w:t>
      </w:r>
      <w:r w:rsidR="002F666A">
        <w:rPr>
          <w:bCs/>
        </w:rPr>
        <w:t xml:space="preserve"> </w:t>
      </w:r>
      <w:r w:rsidR="00C26353" w:rsidRPr="002F4075">
        <w:rPr>
          <w:bCs/>
        </w:rPr>
        <w:t xml:space="preserve"> sat</w:t>
      </w:r>
      <w:r w:rsidRPr="002F4075">
        <w:rPr>
          <w:bCs/>
        </w:rPr>
        <w:t>i.</w:t>
      </w:r>
    </w:p>
    <w:p w:rsidRDefault="00356442" w:rsidP="00356442" w:rsidR="00356442" w:rsidRPr="002F4075">
      <w:pPr>
        <w:pStyle w:val="Tijeloteksta"/>
        <w:rPr>
          <w:bCs/>
        </w:rPr>
      </w:pPr>
    </w:p>
    <w:p w:rsidRDefault="00356442" w:rsidP="00043FE7" w:rsidR="00356442">
      <w:pPr>
        <w:pStyle w:val="Tijeloteksta"/>
        <w:jc w:val="center"/>
        <w:rPr>
          <w:bCs/>
        </w:rPr>
      </w:pPr>
      <w:r w:rsidRPr="002F4075">
        <w:rPr>
          <w:bCs/>
        </w:rPr>
        <w:t>STEČAJNI SUDAC:</w:t>
      </w:r>
    </w:p>
    <w:p w:rsidRDefault="009E3AD1" w:rsidP="00356442" w:rsidR="009E3AD1" w:rsidRPr="002F4075">
      <w:pPr>
        <w:pStyle w:val="Tijeloteksta"/>
        <w:rPr>
          <w:bCs/>
        </w:rPr>
      </w:pPr>
    </w:p>
    <w:p w:rsidRDefault="00356442" w:rsidP="00356442" w:rsidR="00356442">
      <w:pPr>
        <w:pStyle w:val="Tijeloteksta"/>
        <w:jc w:val="center"/>
        <w:rPr>
          <w:bCs/>
        </w:rPr>
      </w:pPr>
      <w:r w:rsidRPr="002F4075">
        <w:rPr>
          <w:bCs/>
        </w:rPr>
        <w:t>PRIVREMENI STEČAJNI UPRAVITELJ:</w:t>
      </w:r>
    </w:p>
    <w:p w:rsidRDefault="00043FE7" w:rsidP="00356442" w:rsidR="00043FE7">
      <w:pPr>
        <w:pStyle w:val="Tijeloteksta"/>
        <w:jc w:val="center"/>
        <w:rPr>
          <w:bCs/>
        </w:rPr>
      </w:pPr>
    </w:p>
    <w:p w:rsidRDefault="00043FE7" w:rsidP="00356442" w:rsidR="00043FE7" w:rsidRPr="002F4075">
      <w:pPr>
        <w:pStyle w:val="Tijeloteksta"/>
        <w:jc w:val="center"/>
        <w:rPr>
          <w:bCs/>
        </w:rPr>
      </w:pPr>
    </w:p>
    <w:p w:rsidRDefault="00356442" w:rsidP="00C26353" w:rsidR="005C2C46" w:rsidRPr="002F4075">
      <w:pPr>
        <w:pStyle w:val="Tijeloteksta"/>
        <w:jc w:val="center"/>
      </w:pPr>
      <w:r w:rsidRPr="002F4075">
        <w:rPr>
          <w:bCs/>
        </w:rPr>
        <w:t xml:space="preserve">ZAPISNIČAR:                                  STRANKA:        </w:t>
      </w:r>
    </w:p>
    <w:sectPr w:rsidSect="008156BE" w:rsidR="005C2C46" w:rsidRPr="002F407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E09" w:rsidR="00BD5E09">
      <w:r>
        <w:separator/>
      </w:r>
    </w:p>
  </w:endnote>
  <w:endnote w:id="0" w:type="continuationSeparator">
    <w:p w:rsidRDefault="00BD5E09" w:rsidR="00BD5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E09" w:rsidR="00BD5E09">
      <w:r>
        <w:separator/>
      </w:r>
    </w:p>
  </w:footnote>
  <w:footnote w:id="0" w:type="continuationSeparator">
    <w:p w:rsidRDefault="00BD5E09" w:rsidR="00BD5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1860" w:rsidR="00C218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2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860" w:rsidR="00C21860">
    <w:pPr>
      <w:pStyle w:val="Zaglavlje"/>
    </w:pPr>
  </w:p>
  <w:p w:rsidRDefault="00C21860" w:rsidP="00FC6F78" w:rsidR="00C21860">
    <w:r>
      <w:tab/>
    </w:r>
    <w:r>
      <w:tab/>
    </w:r>
    <w:r w:rsidR="006D5CA2">
      <w:tab/>
    </w:r>
    <w:r w:rsidR="006D5CA2">
      <w:tab/>
    </w:r>
    <w:r w:rsidR="006D5CA2">
      <w:tab/>
    </w:r>
    <w:r w:rsidR="006D5CA2">
      <w:tab/>
    </w:r>
    <w:r w:rsidR="006D5CA2">
      <w:tab/>
    </w:r>
    <w:r w:rsidR="006D5CA2">
      <w:tab/>
    </w:r>
    <w:r w:rsidR="006D5CA2">
      <w:tab/>
    </w:r>
    <w:r w:rsidR="006D5CA2" w:rsidRPr="00EF59DA">
      <w:t>1</w:t>
    </w:r>
    <w:r w:rsidR="006D5CA2">
      <w:t>0</w:t>
    </w:r>
    <w:r w:rsidR="006D5CA2" w:rsidRPr="00EF59DA">
      <w:t xml:space="preserve"> St-</w:t>
    </w:r>
    <w:r w:rsidR="00276C13">
      <w:t>11</w:t>
    </w:r>
    <w:r w:rsidR="0050378D">
      <w:t>46</w:t>
    </w:r>
    <w:r w:rsidR="00C26353">
      <w:t>/</w:t>
    </w:r>
    <w:r w:rsidR="00386481">
      <w:t>20</w:t>
    </w:r>
    <w:r w:rsidR="006D5CA2">
      <w:t>17</w:t>
    </w:r>
    <w:r w:rsidR="0036674A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R="00C21860">
    <w:pPr>
      <w:pStyle w:val="Zaglavlje"/>
    </w:pPr>
    <w:r>
      <w:tab/>
    </w:r>
    <w:r>
      <w:tab/>
    </w:r>
  </w:p>
  <w:p w:rsidRDefault="00C21860" w:rsidR="00C218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1093109D"/>
    <w:multiLevelType w:val="hybridMultilevel"/>
    <w:tmpl w:val="86945750"/>
    <w:lvl w:tplc="77543FBC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179F55CF"/>
    <w:multiLevelType w:val="multilevel"/>
    <w:tmpl w:val="DABE417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360" w:left="786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3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4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5">
    <w:nsid w:val="5D3468CC"/>
    <w:multiLevelType w:val="multilevel"/>
    <w:tmpl w:val="8CF63B56"/>
    <w:lvl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390" w:left="75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6">
    <w:nsid w:val="6B474F33"/>
    <w:multiLevelType w:val="hybridMultilevel"/>
    <w:tmpl w:val="45EA96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E83AB0"/>
    <w:multiLevelType w:val="hybridMultilevel"/>
    <w:tmpl w:val="FA460A04"/>
    <w:lvl w:tplc="C8E8E1B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154D8C"/>
    <w:multiLevelType w:val="hybridMultilevel"/>
    <w:tmpl w:val="2F3EDDC6"/>
    <w:lvl w:tplc="A5DC5CA4" w:ilvl="0">
      <w:start w:val="1"/>
      <w:numFmt w:val="decimal"/>
      <w:lvlText w:val="%1."/>
      <w:lvlJc w:val="left"/>
      <w:pPr>
        <w:ind w:hanging="360" w:left="720"/>
      </w:pPr>
      <w:rPr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03354"/>
    <w:rsid w:val="00003C28"/>
    <w:rsid w:val="00005970"/>
    <w:rsid w:val="00006996"/>
    <w:rsid w:val="00006E7A"/>
    <w:rsid w:val="00007347"/>
    <w:rsid w:val="00011E74"/>
    <w:rsid w:val="00015111"/>
    <w:rsid w:val="0001784F"/>
    <w:rsid w:val="00021BD8"/>
    <w:rsid w:val="00021D31"/>
    <w:rsid w:val="00023A59"/>
    <w:rsid w:val="00025CF9"/>
    <w:rsid w:val="000268C7"/>
    <w:rsid w:val="00027588"/>
    <w:rsid w:val="000322A0"/>
    <w:rsid w:val="00034196"/>
    <w:rsid w:val="00035630"/>
    <w:rsid w:val="00035AD2"/>
    <w:rsid w:val="00037761"/>
    <w:rsid w:val="00043AFC"/>
    <w:rsid w:val="00043FE7"/>
    <w:rsid w:val="000477EF"/>
    <w:rsid w:val="00047F60"/>
    <w:rsid w:val="0005039F"/>
    <w:rsid w:val="00051634"/>
    <w:rsid w:val="000528AD"/>
    <w:rsid w:val="00052DD4"/>
    <w:rsid w:val="000546D5"/>
    <w:rsid w:val="00054B27"/>
    <w:rsid w:val="000552C1"/>
    <w:rsid w:val="000563C5"/>
    <w:rsid w:val="00056754"/>
    <w:rsid w:val="00056CF5"/>
    <w:rsid w:val="0006050E"/>
    <w:rsid w:val="0006057B"/>
    <w:rsid w:val="0006146C"/>
    <w:rsid w:val="000641DC"/>
    <w:rsid w:val="000656C1"/>
    <w:rsid w:val="0006617C"/>
    <w:rsid w:val="0006641D"/>
    <w:rsid w:val="00067537"/>
    <w:rsid w:val="00067620"/>
    <w:rsid w:val="00070249"/>
    <w:rsid w:val="000704A0"/>
    <w:rsid w:val="0007302A"/>
    <w:rsid w:val="00073528"/>
    <w:rsid w:val="00073ADD"/>
    <w:rsid w:val="00076AA2"/>
    <w:rsid w:val="00076C9A"/>
    <w:rsid w:val="00076F59"/>
    <w:rsid w:val="000770AE"/>
    <w:rsid w:val="000779FF"/>
    <w:rsid w:val="00082711"/>
    <w:rsid w:val="00082A3C"/>
    <w:rsid w:val="00083B62"/>
    <w:rsid w:val="000862BF"/>
    <w:rsid w:val="00086C75"/>
    <w:rsid w:val="00091C1D"/>
    <w:rsid w:val="00092A8D"/>
    <w:rsid w:val="0009318D"/>
    <w:rsid w:val="00093203"/>
    <w:rsid w:val="00096216"/>
    <w:rsid w:val="0009677C"/>
    <w:rsid w:val="000973E6"/>
    <w:rsid w:val="000A1482"/>
    <w:rsid w:val="000A51AA"/>
    <w:rsid w:val="000A7F8B"/>
    <w:rsid w:val="000B1D22"/>
    <w:rsid w:val="000B356F"/>
    <w:rsid w:val="000B4063"/>
    <w:rsid w:val="000B53D9"/>
    <w:rsid w:val="000B768E"/>
    <w:rsid w:val="000C0592"/>
    <w:rsid w:val="000C0636"/>
    <w:rsid w:val="000C3924"/>
    <w:rsid w:val="000C6BED"/>
    <w:rsid w:val="000C6D19"/>
    <w:rsid w:val="000C6EB3"/>
    <w:rsid w:val="000C76D0"/>
    <w:rsid w:val="000D0115"/>
    <w:rsid w:val="000D02FB"/>
    <w:rsid w:val="000D0EDF"/>
    <w:rsid w:val="000D120D"/>
    <w:rsid w:val="000D33ED"/>
    <w:rsid w:val="000D452D"/>
    <w:rsid w:val="000D5D06"/>
    <w:rsid w:val="000D6E85"/>
    <w:rsid w:val="000D6EB6"/>
    <w:rsid w:val="000E4506"/>
    <w:rsid w:val="000E4F34"/>
    <w:rsid w:val="000E6034"/>
    <w:rsid w:val="000E6D7F"/>
    <w:rsid w:val="000F0462"/>
    <w:rsid w:val="000F0546"/>
    <w:rsid w:val="000F07E2"/>
    <w:rsid w:val="000F0B61"/>
    <w:rsid w:val="000F3366"/>
    <w:rsid w:val="000F36EE"/>
    <w:rsid w:val="000F468C"/>
    <w:rsid w:val="000F4F7E"/>
    <w:rsid w:val="000F5C63"/>
    <w:rsid w:val="000F67B0"/>
    <w:rsid w:val="0010145A"/>
    <w:rsid w:val="00102727"/>
    <w:rsid w:val="00103608"/>
    <w:rsid w:val="00104EF0"/>
    <w:rsid w:val="001068B5"/>
    <w:rsid w:val="00106C53"/>
    <w:rsid w:val="0010767A"/>
    <w:rsid w:val="001100CB"/>
    <w:rsid w:val="00115423"/>
    <w:rsid w:val="001176B6"/>
    <w:rsid w:val="00117A74"/>
    <w:rsid w:val="0012248D"/>
    <w:rsid w:val="00122DC5"/>
    <w:rsid w:val="0012395A"/>
    <w:rsid w:val="00123FFF"/>
    <w:rsid w:val="00124F3A"/>
    <w:rsid w:val="001258AC"/>
    <w:rsid w:val="00126CB8"/>
    <w:rsid w:val="00127A2D"/>
    <w:rsid w:val="00131351"/>
    <w:rsid w:val="001325A9"/>
    <w:rsid w:val="00134E3A"/>
    <w:rsid w:val="001350D6"/>
    <w:rsid w:val="00135127"/>
    <w:rsid w:val="001352AF"/>
    <w:rsid w:val="00135C48"/>
    <w:rsid w:val="00136179"/>
    <w:rsid w:val="0013770A"/>
    <w:rsid w:val="00140493"/>
    <w:rsid w:val="001416B2"/>
    <w:rsid w:val="00141876"/>
    <w:rsid w:val="00141AB7"/>
    <w:rsid w:val="0014221A"/>
    <w:rsid w:val="001452E6"/>
    <w:rsid w:val="001463F7"/>
    <w:rsid w:val="001471CC"/>
    <w:rsid w:val="00147B41"/>
    <w:rsid w:val="00150117"/>
    <w:rsid w:val="00151091"/>
    <w:rsid w:val="00152A36"/>
    <w:rsid w:val="00152CE4"/>
    <w:rsid w:val="001531F9"/>
    <w:rsid w:val="00154507"/>
    <w:rsid w:val="00154571"/>
    <w:rsid w:val="001549FE"/>
    <w:rsid w:val="00155507"/>
    <w:rsid w:val="001556A9"/>
    <w:rsid w:val="00155CFC"/>
    <w:rsid w:val="00155E1A"/>
    <w:rsid w:val="00161A89"/>
    <w:rsid w:val="001631ED"/>
    <w:rsid w:val="00163A69"/>
    <w:rsid w:val="00164085"/>
    <w:rsid w:val="001643DF"/>
    <w:rsid w:val="00165956"/>
    <w:rsid w:val="00166897"/>
    <w:rsid w:val="00166CF2"/>
    <w:rsid w:val="00167533"/>
    <w:rsid w:val="00171BB0"/>
    <w:rsid w:val="00173686"/>
    <w:rsid w:val="00174AD2"/>
    <w:rsid w:val="001750FA"/>
    <w:rsid w:val="00175D15"/>
    <w:rsid w:val="0017777B"/>
    <w:rsid w:val="001806E1"/>
    <w:rsid w:val="001807E6"/>
    <w:rsid w:val="001808ED"/>
    <w:rsid w:val="00180EA3"/>
    <w:rsid w:val="0018104A"/>
    <w:rsid w:val="00184DCC"/>
    <w:rsid w:val="001850DD"/>
    <w:rsid w:val="00185481"/>
    <w:rsid w:val="001855A5"/>
    <w:rsid w:val="00186D74"/>
    <w:rsid w:val="00191DDF"/>
    <w:rsid w:val="00193329"/>
    <w:rsid w:val="00193331"/>
    <w:rsid w:val="00194F79"/>
    <w:rsid w:val="001950CB"/>
    <w:rsid w:val="0019667C"/>
    <w:rsid w:val="00196DD2"/>
    <w:rsid w:val="001A2035"/>
    <w:rsid w:val="001A2B78"/>
    <w:rsid w:val="001A61D0"/>
    <w:rsid w:val="001A74AC"/>
    <w:rsid w:val="001A7E25"/>
    <w:rsid w:val="001B0577"/>
    <w:rsid w:val="001B0CE4"/>
    <w:rsid w:val="001B289C"/>
    <w:rsid w:val="001B486E"/>
    <w:rsid w:val="001B5BE1"/>
    <w:rsid w:val="001B69D6"/>
    <w:rsid w:val="001B6FAD"/>
    <w:rsid w:val="001B754B"/>
    <w:rsid w:val="001C09CF"/>
    <w:rsid w:val="001C0E5E"/>
    <w:rsid w:val="001C1132"/>
    <w:rsid w:val="001C1311"/>
    <w:rsid w:val="001C14BF"/>
    <w:rsid w:val="001C27EA"/>
    <w:rsid w:val="001C29FC"/>
    <w:rsid w:val="001C3F03"/>
    <w:rsid w:val="001C584D"/>
    <w:rsid w:val="001C5B42"/>
    <w:rsid w:val="001C69E2"/>
    <w:rsid w:val="001D15FB"/>
    <w:rsid w:val="001D293D"/>
    <w:rsid w:val="001D6AD3"/>
    <w:rsid w:val="001E1126"/>
    <w:rsid w:val="001E261A"/>
    <w:rsid w:val="001E26A4"/>
    <w:rsid w:val="001E3723"/>
    <w:rsid w:val="001E4BAD"/>
    <w:rsid w:val="001E5AE6"/>
    <w:rsid w:val="001E5D49"/>
    <w:rsid w:val="001E6C3D"/>
    <w:rsid w:val="001E6EB2"/>
    <w:rsid w:val="001E7772"/>
    <w:rsid w:val="001E7BC8"/>
    <w:rsid w:val="001E7ECC"/>
    <w:rsid w:val="001F35D0"/>
    <w:rsid w:val="002003CF"/>
    <w:rsid w:val="002005A6"/>
    <w:rsid w:val="00200E24"/>
    <w:rsid w:val="002017D1"/>
    <w:rsid w:val="00205D48"/>
    <w:rsid w:val="00205F79"/>
    <w:rsid w:val="00206292"/>
    <w:rsid w:val="00207FA2"/>
    <w:rsid w:val="00211B34"/>
    <w:rsid w:val="00214194"/>
    <w:rsid w:val="00216989"/>
    <w:rsid w:val="002173FF"/>
    <w:rsid w:val="00222A5F"/>
    <w:rsid w:val="002233AD"/>
    <w:rsid w:val="00224229"/>
    <w:rsid w:val="0022583C"/>
    <w:rsid w:val="002259BD"/>
    <w:rsid w:val="00226BCC"/>
    <w:rsid w:val="00231020"/>
    <w:rsid w:val="00232D37"/>
    <w:rsid w:val="00233E78"/>
    <w:rsid w:val="00235C1C"/>
    <w:rsid w:val="002361A1"/>
    <w:rsid w:val="00242269"/>
    <w:rsid w:val="00244D6C"/>
    <w:rsid w:val="00245FAA"/>
    <w:rsid w:val="00247E31"/>
    <w:rsid w:val="002541A3"/>
    <w:rsid w:val="002561A5"/>
    <w:rsid w:val="00256686"/>
    <w:rsid w:val="00260F49"/>
    <w:rsid w:val="0026106D"/>
    <w:rsid w:val="002621A6"/>
    <w:rsid w:val="002633E5"/>
    <w:rsid w:val="00265476"/>
    <w:rsid w:val="00265FD6"/>
    <w:rsid w:val="00267847"/>
    <w:rsid w:val="002701B5"/>
    <w:rsid w:val="002702F6"/>
    <w:rsid w:val="00271732"/>
    <w:rsid w:val="0027205D"/>
    <w:rsid w:val="002740F5"/>
    <w:rsid w:val="00274678"/>
    <w:rsid w:val="0027470C"/>
    <w:rsid w:val="00276C13"/>
    <w:rsid w:val="00280144"/>
    <w:rsid w:val="00280D8F"/>
    <w:rsid w:val="00281445"/>
    <w:rsid w:val="00282ED6"/>
    <w:rsid w:val="00283866"/>
    <w:rsid w:val="00284FD5"/>
    <w:rsid w:val="002861CF"/>
    <w:rsid w:val="00286470"/>
    <w:rsid w:val="0028736E"/>
    <w:rsid w:val="0029044E"/>
    <w:rsid w:val="002907BE"/>
    <w:rsid w:val="00291171"/>
    <w:rsid w:val="00292249"/>
    <w:rsid w:val="00292D22"/>
    <w:rsid w:val="00294841"/>
    <w:rsid w:val="00296A91"/>
    <w:rsid w:val="00297606"/>
    <w:rsid w:val="002A0C9B"/>
    <w:rsid w:val="002A2395"/>
    <w:rsid w:val="002A33A1"/>
    <w:rsid w:val="002A349F"/>
    <w:rsid w:val="002A6887"/>
    <w:rsid w:val="002A6B98"/>
    <w:rsid w:val="002A6C5D"/>
    <w:rsid w:val="002A76EB"/>
    <w:rsid w:val="002A7741"/>
    <w:rsid w:val="002B21D1"/>
    <w:rsid w:val="002B2639"/>
    <w:rsid w:val="002B4D5F"/>
    <w:rsid w:val="002B4E4D"/>
    <w:rsid w:val="002B6B2D"/>
    <w:rsid w:val="002B7514"/>
    <w:rsid w:val="002B7819"/>
    <w:rsid w:val="002C15B6"/>
    <w:rsid w:val="002C281A"/>
    <w:rsid w:val="002C345C"/>
    <w:rsid w:val="002C4470"/>
    <w:rsid w:val="002D1A0F"/>
    <w:rsid w:val="002D26E2"/>
    <w:rsid w:val="002D2BF0"/>
    <w:rsid w:val="002D2CE1"/>
    <w:rsid w:val="002D3500"/>
    <w:rsid w:val="002D3958"/>
    <w:rsid w:val="002D6D1A"/>
    <w:rsid w:val="002D6F2C"/>
    <w:rsid w:val="002D74D0"/>
    <w:rsid w:val="002D793E"/>
    <w:rsid w:val="002E15F9"/>
    <w:rsid w:val="002E1DFE"/>
    <w:rsid w:val="002E2375"/>
    <w:rsid w:val="002E2B1C"/>
    <w:rsid w:val="002E2BBA"/>
    <w:rsid w:val="002E32E9"/>
    <w:rsid w:val="002E367F"/>
    <w:rsid w:val="002E3EF7"/>
    <w:rsid w:val="002E5956"/>
    <w:rsid w:val="002E5A6C"/>
    <w:rsid w:val="002E5C44"/>
    <w:rsid w:val="002E5F16"/>
    <w:rsid w:val="002F0B43"/>
    <w:rsid w:val="002F164A"/>
    <w:rsid w:val="002F1F51"/>
    <w:rsid w:val="002F4075"/>
    <w:rsid w:val="002F47C5"/>
    <w:rsid w:val="002F5D38"/>
    <w:rsid w:val="002F666A"/>
    <w:rsid w:val="002F6DA2"/>
    <w:rsid w:val="002F733F"/>
    <w:rsid w:val="002F7FB6"/>
    <w:rsid w:val="003014B2"/>
    <w:rsid w:val="00303BB9"/>
    <w:rsid w:val="00305086"/>
    <w:rsid w:val="00306E0E"/>
    <w:rsid w:val="0031029A"/>
    <w:rsid w:val="0031680B"/>
    <w:rsid w:val="003169D8"/>
    <w:rsid w:val="00317CAD"/>
    <w:rsid w:val="00321B19"/>
    <w:rsid w:val="00322113"/>
    <w:rsid w:val="00322C33"/>
    <w:rsid w:val="00325156"/>
    <w:rsid w:val="00325255"/>
    <w:rsid w:val="00327B4C"/>
    <w:rsid w:val="003306C4"/>
    <w:rsid w:val="00331650"/>
    <w:rsid w:val="00333912"/>
    <w:rsid w:val="0033608B"/>
    <w:rsid w:val="003403B7"/>
    <w:rsid w:val="003412E5"/>
    <w:rsid w:val="00342897"/>
    <w:rsid w:val="00342D9D"/>
    <w:rsid w:val="00343B40"/>
    <w:rsid w:val="0034508F"/>
    <w:rsid w:val="00345DAC"/>
    <w:rsid w:val="00345E26"/>
    <w:rsid w:val="003478C3"/>
    <w:rsid w:val="00350708"/>
    <w:rsid w:val="00351421"/>
    <w:rsid w:val="00351A70"/>
    <w:rsid w:val="0035359E"/>
    <w:rsid w:val="003539B7"/>
    <w:rsid w:val="003552C8"/>
    <w:rsid w:val="00355333"/>
    <w:rsid w:val="00356442"/>
    <w:rsid w:val="00357995"/>
    <w:rsid w:val="00362494"/>
    <w:rsid w:val="00364ED9"/>
    <w:rsid w:val="00365096"/>
    <w:rsid w:val="0036674A"/>
    <w:rsid w:val="00366BA8"/>
    <w:rsid w:val="00366E41"/>
    <w:rsid w:val="00370643"/>
    <w:rsid w:val="003706E8"/>
    <w:rsid w:val="00370D40"/>
    <w:rsid w:val="00373B4C"/>
    <w:rsid w:val="00373D8C"/>
    <w:rsid w:val="003753A6"/>
    <w:rsid w:val="00377D9F"/>
    <w:rsid w:val="00380153"/>
    <w:rsid w:val="003809F1"/>
    <w:rsid w:val="00380BEF"/>
    <w:rsid w:val="003820DB"/>
    <w:rsid w:val="00386481"/>
    <w:rsid w:val="003868C1"/>
    <w:rsid w:val="00387639"/>
    <w:rsid w:val="003876D5"/>
    <w:rsid w:val="0039021E"/>
    <w:rsid w:val="00390C6B"/>
    <w:rsid w:val="00390FE5"/>
    <w:rsid w:val="00394B6F"/>
    <w:rsid w:val="00394C96"/>
    <w:rsid w:val="003969C9"/>
    <w:rsid w:val="00397481"/>
    <w:rsid w:val="003A0D45"/>
    <w:rsid w:val="003A1FE4"/>
    <w:rsid w:val="003A317C"/>
    <w:rsid w:val="003A342B"/>
    <w:rsid w:val="003A404E"/>
    <w:rsid w:val="003A429C"/>
    <w:rsid w:val="003A478F"/>
    <w:rsid w:val="003B20F6"/>
    <w:rsid w:val="003B2D0D"/>
    <w:rsid w:val="003B513B"/>
    <w:rsid w:val="003B5F61"/>
    <w:rsid w:val="003B69CA"/>
    <w:rsid w:val="003B7718"/>
    <w:rsid w:val="003B7C73"/>
    <w:rsid w:val="003C0A47"/>
    <w:rsid w:val="003C0C11"/>
    <w:rsid w:val="003C120F"/>
    <w:rsid w:val="003C17B9"/>
    <w:rsid w:val="003C2566"/>
    <w:rsid w:val="003C3032"/>
    <w:rsid w:val="003C3222"/>
    <w:rsid w:val="003C3FE4"/>
    <w:rsid w:val="003C757C"/>
    <w:rsid w:val="003D1883"/>
    <w:rsid w:val="003D29B1"/>
    <w:rsid w:val="003D3096"/>
    <w:rsid w:val="003D5612"/>
    <w:rsid w:val="003E1AD5"/>
    <w:rsid w:val="003E35AD"/>
    <w:rsid w:val="003E539C"/>
    <w:rsid w:val="003E5523"/>
    <w:rsid w:val="003E755A"/>
    <w:rsid w:val="003E76C7"/>
    <w:rsid w:val="003F1E76"/>
    <w:rsid w:val="003F2097"/>
    <w:rsid w:val="003F2373"/>
    <w:rsid w:val="003F3229"/>
    <w:rsid w:val="003F470D"/>
    <w:rsid w:val="003F4EB8"/>
    <w:rsid w:val="003F5578"/>
    <w:rsid w:val="003F6CBB"/>
    <w:rsid w:val="003F6E09"/>
    <w:rsid w:val="0040155A"/>
    <w:rsid w:val="004026D7"/>
    <w:rsid w:val="0040301C"/>
    <w:rsid w:val="004058C6"/>
    <w:rsid w:val="00406551"/>
    <w:rsid w:val="00406C43"/>
    <w:rsid w:val="00407774"/>
    <w:rsid w:val="00410BCE"/>
    <w:rsid w:val="00412D9A"/>
    <w:rsid w:val="00412EC1"/>
    <w:rsid w:val="00414554"/>
    <w:rsid w:val="004206B1"/>
    <w:rsid w:val="00423225"/>
    <w:rsid w:val="004249C8"/>
    <w:rsid w:val="00435450"/>
    <w:rsid w:val="00435E2C"/>
    <w:rsid w:val="00436F2B"/>
    <w:rsid w:val="00437609"/>
    <w:rsid w:val="004415ED"/>
    <w:rsid w:val="00441A93"/>
    <w:rsid w:val="00442B5B"/>
    <w:rsid w:val="00444086"/>
    <w:rsid w:val="004447BB"/>
    <w:rsid w:val="00444C2B"/>
    <w:rsid w:val="00446B08"/>
    <w:rsid w:val="00447EBF"/>
    <w:rsid w:val="00447EEA"/>
    <w:rsid w:val="00450A84"/>
    <w:rsid w:val="00450B33"/>
    <w:rsid w:val="00451D49"/>
    <w:rsid w:val="00453424"/>
    <w:rsid w:val="00453E1E"/>
    <w:rsid w:val="004566DD"/>
    <w:rsid w:val="00457DD8"/>
    <w:rsid w:val="00460469"/>
    <w:rsid w:val="004613B8"/>
    <w:rsid w:val="00461A5E"/>
    <w:rsid w:val="00461ACB"/>
    <w:rsid w:val="00462191"/>
    <w:rsid w:val="0046338C"/>
    <w:rsid w:val="00463CCB"/>
    <w:rsid w:val="00465230"/>
    <w:rsid w:val="00466863"/>
    <w:rsid w:val="00471563"/>
    <w:rsid w:val="00472105"/>
    <w:rsid w:val="00473978"/>
    <w:rsid w:val="004744F9"/>
    <w:rsid w:val="004748D4"/>
    <w:rsid w:val="00474AFF"/>
    <w:rsid w:val="00475A83"/>
    <w:rsid w:val="00475B8A"/>
    <w:rsid w:val="00480476"/>
    <w:rsid w:val="00480A70"/>
    <w:rsid w:val="00480DA0"/>
    <w:rsid w:val="004823BD"/>
    <w:rsid w:val="00484FF5"/>
    <w:rsid w:val="0048525F"/>
    <w:rsid w:val="004864EE"/>
    <w:rsid w:val="0048732D"/>
    <w:rsid w:val="0048791E"/>
    <w:rsid w:val="00491986"/>
    <w:rsid w:val="00491B9B"/>
    <w:rsid w:val="00491CEF"/>
    <w:rsid w:val="0049339F"/>
    <w:rsid w:val="004935BE"/>
    <w:rsid w:val="004935F8"/>
    <w:rsid w:val="00495EC0"/>
    <w:rsid w:val="004974E5"/>
    <w:rsid w:val="00497FEC"/>
    <w:rsid w:val="004A2481"/>
    <w:rsid w:val="004A2632"/>
    <w:rsid w:val="004A2CD6"/>
    <w:rsid w:val="004A3510"/>
    <w:rsid w:val="004A4C1B"/>
    <w:rsid w:val="004A4C2E"/>
    <w:rsid w:val="004A5A79"/>
    <w:rsid w:val="004A5B6B"/>
    <w:rsid w:val="004B034D"/>
    <w:rsid w:val="004B181D"/>
    <w:rsid w:val="004B2B80"/>
    <w:rsid w:val="004B47DE"/>
    <w:rsid w:val="004B4AAC"/>
    <w:rsid w:val="004B4B3C"/>
    <w:rsid w:val="004B4D04"/>
    <w:rsid w:val="004B4E7D"/>
    <w:rsid w:val="004B55CF"/>
    <w:rsid w:val="004B7656"/>
    <w:rsid w:val="004C1851"/>
    <w:rsid w:val="004C2B50"/>
    <w:rsid w:val="004C59BE"/>
    <w:rsid w:val="004C6327"/>
    <w:rsid w:val="004D03EE"/>
    <w:rsid w:val="004D207D"/>
    <w:rsid w:val="004D47B3"/>
    <w:rsid w:val="004D4BF5"/>
    <w:rsid w:val="004D4F5A"/>
    <w:rsid w:val="004D51A2"/>
    <w:rsid w:val="004D5475"/>
    <w:rsid w:val="004D586A"/>
    <w:rsid w:val="004D6D28"/>
    <w:rsid w:val="004D73BE"/>
    <w:rsid w:val="004E1767"/>
    <w:rsid w:val="004E1862"/>
    <w:rsid w:val="004E2B26"/>
    <w:rsid w:val="004E2EF9"/>
    <w:rsid w:val="004E47B5"/>
    <w:rsid w:val="004E47F2"/>
    <w:rsid w:val="004E649D"/>
    <w:rsid w:val="004F0D4C"/>
    <w:rsid w:val="004F2EEC"/>
    <w:rsid w:val="004F30A8"/>
    <w:rsid w:val="004F346C"/>
    <w:rsid w:val="004F35CA"/>
    <w:rsid w:val="004F4017"/>
    <w:rsid w:val="004F43B6"/>
    <w:rsid w:val="004F57D9"/>
    <w:rsid w:val="004F60AC"/>
    <w:rsid w:val="004F6AC6"/>
    <w:rsid w:val="00501205"/>
    <w:rsid w:val="00501441"/>
    <w:rsid w:val="00501DB5"/>
    <w:rsid w:val="0050328C"/>
    <w:rsid w:val="0050378D"/>
    <w:rsid w:val="0050533C"/>
    <w:rsid w:val="00506CD3"/>
    <w:rsid w:val="00507C51"/>
    <w:rsid w:val="00507F6A"/>
    <w:rsid w:val="00515886"/>
    <w:rsid w:val="00515F41"/>
    <w:rsid w:val="00516C2B"/>
    <w:rsid w:val="005179B5"/>
    <w:rsid w:val="00520C7D"/>
    <w:rsid w:val="0052235B"/>
    <w:rsid w:val="005228AD"/>
    <w:rsid w:val="005232FE"/>
    <w:rsid w:val="00523C14"/>
    <w:rsid w:val="00523FE1"/>
    <w:rsid w:val="00524774"/>
    <w:rsid w:val="00524F0D"/>
    <w:rsid w:val="00525E52"/>
    <w:rsid w:val="005269A5"/>
    <w:rsid w:val="00526FF5"/>
    <w:rsid w:val="00527029"/>
    <w:rsid w:val="00530CE6"/>
    <w:rsid w:val="005323A9"/>
    <w:rsid w:val="00533CA4"/>
    <w:rsid w:val="00535848"/>
    <w:rsid w:val="005361BF"/>
    <w:rsid w:val="00537841"/>
    <w:rsid w:val="00540205"/>
    <w:rsid w:val="005403CC"/>
    <w:rsid w:val="00541309"/>
    <w:rsid w:val="00542947"/>
    <w:rsid w:val="00543418"/>
    <w:rsid w:val="005453DA"/>
    <w:rsid w:val="00546684"/>
    <w:rsid w:val="005473A2"/>
    <w:rsid w:val="005474CA"/>
    <w:rsid w:val="00547FB4"/>
    <w:rsid w:val="005515F2"/>
    <w:rsid w:val="0055161E"/>
    <w:rsid w:val="00553556"/>
    <w:rsid w:val="0055608D"/>
    <w:rsid w:val="00557494"/>
    <w:rsid w:val="0055750C"/>
    <w:rsid w:val="00560CAF"/>
    <w:rsid w:val="00560EBD"/>
    <w:rsid w:val="0056152B"/>
    <w:rsid w:val="0056205D"/>
    <w:rsid w:val="00562904"/>
    <w:rsid w:val="00562AD6"/>
    <w:rsid w:val="00563F33"/>
    <w:rsid w:val="00570BE7"/>
    <w:rsid w:val="00572A26"/>
    <w:rsid w:val="00573A43"/>
    <w:rsid w:val="00574374"/>
    <w:rsid w:val="00576457"/>
    <w:rsid w:val="00577BBE"/>
    <w:rsid w:val="0058208A"/>
    <w:rsid w:val="005821F9"/>
    <w:rsid w:val="005823AA"/>
    <w:rsid w:val="0058348A"/>
    <w:rsid w:val="0058469A"/>
    <w:rsid w:val="00585E8A"/>
    <w:rsid w:val="00586F31"/>
    <w:rsid w:val="005900BF"/>
    <w:rsid w:val="00593C2A"/>
    <w:rsid w:val="00595A61"/>
    <w:rsid w:val="00595F69"/>
    <w:rsid w:val="005970BC"/>
    <w:rsid w:val="005A04DE"/>
    <w:rsid w:val="005A1F63"/>
    <w:rsid w:val="005A2A33"/>
    <w:rsid w:val="005A3407"/>
    <w:rsid w:val="005A3A1B"/>
    <w:rsid w:val="005A4203"/>
    <w:rsid w:val="005A5595"/>
    <w:rsid w:val="005A5982"/>
    <w:rsid w:val="005A7790"/>
    <w:rsid w:val="005B024F"/>
    <w:rsid w:val="005B07D9"/>
    <w:rsid w:val="005B5106"/>
    <w:rsid w:val="005B70C6"/>
    <w:rsid w:val="005B77E2"/>
    <w:rsid w:val="005C002C"/>
    <w:rsid w:val="005C24BD"/>
    <w:rsid w:val="005C2BFB"/>
    <w:rsid w:val="005C2C46"/>
    <w:rsid w:val="005C312B"/>
    <w:rsid w:val="005C32EF"/>
    <w:rsid w:val="005C3B90"/>
    <w:rsid w:val="005C532C"/>
    <w:rsid w:val="005D0610"/>
    <w:rsid w:val="005D3B93"/>
    <w:rsid w:val="005D53F8"/>
    <w:rsid w:val="005D6BF9"/>
    <w:rsid w:val="005D7971"/>
    <w:rsid w:val="005D7983"/>
    <w:rsid w:val="005E028F"/>
    <w:rsid w:val="005E0D25"/>
    <w:rsid w:val="005E2107"/>
    <w:rsid w:val="005E21DE"/>
    <w:rsid w:val="005E2265"/>
    <w:rsid w:val="005E2E63"/>
    <w:rsid w:val="005E3226"/>
    <w:rsid w:val="005E3E73"/>
    <w:rsid w:val="005E52BA"/>
    <w:rsid w:val="005E7EB7"/>
    <w:rsid w:val="005F0140"/>
    <w:rsid w:val="005F1D4A"/>
    <w:rsid w:val="005F2E1B"/>
    <w:rsid w:val="005F64EC"/>
    <w:rsid w:val="005F7B47"/>
    <w:rsid w:val="005F7CED"/>
    <w:rsid w:val="006018FA"/>
    <w:rsid w:val="00601998"/>
    <w:rsid w:val="006035E9"/>
    <w:rsid w:val="00604385"/>
    <w:rsid w:val="00605522"/>
    <w:rsid w:val="00606BAE"/>
    <w:rsid w:val="00607C6E"/>
    <w:rsid w:val="00611991"/>
    <w:rsid w:val="00612A0B"/>
    <w:rsid w:val="00612A93"/>
    <w:rsid w:val="00612C49"/>
    <w:rsid w:val="00612E7D"/>
    <w:rsid w:val="006157DC"/>
    <w:rsid w:val="006161AE"/>
    <w:rsid w:val="00617506"/>
    <w:rsid w:val="00617830"/>
    <w:rsid w:val="00620F74"/>
    <w:rsid w:val="0062135F"/>
    <w:rsid w:val="00621C18"/>
    <w:rsid w:val="006235DB"/>
    <w:rsid w:val="00623BAC"/>
    <w:rsid w:val="0062497F"/>
    <w:rsid w:val="0062512C"/>
    <w:rsid w:val="00625425"/>
    <w:rsid w:val="006257EE"/>
    <w:rsid w:val="00625D50"/>
    <w:rsid w:val="00627CBC"/>
    <w:rsid w:val="006316F4"/>
    <w:rsid w:val="00631B47"/>
    <w:rsid w:val="00634182"/>
    <w:rsid w:val="0063510A"/>
    <w:rsid w:val="006351AF"/>
    <w:rsid w:val="0063521B"/>
    <w:rsid w:val="00635223"/>
    <w:rsid w:val="00635E4E"/>
    <w:rsid w:val="00636447"/>
    <w:rsid w:val="00636C85"/>
    <w:rsid w:val="00636D08"/>
    <w:rsid w:val="0064619B"/>
    <w:rsid w:val="00646B64"/>
    <w:rsid w:val="00646C89"/>
    <w:rsid w:val="00647E66"/>
    <w:rsid w:val="00650137"/>
    <w:rsid w:val="006516A2"/>
    <w:rsid w:val="006522A2"/>
    <w:rsid w:val="00653739"/>
    <w:rsid w:val="0065451E"/>
    <w:rsid w:val="00657975"/>
    <w:rsid w:val="006612ED"/>
    <w:rsid w:val="0066335E"/>
    <w:rsid w:val="0066358E"/>
    <w:rsid w:val="00663916"/>
    <w:rsid w:val="00663C37"/>
    <w:rsid w:val="00663C5D"/>
    <w:rsid w:val="0066443E"/>
    <w:rsid w:val="00665B99"/>
    <w:rsid w:val="00666E5E"/>
    <w:rsid w:val="00667594"/>
    <w:rsid w:val="006732DE"/>
    <w:rsid w:val="00673BBF"/>
    <w:rsid w:val="006751D4"/>
    <w:rsid w:val="0067556A"/>
    <w:rsid w:val="006758A5"/>
    <w:rsid w:val="00676BA6"/>
    <w:rsid w:val="0068084F"/>
    <w:rsid w:val="00681390"/>
    <w:rsid w:val="00683776"/>
    <w:rsid w:val="006847FD"/>
    <w:rsid w:val="00684C52"/>
    <w:rsid w:val="006867CB"/>
    <w:rsid w:val="00687846"/>
    <w:rsid w:val="00687D52"/>
    <w:rsid w:val="00690D8A"/>
    <w:rsid w:val="00690F02"/>
    <w:rsid w:val="00691280"/>
    <w:rsid w:val="00693245"/>
    <w:rsid w:val="00693BE6"/>
    <w:rsid w:val="00693ED1"/>
    <w:rsid w:val="0069570F"/>
    <w:rsid w:val="00695B9D"/>
    <w:rsid w:val="006A0191"/>
    <w:rsid w:val="006A121D"/>
    <w:rsid w:val="006A20AD"/>
    <w:rsid w:val="006A3AF5"/>
    <w:rsid w:val="006A5781"/>
    <w:rsid w:val="006B0C5B"/>
    <w:rsid w:val="006B100F"/>
    <w:rsid w:val="006B16C3"/>
    <w:rsid w:val="006B37EE"/>
    <w:rsid w:val="006B6348"/>
    <w:rsid w:val="006B6BEE"/>
    <w:rsid w:val="006C0B82"/>
    <w:rsid w:val="006C2CC5"/>
    <w:rsid w:val="006C4267"/>
    <w:rsid w:val="006C5CE4"/>
    <w:rsid w:val="006C7C35"/>
    <w:rsid w:val="006D1013"/>
    <w:rsid w:val="006D1828"/>
    <w:rsid w:val="006D2C1D"/>
    <w:rsid w:val="006D4210"/>
    <w:rsid w:val="006D4A11"/>
    <w:rsid w:val="006D5CA2"/>
    <w:rsid w:val="006D5E87"/>
    <w:rsid w:val="006D6383"/>
    <w:rsid w:val="006E0BD1"/>
    <w:rsid w:val="006E4DF4"/>
    <w:rsid w:val="006E5170"/>
    <w:rsid w:val="006E5490"/>
    <w:rsid w:val="006E5D40"/>
    <w:rsid w:val="006E5E8C"/>
    <w:rsid w:val="006E6330"/>
    <w:rsid w:val="006E7746"/>
    <w:rsid w:val="006E7ECC"/>
    <w:rsid w:val="006F025E"/>
    <w:rsid w:val="006F09E1"/>
    <w:rsid w:val="006F21B3"/>
    <w:rsid w:val="006F3314"/>
    <w:rsid w:val="006F36E2"/>
    <w:rsid w:val="006F486F"/>
    <w:rsid w:val="006F5434"/>
    <w:rsid w:val="006F6572"/>
    <w:rsid w:val="006F65F0"/>
    <w:rsid w:val="006F7DF0"/>
    <w:rsid w:val="0070073D"/>
    <w:rsid w:val="00701CA9"/>
    <w:rsid w:val="007026AE"/>
    <w:rsid w:val="007027C6"/>
    <w:rsid w:val="00703695"/>
    <w:rsid w:val="00705017"/>
    <w:rsid w:val="00705DF8"/>
    <w:rsid w:val="00707049"/>
    <w:rsid w:val="00707084"/>
    <w:rsid w:val="007108C8"/>
    <w:rsid w:val="0071158C"/>
    <w:rsid w:val="007119FB"/>
    <w:rsid w:val="00711CB9"/>
    <w:rsid w:val="007128DE"/>
    <w:rsid w:val="00712D8A"/>
    <w:rsid w:val="00713EB4"/>
    <w:rsid w:val="00714974"/>
    <w:rsid w:val="00714CA0"/>
    <w:rsid w:val="0072008A"/>
    <w:rsid w:val="00720DD6"/>
    <w:rsid w:val="00720EE5"/>
    <w:rsid w:val="00725E84"/>
    <w:rsid w:val="0072634A"/>
    <w:rsid w:val="0073142E"/>
    <w:rsid w:val="00731FF4"/>
    <w:rsid w:val="00733D97"/>
    <w:rsid w:val="007366B0"/>
    <w:rsid w:val="00740771"/>
    <w:rsid w:val="00741070"/>
    <w:rsid w:val="00742D86"/>
    <w:rsid w:val="00743476"/>
    <w:rsid w:val="0074462B"/>
    <w:rsid w:val="00745535"/>
    <w:rsid w:val="00745B08"/>
    <w:rsid w:val="00751826"/>
    <w:rsid w:val="00752CD9"/>
    <w:rsid w:val="0075394A"/>
    <w:rsid w:val="00755053"/>
    <w:rsid w:val="00756903"/>
    <w:rsid w:val="00761D84"/>
    <w:rsid w:val="0076211E"/>
    <w:rsid w:val="00763370"/>
    <w:rsid w:val="00763FF4"/>
    <w:rsid w:val="007644AC"/>
    <w:rsid w:val="0076525D"/>
    <w:rsid w:val="007655F2"/>
    <w:rsid w:val="00766766"/>
    <w:rsid w:val="00766CCA"/>
    <w:rsid w:val="00766F4F"/>
    <w:rsid w:val="00767D9E"/>
    <w:rsid w:val="0077083B"/>
    <w:rsid w:val="00771B5C"/>
    <w:rsid w:val="00772141"/>
    <w:rsid w:val="00773051"/>
    <w:rsid w:val="00774F3A"/>
    <w:rsid w:val="00776895"/>
    <w:rsid w:val="00776AB0"/>
    <w:rsid w:val="00780935"/>
    <w:rsid w:val="00780AD0"/>
    <w:rsid w:val="00780C6C"/>
    <w:rsid w:val="00785553"/>
    <w:rsid w:val="00786925"/>
    <w:rsid w:val="00787393"/>
    <w:rsid w:val="00790298"/>
    <w:rsid w:val="00790318"/>
    <w:rsid w:val="007912A0"/>
    <w:rsid w:val="00791B69"/>
    <w:rsid w:val="00792EDD"/>
    <w:rsid w:val="0079507F"/>
    <w:rsid w:val="00795DDB"/>
    <w:rsid w:val="00795E38"/>
    <w:rsid w:val="00797739"/>
    <w:rsid w:val="007A0BC5"/>
    <w:rsid w:val="007A44AE"/>
    <w:rsid w:val="007A5883"/>
    <w:rsid w:val="007A656E"/>
    <w:rsid w:val="007A65B4"/>
    <w:rsid w:val="007A7193"/>
    <w:rsid w:val="007A7BD2"/>
    <w:rsid w:val="007B12E1"/>
    <w:rsid w:val="007B2328"/>
    <w:rsid w:val="007B237F"/>
    <w:rsid w:val="007B34B7"/>
    <w:rsid w:val="007B4229"/>
    <w:rsid w:val="007B70BF"/>
    <w:rsid w:val="007B7996"/>
    <w:rsid w:val="007C0C22"/>
    <w:rsid w:val="007C2254"/>
    <w:rsid w:val="007C3500"/>
    <w:rsid w:val="007C51BD"/>
    <w:rsid w:val="007C7605"/>
    <w:rsid w:val="007C7D50"/>
    <w:rsid w:val="007D0508"/>
    <w:rsid w:val="007D3109"/>
    <w:rsid w:val="007D4345"/>
    <w:rsid w:val="007D56D8"/>
    <w:rsid w:val="007D575F"/>
    <w:rsid w:val="007D6985"/>
    <w:rsid w:val="007D6CE4"/>
    <w:rsid w:val="007D6FA5"/>
    <w:rsid w:val="007E07B3"/>
    <w:rsid w:val="007E16CD"/>
    <w:rsid w:val="007E2206"/>
    <w:rsid w:val="007E484D"/>
    <w:rsid w:val="007E5E9A"/>
    <w:rsid w:val="007E6950"/>
    <w:rsid w:val="007F0888"/>
    <w:rsid w:val="007F0C36"/>
    <w:rsid w:val="007F117A"/>
    <w:rsid w:val="007F1EC5"/>
    <w:rsid w:val="007F4C6B"/>
    <w:rsid w:val="007F563A"/>
    <w:rsid w:val="007F62EB"/>
    <w:rsid w:val="007F6449"/>
    <w:rsid w:val="007F7262"/>
    <w:rsid w:val="00801F6D"/>
    <w:rsid w:val="00807D6A"/>
    <w:rsid w:val="00810443"/>
    <w:rsid w:val="00810E24"/>
    <w:rsid w:val="0081228E"/>
    <w:rsid w:val="008146E4"/>
    <w:rsid w:val="008156BE"/>
    <w:rsid w:val="00820CD2"/>
    <w:rsid w:val="00821261"/>
    <w:rsid w:val="0082190C"/>
    <w:rsid w:val="008219F3"/>
    <w:rsid w:val="008226B6"/>
    <w:rsid w:val="00822BFF"/>
    <w:rsid w:val="0082363E"/>
    <w:rsid w:val="00824033"/>
    <w:rsid w:val="008251A5"/>
    <w:rsid w:val="0082603F"/>
    <w:rsid w:val="00826A6B"/>
    <w:rsid w:val="008272F3"/>
    <w:rsid w:val="008303C9"/>
    <w:rsid w:val="00831A17"/>
    <w:rsid w:val="00832CA1"/>
    <w:rsid w:val="008344FA"/>
    <w:rsid w:val="00840D70"/>
    <w:rsid w:val="008411B0"/>
    <w:rsid w:val="008419E0"/>
    <w:rsid w:val="00847676"/>
    <w:rsid w:val="0084795E"/>
    <w:rsid w:val="00851ACB"/>
    <w:rsid w:val="00853707"/>
    <w:rsid w:val="0085424C"/>
    <w:rsid w:val="0085455F"/>
    <w:rsid w:val="00856084"/>
    <w:rsid w:val="008571E7"/>
    <w:rsid w:val="00861387"/>
    <w:rsid w:val="0086292E"/>
    <w:rsid w:val="008637F1"/>
    <w:rsid w:val="00864098"/>
    <w:rsid w:val="0086491B"/>
    <w:rsid w:val="00864CFE"/>
    <w:rsid w:val="008726E7"/>
    <w:rsid w:val="008743A1"/>
    <w:rsid w:val="00876EE1"/>
    <w:rsid w:val="00877873"/>
    <w:rsid w:val="00880B12"/>
    <w:rsid w:val="00882020"/>
    <w:rsid w:val="00883358"/>
    <w:rsid w:val="0088376F"/>
    <w:rsid w:val="0088430D"/>
    <w:rsid w:val="008844B7"/>
    <w:rsid w:val="00884691"/>
    <w:rsid w:val="00885182"/>
    <w:rsid w:val="008867A2"/>
    <w:rsid w:val="00886E00"/>
    <w:rsid w:val="008912A7"/>
    <w:rsid w:val="008926D7"/>
    <w:rsid w:val="00896BB8"/>
    <w:rsid w:val="008A3C5F"/>
    <w:rsid w:val="008A3D0A"/>
    <w:rsid w:val="008A6826"/>
    <w:rsid w:val="008B07A8"/>
    <w:rsid w:val="008B12F6"/>
    <w:rsid w:val="008B2DCB"/>
    <w:rsid w:val="008B39E2"/>
    <w:rsid w:val="008B5AFC"/>
    <w:rsid w:val="008B6960"/>
    <w:rsid w:val="008B7663"/>
    <w:rsid w:val="008B7A6F"/>
    <w:rsid w:val="008C0AB7"/>
    <w:rsid w:val="008C0B79"/>
    <w:rsid w:val="008C3A3D"/>
    <w:rsid w:val="008C47DF"/>
    <w:rsid w:val="008C516A"/>
    <w:rsid w:val="008C660F"/>
    <w:rsid w:val="008C6A2A"/>
    <w:rsid w:val="008C769B"/>
    <w:rsid w:val="008C7A1D"/>
    <w:rsid w:val="008D0252"/>
    <w:rsid w:val="008D30FA"/>
    <w:rsid w:val="008D5186"/>
    <w:rsid w:val="008E1A65"/>
    <w:rsid w:val="008E21A8"/>
    <w:rsid w:val="008E3499"/>
    <w:rsid w:val="008E40A1"/>
    <w:rsid w:val="008E435E"/>
    <w:rsid w:val="008E6325"/>
    <w:rsid w:val="008F117D"/>
    <w:rsid w:val="008F2960"/>
    <w:rsid w:val="008F2F30"/>
    <w:rsid w:val="008F3EDA"/>
    <w:rsid w:val="008F5431"/>
    <w:rsid w:val="008F5539"/>
    <w:rsid w:val="008F5F45"/>
    <w:rsid w:val="008F75C8"/>
    <w:rsid w:val="00901DD0"/>
    <w:rsid w:val="00902576"/>
    <w:rsid w:val="00904257"/>
    <w:rsid w:val="00905D2A"/>
    <w:rsid w:val="009066F0"/>
    <w:rsid w:val="00907B16"/>
    <w:rsid w:val="0091039E"/>
    <w:rsid w:val="009126F6"/>
    <w:rsid w:val="00913904"/>
    <w:rsid w:val="0091552A"/>
    <w:rsid w:val="00921774"/>
    <w:rsid w:val="0092368C"/>
    <w:rsid w:val="00925B06"/>
    <w:rsid w:val="0093130B"/>
    <w:rsid w:val="009319EB"/>
    <w:rsid w:val="00931FC2"/>
    <w:rsid w:val="0093290B"/>
    <w:rsid w:val="00933A61"/>
    <w:rsid w:val="00933E27"/>
    <w:rsid w:val="009404D9"/>
    <w:rsid w:val="0094082D"/>
    <w:rsid w:val="00940EAC"/>
    <w:rsid w:val="00941711"/>
    <w:rsid w:val="00941E17"/>
    <w:rsid w:val="00942BF7"/>
    <w:rsid w:val="009474D0"/>
    <w:rsid w:val="0094786D"/>
    <w:rsid w:val="009478B7"/>
    <w:rsid w:val="00950906"/>
    <w:rsid w:val="00950B74"/>
    <w:rsid w:val="009516DF"/>
    <w:rsid w:val="00951B87"/>
    <w:rsid w:val="0095290E"/>
    <w:rsid w:val="00952910"/>
    <w:rsid w:val="00953483"/>
    <w:rsid w:val="00953B8E"/>
    <w:rsid w:val="00954A8C"/>
    <w:rsid w:val="00955393"/>
    <w:rsid w:val="0095608B"/>
    <w:rsid w:val="00956D5E"/>
    <w:rsid w:val="0095724B"/>
    <w:rsid w:val="0095753B"/>
    <w:rsid w:val="0095780F"/>
    <w:rsid w:val="009578B0"/>
    <w:rsid w:val="00957BD7"/>
    <w:rsid w:val="00957F05"/>
    <w:rsid w:val="009647B1"/>
    <w:rsid w:val="00965D3E"/>
    <w:rsid w:val="009662C1"/>
    <w:rsid w:val="00966E04"/>
    <w:rsid w:val="009700E5"/>
    <w:rsid w:val="00971528"/>
    <w:rsid w:val="009742F8"/>
    <w:rsid w:val="0097570C"/>
    <w:rsid w:val="00980EC1"/>
    <w:rsid w:val="009829CE"/>
    <w:rsid w:val="00985979"/>
    <w:rsid w:val="0098639E"/>
    <w:rsid w:val="00986D38"/>
    <w:rsid w:val="009871ED"/>
    <w:rsid w:val="00987BAB"/>
    <w:rsid w:val="009901E2"/>
    <w:rsid w:val="0099068F"/>
    <w:rsid w:val="00990D6D"/>
    <w:rsid w:val="009924BE"/>
    <w:rsid w:val="009933CA"/>
    <w:rsid w:val="009935B7"/>
    <w:rsid w:val="0099436C"/>
    <w:rsid w:val="009947DC"/>
    <w:rsid w:val="00994BDD"/>
    <w:rsid w:val="00995555"/>
    <w:rsid w:val="00995E65"/>
    <w:rsid w:val="009A0676"/>
    <w:rsid w:val="009A11C5"/>
    <w:rsid w:val="009A148B"/>
    <w:rsid w:val="009A158B"/>
    <w:rsid w:val="009A1AD1"/>
    <w:rsid w:val="009A414A"/>
    <w:rsid w:val="009A6B77"/>
    <w:rsid w:val="009A6C76"/>
    <w:rsid w:val="009B3262"/>
    <w:rsid w:val="009B3996"/>
    <w:rsid w:val="009B42A5"/>
    <w:rsid w:val="009B60C9"/>
    <w:rsid w:val="009B6254"/>
    <w:rsid w:val="009C0DB0"/>
    <w:rsid w:val="009C1111"/>
    <w:rsid w:val="009C2856"/>
    <w:rsid w:val="009C31F0"/>
    <w:rsid w:val="009C4F83"/>
    <w:rsid w:val="009C6077"/>
    <w:rsid w:val="009D0306"/>
    <w:rsid w:val="009D0DA3"/>
    <w:rsid w:val="009D10D0"/>
    <w:rsid w:val="009D1331"/>
    <w:rsid w:val="009D1480"/>
    <w:rsid w:val="009D22F6"/>
    <w:rsid w:val="009D2358"/>
    <w:rsid w:val="009D2434"/>
    <w:rsid w:val="009D2905"/>
    <w:rsid w:val="009D32AB"/>
    <w:rsid w:val="009D4B6D"/>
    <w:rsid w:val="009D69F8"/>
    <w:rsid w:val="009D703F"/>
    <w:rsid w:val="009D75E3"/>
    <w:rsid w:val="009D7BBF"/>
    <w:rsid w:val="009D7C5A"/>
    <w:rsid w:val="009E10DB"/>
    <w:rsid w:val="009E145D"/>
    <w:rsid w:val="009E23F3"/>
    <w:rsid w:val="009E2F15"/>
    <w:rsid w:val="009E3AD1"/>
    <w:rsid w:val="009E3F0C"/>
    <w:rsid w:val="009E3FB5"/>
    <w:rsid w:val="009E5E3A"/>
    <w:rsid w:val="009E6189"/>
    <w:rsid w:val="009E6495"/>
    <w:rsid w:val="009E6991"/>
    <w:rsid w:val="009F03D6"/>
    <w:rsid w:val="009F08AF"/>
    <w:rsid w:val="009F146D"/>
    <w:rsid w:val="009F47B4"/>
    <w:rsid w:val="009F7AE1"/>
    <w:rsid w:val="009F7F85"/>
    <w:rsid w:val="00A022EA"/>
    <w:rsid w:val="00A0387B"/>
    <w:rsid w:val="00A05C6D"/>
    <w:rsid w:val="00A1046C"/>
    <w:rsid w:val="00A10EAE"/>
    <w:rsid w:val="00A111F4"/>
    <w:rsid w:val="00A13EF3"/>
    <w:rsid w:val="00A1487B"/>
    <w:rsid w:val="00A14D79"/>
    <w:rsid w:val="00A1550C"/>
    <w:rsid w:val="00A16ED2"/>
    <w:rsid w:val="00A171FD"/>
    <w:rsid w:val="00A17D43"/>
    <w:rsid w:val="00A20AE4"/>
    <w:rsid w:val="00A228C3"/>
    <w:rsid w:val="00A23A56"/>
    <w:rsid w:val="00A23C30"/>
    <w:rsid w:val="00A23C92"/>
    <w:rsid w:val="00A24362"/>
    <w:rsid w:val="00A24400"/>
    <w:rsid w:val="00A27560"/>
    <w:rsid w:val="00A307C1"/>
    <w:rsid w:val="00A31C4D"/>
    <w:rsid w:val="00A34EA0"/>
    <w:rsid w:val="00A4031A"/>
    <w:rsid w:val="00A47A3C"/>
    <w:rsid w:val="00A500D5"/>
    <w:rsid w:val="00A50495"/>
    <w:rsid w:val="00A52688"/>
    <w:rsid w:val="00A5298B"/>
    <w:rsid w:val="00A52D2C"/>
    <w:rsid w:val="00A53213"/>
    <w:rsid w:val="00A532FA"/>
    <w:rsid w:val="00A54806"/>
    <w:rsid w:val="00A557DE"/>
    <w:rsid w:val="00A56B37"/>
    <w:rsid w:val="00A575C2"/>
    <w:rsid w:val="00A63289"/>
    <w:rsid w:val="00A63FBC"/>
    <w:rsid w:val="00A64562"/>
    <w:rsid w:val="00A648EA"/>
    <w:rsid w:val="00A64BB3"/>
    <w:rsid w:val="00A64E4D"/>
    <w:rsid w:val="00A661FA"/>
    <w:rsid w:val="00A667AA"/>
    <w:rsid w:val="00A679D0"/>
    <w:rsid w:val="00A67DB6"/>
    <w:rsid w:val="00A71935"/>
    <w:rsid w:val="00A7651E"/>
    <w:rsid w:val="00A7765B"/>
    <w:rsid w:val="00A804A5"/>
    <w:rsid w:val="00A80599"/>
    <w:rsid w:val="00A807F0"/>
    <w:rsid w:val="00A8091C"/>
    <w:rsid w:val="00A812D4"/>
    <w:rsid w:val="00A81E95"/>
    <w:rsid w:val="00A8714A"/>
    <w:rsid w:val="00A87304"/>
    <w:rsid w:val="00A95ED9"/>
    <w:rsid w:val="00A96073"/>
    <w:rsid w:val="00A96494"/>
    <w:rsid w:val="00A97315"/>
    <w:rsid w:val="00AA156E"/>
    <w:rsid w:val="00AA2AF4"/>
    <w:rsid w:val="00AA2FEC"/>
    <w:rsid w:val="00AA3EFB"/>
    <w:rsid w:val="00AA4CC7"/>
    <w:rsid w:val="00AA627C"/>
    <w:rsid w:val="00AA65E5"/>
    <w:rsid w:val="00AA692B"/>
    <w:rsid w:val="00AA74AE"/>
    <w:rsid w:val="00AB1544"/>
    <w:rsid w:val="00AB1B3C"/>
    <w:rsid w:val="00AB24C0"/>
    <w:rsid w:val="00AB2C8B"/>
    <w:rsid w:val="00AB590D"/>
    <w:rsid w:val="00AB5D53"/>
    <w:rsid w:val="00AB6C83"/>
    <w:rsid w:val="00AC02B2"/>
    <w:rsid w:val="00AC147A"/>
    <w:rsid w:val="00AC1E9F"/>
    <w:rsid w:val="00AC6806"/>
    <w:rsid w:val="00AD2ED3"/>
    <w:rsid w:val="00AD47A1"/>
    <w:rsid w:val="00AD6812"/>
    <w:rsid w:val="00AE04C7"/>
    <w:rsid w:val="00AE0D0B"/>
    <w:rsid w:val="00AE1FEC"/>
    <w:rsid w:val="00AE2644"/>
    <w:rsid w:val="00AE3596"/>
    <w:rsid w:val="00AE4FB0"/>
    <w:rsid w:val="00AE569A"/>
    <w:rsid w:val="00AE7E53"/>
    <w:rsid w:val="00AF0996"/>
    <w:rsid w:val="00AF15DC"/>
    <w:rsid w:val="00AF1CCD"/>
    <w:rsid w:val="00AF2EB3"/>
    <w:rsid w:val="00AF5275"/>
    <w:rsid w:val="00AF556B"/>
    <w:rsid w:val="00AF5F0B"/>
    <w:rsid w:val="00AF6334"/>
    <w:rsid w:val="00AF704E"/>
    <w:rsid w:val="00AF7A30"/>
    <w:rsid w:val="00B00AA0"/>
    <w:rsid w:val="00B016FF"/>
    <w:rsid w:val="00B041D7"/>
    <w:rsid w:val="00B04AA6"/>
    <w:rsid w:val="00B056FE"/>
    <w:rsid w:val="00B075F0"/>
    <w:rsid w:val="00B138BD"/>
    <w:rsid w:val="00B13C86"/>
    <w:rsid w:val="00B13CF7"/>
    <w:rsid w:val="00B14CAF"/>
    <w:rsid w:val="00B1580A"/>
    <w:rsid w:val="00B16418"/>
    <w:rsid w:val="00B1674A"/>
    <w:rsid w:val="00B17117"/>
    <w:rsid w:val="00B17645"/>
    <w:rsid w:val="00B210B6"/>
    <w:rsid w:val="00B23237"/>
    <w:rsid w:val="00B26B54"/>
    <w:rsid w:val="00B27F04"/>
    <w:rsid w:val="00B32211"/>
    <w:rsid w:val="00B32A05"/>
    <w:rsid w:val="00B33716"/>
    <w:rsid w:val="00B33B4D"/>
    <w:rsid w:val="00B33FF7"/>
    <w:rsid w:val="00B351CC"/>
    <w:rsid w:val="00B352E1"/>
    <w:rsid w:val="00B4027A"/>
    <w:rsid w:val="00B40769"/>
    <w:rsid w:val="00B42F3C"/>
    <w:rsid w:val="00B44069"/>
    <w:rsid w:val="00B45944"/>
    <w:rsid w:val="00B465C2"/>
    <w:rsid w:val="00B47278"/>
    <w:rsid w:val="00B4735A"/>
    <w:rsid w:val="00B51E9D"/>
    <w:rsid w:val="00B51F58"/>
    <w:rsid w:val="00B5378D"/>
    <w:rsid w:val="00B54395"/>
    <w:rsid w:val="00B545C1"/>
    <w:rsid w:val="00B54CBD"/>
    <w:rsid w:val="00B55AF6"/>
    <w:rsid w:val="00B565FA"/>
    <w:rsid w:val="00B57DA7"/>
    <w:rsid w:val="00B60AED"/>
    <w:rsid w:val="00B60F13"/>
    <w:rsid w:val="00B62C93"/>
    <w:rsid w:val="00B634AD"/>
    <w:rsid w:val="00B636D6"/>
    <w:rsid w:val="00B64F86"/>
    <w:rsid w:val="00B661EE"/>
    <w:rsid w:val="00B66F5A"/>
    <w:rsid w:val="00B701EB"/>
    <w:rsid w:val="00B706F8"/>
    <w:rsid w:val="00B723C6"/>
    <w:rsid w:val="00B7258F"/>
    <w:rsid w:val="00B728B0"/>
    <w:rsid w:val="00B729E7"/>
    <w:rsid w:val="00B73087"/>
    <w:rsid w:val="00B73382"/>
    <w:rsid w:val="00B76BA0"/>
    <w:rsid w:val="00B76F48"/>
    <w:rsid w:val="00B77A20"/>
    <w:rsid w:val="00B77BD8"/>
    <w:rsid w:val="00B77E4C"/>
    <w:rsid w:val="00B80311"/>
    <w:rsid w:val="00B8525B"/>
    <w:rsid w:val="00B868F4"/>
    <w:rsid w:val="00B9088F"/>
    <w:rsid w:val="00B92049"/>
    <w:rsid w:val="00B94AE0"/>
    <w:rsid w:val="00B94FF9"/>
    <w:rsid w:val="00B9509D"/>
    <w:rsid w:val="00B95541"/>
    <w:rsid w:val="00B95A0B"/>
    <w:rsid w:val="00BA076E"/>
    <w:rsid w:val="00BA15FE"/>
    <w:rsid w:val="00BA2065"/>
    <w:rsid w:val="00BA29B6"/>
    <w:rsid w:val="00BA2E68"/>
    <w:rsid w:val="00BB32DC"/>
    <w:rsid w:val="00BB3B92"/>
    <w:rsid w:val="00BB4A76"/>
    <w:rsid w:val="00BC34E4"/>
    <w:rsid w:val="00BC3F82"/>
    <w:rsid w:val="00BC41C6"/>
    <w:rsid w:val="00BC4489"/>
    <w:rsid w:val="00BC44B0"/>
    <w:rsid w:val="00BD177B"/>
    <w:rsid w:val="00BD19C7"/>
    <w:rsid w:val="00BD28EB"/>
    <w:rsid w:val="00BD3D59"/>
    <w:rsid w:val="00BD5C80"/>
    <w:rsid w:val="00BD5E09"/>
    <w:rsid w:val="00BD62E6"/>
    <w:rsid w:val="00BE0431"/>
    <w:rsid w:val="00BE0681"/>
    <w:rsid w:val="00BE1227"/>
    <w:rsid w:val="00BE1DB2"/>
    <w:rsid w:val="00BE2A3C"/>
    <w:rsid w:val="00BE3AAA"/>
    <w:rsid w:val="00BE5571"/>
    <w:rsid w:val="00BE78EC"/>
    <w:rsid w:val="00BE7FB7"/>
    <w:rsid w:val="00BF17FF"/>
    <w:rsid w:val="00BF1AC7"/>
    <w:rsid w:val="00BF31E3"/>
    <w:rsid w:val="00BF5646"/>
    <w:rsid w:val="00BF5864"/>
    <w:rsid w:val="00BF6AB6"/>
    <w:rsid w:val="00BF7696"/>
    <w:rsid w:val="00C007BB"/>
    <w:rsid w:val="00C0105B"/>
    <w:rsid w:val="00C02CFA"/>
    <w:rsid w:val="00C033ED"/>
    <w:rsid w:val="00C03C28"/>
    <w:rsid w:val="00C05711"/>
    <w:rsid w:val="00C06892"/>
    <w:rsid w:val="00C06E99"/>
    <w:rsid w:val="00C1050F"/>
    <w:rsid w:val="00C10595"/>
    <w:rsid w:val="00C10E90"/>
    <w:rsid w:val="00C13A97"/>
    <w:rsid w:val="00C165DB"/>
    <w:rsid w:val="00C17E86"/>
    <w:rsid w:val="00C17F71"/>
    <w:rsid w:val="00C20089"/>
    <w:rsid w:val="00C201D6"/>
    <w:rsid w:val="00C20C79"/>
    <w:rsid w:val="00C217CC"/>
    <w:rsid w:val="00C21860"/>
    <w:rsid w:val="00C22FF4"/>
    <w:rsid w:val="00C23AFD"/>
    <w:rsid w:val="00C25E9A"/>
    <w:rsid w:val="00C26269"/>
    <w:rsid w:val="00C26353"/>
    <w:rsid w:val="00C305B8"/>
    <w:rsid w:val="00C30AFD"/>
    <w:rsid w:val="00C30E09"/>
    <w:rsid w:val="00C30F56"/>
    <w:rsid w:val="00C33498"/>
    <w:rsid w:val="00C33C2A"/>
    <w:rsid w:val="00C34CDD"/>
    <w:rsid w:val="00C36414"/>
    <w:rsid w:val="00C371CA"/>
    <w:rsid w:val="00C37219"/>
    <w:rsid w:val="00C40223"/>
    <w:rsid w:val="00C41ABE"/>
    <w:rsid w:val="00C41E50"/>
    <w:rsid w:val="00C4303D"/>
    <w:rsid w:val="00C43276"/>
    <w:rsid w:val="00C43DE9"/>
    <w:rsid w:val="00C43E37"/>
    <w:rsid w:val="00C44066"/>
    <w:rsid w:val="00C453BD"/>
    <w:rsid w:val="00C45B50"/>
    <w:rsid w:val="00C46971"/>
    <w:rsid w:val="00C46CAD"/>
    <w:rsid w:val="00C47E24"/>
    <w:rsid w:val="00C500F4"/>
    <w:rsid w:val="00C53B1C"/>
    <w:rsid w:val="00C54B82"/>
    <w:rsid w:val="00C55A07"/>
    <w:rsid w:val="00C628A0"/>
    <w:rsid w:val="00C63C29"/>
    <w:rsid w:val="00C6631E"/>
    <w:rsid w:val="00C66A9B"/>
    <w:rsid w:val="00C6787D"/>
    <w:rsid w:val="00C7025C"/>
    <w:rsid w:val="00C706A1"/>
    <w:rsid w:val="00C72131"/>
    <w:rsid w:val="00C73F9A"/>
    <w:rsid w:val="00C75DDF"/>
    <w:rsid w:val="00C81355"/>
    <w:rsid w:val="00C81F35"/>
    <w:rsid w:val="00C825E5"/>
    <w:rsid w:val="00C82739"/>
    <w:rsid w:val="00C8413E"/>
    <w:rsid w:val="00C862F9"/>
    <w:rsid w:val="00C909D1"/>
    <w:rsid w:val="00C91CB3"/>
    <w:rsid w:val="00C9207B"/>
    <w:rsid w:val="00C95299"/>
    <w:rsid w:val="00C9552F"/>
    <w:rsid w:val="00C95C98"/>
    <w:rsid w:val="00C97967"/>
    <w:rsid w:val="00CA0808"/>
    <w:rsid w:val="00CA2D01"/>
    <w:rsid w:val="00CA463F"/>
    <w:rsid w:val="00CB01E0"/>
    <w:rsid w:val="00CB1B53"/>
    <w:rsid w:val="00CB2546"/>
    <w:rsid w:val="00CB330D"/>
    <w:rsid w:val="00CB43D4"/>
    <w:rsid w:val="00CB5467"/>
    <w:rsid w:val="00CB7D41"/>
    <w:rsid w:val="00CC1E99"/>
    <w:rsid w:val="00CC3017"/>
    <w:rsid w:val="00CC34A5"/>
    <w:rsid w:val="00CC4C8D"/>
    <w:rsid w:val="00CC5380"/>
    <w:rsid w:val="00CC76B4"/>
    <w:rsid w:val="00CC77EA"/>
    <w:rsid w:val="00CD5498"/>
    <w:rsid w:val="00CD5916"/>
    <w:rsid w:val="00CD7BEB"/>
    <w:rsid w:val="00CD7CDB"/>
    <w:rsid w:val="00CE329C"/>
    <w:rsid w:val="00CE3E3E"/>
    <w:rsid w:val="00CE3F8C"/>
    <w:rsid w:val="00CE49EA"/>
    <w:rsid w:val="00CE4FC9"/>
    <w:rsid w:val="00CE5FA3"/>
    <w:rsid w:val="00CE6BED"/>
    <w:rsid w:val="00CE7A04"/>
    <w:rsid w:val="00CF2E05"/>
    <w:rsid w:val="00CF315F"/>
    <w:rsid w:val="00CF477E"/>
    <w:rsid w:val="00CF5036"/>
    <w:rsid w:val="00CF571F"/>
    <w:rsid w:val="00CF5E1E"/>
    <w:rsid w:val="00CF606F"/>
    <w:rsid w:val="00CF648E"/>
    <w:rsid w:val="00CF7987"/>
    <w:rsid w:val="00D005BC"/>
    <w:rsid w:val="00D0063E"/>
    <w:rsid w:val="00D00FBD"/>
    <w:rsid w:val="00D014C1"/>
    <w:rsid w:val="00D02172"/>
    <w:rsid w:val="00D03145"/>
    <w:rsid w:val="00D046C1"/>
    <w:rsid w:val="00D05F83"/>
    <w:rsid w:val="00D05F8F"/>
    <w:rsid w:val="00D10027"/>
    <w:rsid w:val="00D10266"/>
    <w:rsid w:val="00D1258A"/>
    <w:rsid w:val="00D13E7F"/>
    <w:rsid w:val="00D141A0"/>
    <w:rsid w:val="00D14B33"/>
    <w:rsid w:val="00D14FBE"/>
    <w:rsid w:val="00D16B50"/>
    <w:rsid w:val="00D16D2C"/>
    <w:rsid w:val="00D17190"/>
    <w:rsid w:val="00D216C3"/>
    <w:rsid w:val="00D229A5"/>
    <w:rsid w:val="00D24B69"/>
    <w:rsid w:val="00D25913"/>
    <w:rsid w:val="00D25AD3"/>
    <w:rsid w:val="00D2681A"/>
    <w:rsid w:val="00D27796"/>
    <w:rsid w:val="00D31FA6"/>
    <w:rsid w:val="00D3305D"/>
    <w:rsid w:val="00D33AA7"/>
    <w:rsid w:val="00D346D4"/>
    <w:rsid w:val="00D348CB"/>
    <w:rsid w:val="00D360B1"/>
    <w:rsid w:val="00D36E72"/>
    <w:rsid w:val="00D37421"/>
    <w:rsid w:val="00D375A6"/>
    <w:rsid w:val="00D40463"/>
    <w:rsid w:val="00D4097E"/>
    <w:rsid w:val="00D41BEA"/>
    <w:rsid w:val="00D41E34"/>
    <w:rsid w:val="00D41F57"/>
    <w:rsid w:val="00D42BDF"/>
    <w:rsid w:val="00D43064"/>
    <w:rsid w:val="00D446B0"/>
    <w:rsid w:val="00D44D76"/>
    <w:rsid w:val="00D46DF8"/>
    <w:rsid w:val="00D50986"/>
    <w:rsid w:val="00D51FFA"/>
    <w:rsid w:val="00D5211D"/>
    <w:rsid w:val="00D54253"/>
    <w:rsid w:val="00D545E7"/>
    <w:rsid w:val="00D56A03"/>
    <w:rsid w:val="00D62091"/>
    <w:rsid w:val="00D6211F"/>
    <w:rsid w:val="00D63E49"/>
    <w:rsid w:val="00D657DC"/>
    <w:rsid w:val="00D65819"/>
    <w:rsid w:val="00D668B7"/>
    <w:rsid w:val="00D7489B"/>
    <w:rsid w:val="00D806B4"/>
    <w:rsid w:val="00D8126C"/>
    <w:rsid w:val="00D81F43"/>
    <w:rsid w:val="00D82877"/>
    <w:rsid w:val="00D8348B"/>
    <w:rsid w:val="00D83842"/>
    <w:rsid w:val="00D83EB8"/>
    <w:rsid w:val="00D85BDE"/>
    <w:rsid w:val="00D951A2"/>
    <w:rsid w:val="00D96F59"/>
    <w:rsid w:val="00D97388"/>
    <w:rsid w:val="00DA0296"/>
    <w:rsid w:val="00DA0A60"/>
    <w:rsid w:val="00DA1CB1"/>
    <w:rsid w:val="00DA28B9"/>
    <w:rsid w:val="00DA4A2A"/>
    <w:rsid w:val="00DA4DE8"/>
    <w:rsid w:val="00DB1ABB"/>
    <w:rsid w:val="00DB3663"/>
    <w:rsid w:val="00DB3FC0"/>
    <w:rsid w:val="00DB4C20"/>
    <w:rsid w:val="00DB5D8C"/>
    <w:rsid w:val="00DC2BF6"/>
    <w:rsid w:val="00DC3AE5"/>
    <w:rsid w:val="00DC45C6"/>
    <w:rsid w:val="00DC59AB"/>
    <w:rsid w:val="00DC5B2F"/>
    <w:rsid w:val="00DC78D7"/>
    <w:rsid w:val="00DD0AF4"/>
    <w:rsid w:val="00DD1613"/>
    <w:rsid w:val="00DD72C1"/>
    <w:rsid w:val="00DE4AD5"/>
    <w:rsid w:val="00DE4C33"/>
    <w:rsid w:val="00DE5338"/>
    <w:rsid w:val="00DE6F55"/>
    <w:rsid w:val="00DF22D7"/>
    <w:rsid w:val="00DF2759"/>
    <w:rsid w:val="00DF3A45"/>
    <w:rsid w:val="00DF4E4D"/>
    <w:rsid w:val="00E00570"/>
    <w:rsid w:val="00E016AF"/>
    <w:rsid w:val="00E0176A"/>
    <w:rsid w:val="00E0426A"/>
    <w:rsid w:val="00E04B31"/>
    <w:rsid w:val="00E068FE"/>
    <w:rsid w:val="00E06B85"/>
    <w:rsid w:val="00E10F1F"/>
    <w:rsid w:val="00E115C3"/>
    <w:rsid w:val="00E11600"/>
    <w:rsid w:val="00E13C2E"/>
    <w:rsid w:val="00E15A76"/>
    <w:rsid w:val="00E17DEA"/>
    <w:rsid w:val="00E17F59"/>
    <w:rsid w:val="00E2034B"/>
    <w:rsid w:val="00E20ACD"/>
    <w:rsid w:val="00E20B2A"/>
    <w:rsid w:val="00E24199"/>
    <w:rsid w:val="00E24CF1"/>
    <w:rsid w:val="00E25179"/>
    <w:rsid w:val="00E2546E"/>
    <w:rsid w:val="00E258FC"/>
    <w:rsid w:val="00E27B5E"/>
    <w:rsid w:val="00E30923"/>
    <w:rsid w:val="00E3344D"/>
    <w:rsid w:val="00E357BD"/>
    <w:rsid w:val="00E35D2B"/>
    <w:rsid w:val="00E363C6"/>
    <w:rsid w:val="00E3700D"/>
    <w:rsid w:val="00E37FDD"/>
    <w:rsid w:val="00E41BC0"/>
    <w:rsid w:val="00E420A6"/>
    <w:rsid w:val="00E44104"/>
    <w:rsid w:val="00E44FFF"/>
    <w:rsid w:val="00E45528"/>
    <w:rsid w:val="00E4598D"/>
    <w:rsid w:val="00E4632A"/>
    <w:rsid w:val="00E4726D"/>
    <w:rsid w:val="00E47E8E"/>
    <w:rsid w:val="00E50139"/>
    <w:rsid w:val="00E50ECC"/>
    <w:rsid w:val="00E51928"/>
    <w:rsid w:val="00E52EF3"/>
    <w:rsid w:val="00E531AF"/>
    <w:rsid w:val="00E554C5"/>
    <w:rsid w:val="00E564FA"/>
    <w:rsid w:val="00E56C36"/>
    <w:rsid w:val="00E56E41"/>
    <w:rsid w:val="00E578A7"/>
    <w:rsid w:val="00E57C7D"/>
    <w:rsid w:val="00E60711"/>
    <w:rsid w:val="00E6078E"/>
    <w:rsid w:val="00E61B1F"/>
    <w:rsid w:val="00E62001"/>
    <w:rsid w:val="00E62502"/>
    <w:rsid w:val="00E6377D"/>
    <w:rsid w:val="00E63C50"/>
    <w:rsid w:val="00E66CD8"/>
    <w:rsid w:val="00E676C4"/>
    <w:rsid w:val="00E7086C"/>
    <w:rsid w:val="00E73555"/>
    <w:rsid w:val="00E74739"/>
    <w:rsid w:val="00E74BC8"/>
    <w:rsid w:val="00E768DC"/>
    <w:rsid w:val="00E81704"/>
    <w:rsid w:val="00E82CC6"/>
    <w:rsid w:val="00E83771"/>
    <w:rsid w:val="00E84A23"/>
    <w:rsid w:val="00E8682D"/>
    <w:rsid w:val="00E91270"/>
    <w:rsid w:val="00E91B57"/>
    <w:rsid w:val="00E929EB"/>
    <w:rsid w:val="00E939E3"/>
    <w:rsid w:val="00E94C6F"/>
    <w:rsid w:val="00E94F29"/>
    <w:rsid w:val="00E9571E"/>
    <w:rsid w:val="00E95B72"/>
    <w:rsid w:val="00E96374"/>
    <w:rsid w:val="00EA0D01"/>
    <w:rsid w:val="00EA1ED4"/>
    <w:rsid w:val="00EA3B41"/>
    <w:rsid w:val="00EA3EF9"/>
    <w:rsid w:val="00EA3F95"/>
    <w:rsid w:val="00EA40BC"/>
    <w:rsid w:val="00EB07AD"/>
    <w:rsid w:val="00EB09FB"/>
    <w:rsid w:val="00EB2F2F"/>
    <w:rsid w:val="00EB5988"/>
    <w:rsid w:val="00EB635F"/>
    <w:rsid w:val="00EC172A"/>
    <w:rsid w:val="00EC252D"/>
    <w:rsid w:val="00EC47B4"/>
    <w:rsid w:val="00EC55D1"/>
    <w:rsid w:val="00EC63F2"/>
    <w:rsid w:val="00EC6DA4"/>
    <w:rsid w:val="00EC7CD7"/>
    <w:rsid w:val="00EC7D48"/>
    <w:rsid w:val="00ED1693"/>
    <w:rsid w:val="00ED194E"/>
    <w:rsid w:val="00ED2B3D"/>
    <w:rsid w:val="00ED3374"/>
    <w:rsid w:val="00ED3BD4"/>
    <w:rsid w:val="00ED5BA7"/>
    <w:rsid w:val="00ED6C03"/>
    <w:rsid w:val="00EE0531"/>
    <w:rsid w:val="00EE38A1"/>
    <w:rsid w:val="00EE5FFC"/>
    <w:rsid w:val="00EE6F3E"/>
    <w:rsid w:val="00EE705A"/>
    <w:rsid w:val="00EE727F"/>
    <w:rsid w:val="00EE7D77"/>
    <w:rsid w:val="00EF0527"/>
    <w:rsid w:val="00EF19FC"/>
    <w:rsid w:val="00EF284B"/>
    <w:rsid w:val="00EF3515"/>
    <w:rsid w:val="00EF4D57"/>
    <w:rsid w:val="00EF5785"/>
    <w:rsid w:val="00EF59DA"/>
    <w:rsid w:val="00EF5A26"/>
    <w:rsid w:val="00EF662F"/>
    <w:rsid w:val="00EF6EF1"/>
    <w:rsid w:val="00F00F6F"/>
    <w:rsid w:val="00F01003"/>
    <w:rsid w:val="00F079D9"/>
    <w:rsid w:val="00F10164"/>
    <w:rsid w:val="00F1136E"/>
    <w:rsid w:val="00F11BBC"/>
    <w:rsid w:val="00F12C83"/>
    <w:rsid w:val="00F13A58"/>
    <w:rsid w:val="00F17722"/>
    <w:rsid w:val="00F214B3"/>
    <w:rsid w:val="00F21CA2"/>
    <w:rsid w:val="00F22A6B"/>
    <w:rsid w:val="00F23ABE"/>
    <w:rsid w:val="00F260EC"/>
    <w:rsid w:val="00F27A4E"/>
    <w:rsid w:val="00F27ED0"/>
    <w:rsid w:val="00F30AAB"/>
    <w:rsid w:val="00F31422"/>
    <w:rsid w:val="00F324A4"/>
    <w:rsid w:val="00F32813"/>
    <w:rsid w:val="00F32E1A"/>
    <w:rsid w:val="00F33222"/>
    <w:rsid w:val="00F34B23"/>
    <w:rsid w:val="00F35039"/>
    <w:rsid w:val="00F358CA"/>
    <w:rsid w:val="00F37271"/>
    <w:rsid w:val="00F372C6"/>
    <w:rsid w:val="00F4061D"/>
    <w:rsid w:val="00F4196E"/>
    <w:rsid w:val="00F41A09"/>
    <w:rsid w:val="00F41C88"/>
    <w:rsid w:val="00F43472"/>
    <w:rsid w:val="00F4379D"/>
    <w:rsid w:val="00F43EF9"/>
    <w:rsid w:val="00F464D9"/>
    <w:rsid w:val="00F50520"/>
    <w:rsid w:val="00F50869"/>
    <w:rsid w:val="00F51B8C"/>
    <w:rsid w:val="00F52E57"/>
    <w:rsid w:val="00F550EE"/>
    <w:rsid w:val="00F55DF9"/>
    <w:rsid w:val="00F6070C"/>
    <w:rsid w:val="00F61F01"/>
    <w:rsid w:val="00F63BBF"/>
    <w:rsid w:val="00F63DD7"/>
    <w:rsid w:val="00F64C42"/>
    <w:rsid w:val="00F676FE"/>
    <w:rsid w:val="00F7003F"/>
    <w:rsid w:val="00F70061"/>
    <w:rsid w:val="00F71332"/>
    <w:rsid w:val="00F71879"/>
    <w:rsid w:val="00F731B6"/>
    <w:rsid w:val="00F74401"/>
    <w:rsid w:val="00F7458E"/>
    <w:rsid w:val="00F7498A"/>
    <w:rsid w:val="00F74B20"/>
    <w:rsid w:val="00F7506D"/>
    <w:rsid w:val="00F75456"/>
    <w:rsid w:val="00F758E9"/>
    <w:rsid w:val="00F761A2"/>
    <w:rsid w:val="00F807DB"/>
    <w:rsid w:val="00F81BFF"/>
    <w:rsid w:val="00F81D4C"/>
    <w:rsid w:val="00F824FC"/>
    <w:rsid w:val="00F82A66"/>
    <w:rsid w:val="00F82D59"/>
    <w:rsid w:val="00F85B1B"/>
    <w:rsid w:val="00F87A4E"/>
    <w:rsid w:val="00F90F89"/>
    <w:rsid w:val="00F91304"/>
    <w:rsid w:val="00F924BF"/>
    <w:rsid w:val="00F933FC"/>
    <w:rsid w:val="00F9654D"/>
    <w:rsid w:val="00F96E63"/>
    <w:rsid w:val="00F9769D"/>
    <w:rsid w:val="00FA0D75"/>
    <w:rsid w:val="00FA0DEE"/>
    <w:rsid w:val="00FA179D"/>
    <w:rsid w:val="00FA1E19"/>
    <w:rsid w:val="00FA3AC8"/>
    <w:rsid w:val="00FA5196"/>
    <w:rsid w:val="00FA7150"/>
    <w:rsid w:val="00FA7676"/>
    <w:rsid w:val="00FB04D3"/>
    <w:rsid w:val="00FB1024"/>
    <w:rsid w:val="00FB1AFC"/>
    <w:rsid w:val="00FB4016"/>
    <w:rsid w:val="00FB586A"/>
    <w:rsid w:val="00FB7BAC"/>
    <w:rsid w:val="00FC0549"/>
    <w:rsid w:val="00FC07E6"/>
    <w:rsid w:val="00FC0D33"/>
    <w:rsid w:val="00FC26FE"/>
    <w:rsid w:val="00FC6B2A"/>
    <w:rsid w:val="00FC6F78"/>
    <w:rsid w:val="00FC759C"/>
    <w:rsid w:val="00FC7FF5"/>
    <w:rsid w:val="00FD01BC"/>
    <w:rsid w:val="00FD3647"/>
    <w:rsid w:val="00FD443E"/>
    <w:rsid w:val="00FD5BAB"/>
    <w:rsid w:val="00FD632D"/>
    <w:rsid w:val="00FD6385"/>
    <w:rsid w:val="00FD6CE3"/>
    <w:rsid w:val="00FE0DE9"/>
    <w:rsid w:val="00FE1923"/>
    <w:rsid w:val="00FE33FE"/>
    <w:rsid w:val="00FE566B"/>
    <w:rsid w:val="00FE75A2"/>
    <w:rsid w:val="00FF0943"/>
    <w:rsid w:val="00FF34FE"/>
    <w:rsid w:val="00FF53AC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uiPriority="10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space="4" w:sz="8" w:color="4F81BD" w:val="single"/>
      </w:pBdr>
      <w:spacing w:after="300"/>
      <w:contextualSpacing/>
    </w:pPr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customStyle="true" w:styleId="NaslovChar" w:type="character">
    <w:name w:val="Naslov Char"/>
    <w:link w:val="Naslov"/>
    <w:uiPriority w:val="10"/>
    <w:rsid w:val="00B77BD8"/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lineRule="auto" w:line="276" w:after="200"/>
      <w:ind w:left="720"/>
      <w:contextualSpacing/>
    </w:pPr>
    <w:rPr>
      <w:rFonts w:eastAsia="SimSun" w:hAnsi="Calibri" w:ascii="Calibr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687846"/>
    <w:rPr>
      <w:rFonts w:eastAsia="SimSun" w:hAnsi="Calibri" w:ascii="Calibri"/>
      <w:sz w:val="22"/>
      <w:szCs w:val="22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205D48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Standard" w:type="paragraph">
    <w:name w:val="Standard"/>
    <w:rsid w:val="00A20AE4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C4697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FF5CE0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758A5"/>
    <w:rPr>
      <w:sz w:val="24"/>
      <w:szCs w:val="24"/>
    </w:rPr>
  </w:style>
  <w:style w:customStyle="true" w:styleId="Reetkatablice2" w:type="table">
    <w:name w:val="Rešetka tablice2"/>
    <w:basedOn w:val="Obinatablica"/>
    <w:next w:val="Reetkatablice"/>
    <w:uiPriority w:val="59"/>
    <w:rsid w:val="00163A69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B701EB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color="4F81BD" w:space="4" w:sz="8" w:val="single"/>
      </w:pBdr>
      <w:spacing w:after="300"/>
      <w:contextualSpacing/>
    </w:pPr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customStyle="1" w:styleId="NaslovChar" w:type="character">
    <w:name w:val="Naslov Char"/>
    <w:link w:val="Naslov"/>
    <w:uiPriority w:val="10"/>
    <w:rsid w:val="00B77BD8"/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687846"/>
    <w:rPr>
      <w:rFonts w:ascii="Calibri" w:eastAsia="SimSun" w:hAnsi="Calibri"/>
      <w:sz w:val="22"/>
      <w:szCs w:val="22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205D48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Standard" w:type="paragraph">
    <w:name w:val="Standard"/>
    <w:rsid w:val="00A20AE4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C4697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FF5CE0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758A5"/>
    <w:rPr>
      <w:sz w:val="24"/>
      <w:szCs w:val="24"/>
    </w:rPr>
  </w:style>
  <w:style w:customStyle="1" w:styleId="Reetkatablice2" w:type="table">
    <w:name w:val="Rešetka tablice2"/>
    <w:basedOn w:val="Obinatablica"/>
    <w:next w:val="Reetkatablice"/>
    <w:uiPriority w:val="59"/>
    <w:rsid w:val="00163A69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B701EB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45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27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83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86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33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86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1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80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6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2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9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2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34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56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6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26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89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61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9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2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68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96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9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96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09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3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8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925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8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07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709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39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84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59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379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74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64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83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1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1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17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2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1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0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1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2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4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165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01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327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77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2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0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68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St-1146/2017-12</izvorni_sadrzaj>
    <derivirana_varijabla naziv="DomainObject.Oznaka_1">St-1146/2017-12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POMPER d.o.o.</izvorni_sadrzaj>
    <derivirana_varijabla naziv="DomainObject.Predmet.ProtustrankaFormated_1">  POMPER d.o.o.</derivirana_varijabla>
  </DomainObject.Predmet.ProtustrankaFormated>
  <DomainObject.Predmet.ProtustrankaFormatedOIB>
    <izvorni_sadrzaj>  POMPER d.o.o., OIB 01812249872</izvorni_sadrzaj>
    <derivirana_varijabla naziv="DomainObject.Predmet.ProtustrankaFormatedOIB_1">  POMPER d.o.o., OIB 01812249872</derivirana_varijabla>
  </DomainObject.Predmet.ProtustrankaFormatedOIB>
  <DomainObject.Predmet.ProtustrankaFormatedWithAdress>
    <izvorni_sadrzaj> POMPER d.o.o., Supilova 28, 10000 Zagreb</izvorni_sadrzaj>
    <derivirana_varijabla naziv="DomainObject.Predmet.ProtustrankaFormatedWithAdress_1"> POMPER d.o.o., Supilova 28, 10000 Zagreb</derivirana_varijabla>
  </DomainObject.Predmet.ProtustrankaFormatedWithAdress>
  <DomainObject.Predmet.ProtustrankaFormatedWithAdressOIB>
    <izvorni_sadrzaj> POMPER d.o.o., OIB 01812249872, Supilova 28, 10000 Zagreb</izvorni_sadrzaj>
    <derivirana_varijabla naziv="DomainObject.Predmet.ProtustrankaFormatedWithAdressOIB_1"> POMPER d.o.o., OIB 01812249872, Supilova 28, 10000 Zagreb</derivirana_varijabla>
  </DomainObject.Predmet.ProtustrankaFormatedWithAdressOIB>
  <DomainObject.Predmet.ProtustrankaWithAdress>
    <izvorni_sadrzaj>POMPER d.o.o. Supilova 28, 10000 Zagreb</izvorni_sadrzaj>
    <derivirana_varijabla naziv="DomainObject.Predmet.ProtustrankaWithAdress_1">POMPER d.o.o. Supilova 28, 10000 Zagreb</derivirana_varijabla>
  </DomainObject.Predmet.ProtustrankaWithAdress>
  <DomainObject.Predmet.ProtustrankaWithAdressOIB>
    <izvorni_sadrzaj>POMPER d.o.o., OIB 01812249872, Supilova 28, 10000 Zagreb</izvorni_sadrzaj>
    <derivirana_varijabla naziv="DomainObject.Predmet.ProtustrankaWithAdressOIB_1">POMPER d.o.o., OIB 01812249872, Supilova 28, 10000 Zagreb</derivirana_varijabla>
  </DomainObject.Predmet.ProtustrankaWithAdressOIB>
  <DomainObject.Predmet.ProtustrankaNazivFormated>
    <izvorni_sadrzaj>POMPER d.o.o.</izvorni_sadrzaj>
    <derivirana_varijabla naziv="DomainObject.Predmet.ProtustrankaNazivFormated_1">POMPER d.o.o.</derivirana_varijabla>
  </DomainObject.Predmet.ProtustrankaNazivFormated>
  <DomainObject.Predmet.ProtustrankaNazivFormatedOIB>
    <izvorni_sadrzaj>POMPER d.o.o., OIB 01812249872</izvorni_sadrzaj>
    <derivirana_varijabla naziv="DomainObject.Predmet.ProtustrankaNazivFormatedOIB_1">POMPER d.o.o., OIB 01812249872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POMPER d.o.o.</item>
    </izvorni_sadrzaj>
    <derivirana_varijabla naziv="DomainObject.Predmet.ProtuStrankaListFormated_1">
      <item>POMPER d.o.o.</item>
    </derivirana_varijabla>
  </DomainObject.Predmet.ProtuStrankaListFormated>
  <DomainObject.Predmet.ProtuStrankaListFormatedOIB>
    <izvorni_sadrzaj>
      <item>POMPER d.o.o., OIB 01812249872</item>
    </izvorni_sadrzaj>
    <derivirana_varijabla naziv="DomainObject.Predmet.ProtuStrankaListFormatedOIB_1">
      <item>POMPER d.o.o., OIB 01812249872</item>
    </derivirana_varijabla>
  </DomainObject.Predmet.ProtuStrankaListFormatedOIB>
  <DomainObject.Predmet.ProtuStrankaListFormatedWithAdress>
    <izvorni_sadrzaj>
      <item>POMPER d.o.o., Supilova 28, 10000 Zagreb</item>
    </izvorni_sadrzaj>
    <derivirana_varijabla naziv="DomainObject.Predmet.ProtuStrankaListFormatedWithAdress_1">
      <item>POMPER d.o.o., Supilova 28, 10000 Zagreb</item>
    </derivirana_varijabla>
  </DomainObject.Predmet.ProtuStrankaListFormatedWithAdress>
  <DomainObject.Predmet.ProtuStrankaListFormatedWithAdressOIB>
    <izvorni_sadrzaj>
      <item>POMPER d.o.o., OIB 01812249872, Supilova 28, 10000 Zagreb</item>
    </izvorni_sadrzaj>
    <derivirana_varijabla naziv="DomainObject.Predmet.ProtuStrankaListFormatedWithAdressOIB_1">
      <item>POMPER d.o.o., OIB 01812249872, Supilova 28, 10000 Zagreb</item>
    </derivirana_varijabla>
  </DomainObject.Predmet.ProtuStrankaListFormatedWithAdressOIB>
  <DomainObject.Predmet.ProtuStrankaListNazivFormated>
    <izvorni_sadrzaj>
      <item>POMPER d.o.o.</item>
    </izvorni_sadrzaj>
    <derivirana_varijabla naziv="DomainObject.Predmet.ProtuStrankaListNazivFormated_1">
      <item>POMPER d.o.o.</item>
    </derivirana_varijabla>
  </DomainObject.Predmet.ProtuStrankaListNazivFormated>
  <DomainObject.Predmet.ProtuStrankaListNazivFormatedOIB>
    <izvorni_sadrzaj>
      <item>POMPER d.o.o., OIB 01812249872</item>
    </izvorni_sadrzaj>
    <derivirana_varijabla naziv="DomainObject.Predmet.ProtuStrankaListNazivFormatedOIB_1">
      <item>POMPER d.o.o., OIB 01812249872</item>
    </derivirana_varijabla>
  </DomainObject.Predmet.ProtuStrankaListNazivFormatedOIB>
  <DomainObject.Predmet.OstaliListFormated>
    <izvorni_sadrzaj>
      <item>Žarko Pomper</item>
      <item>ŽDO</item>
    </izvorni_sadrzaj>
    <derivirana_varijabla naziv="DomainObject.Predmet.OstaliListFormated_1">
      <item>Žarko Pomper</item>
      <item>ŽDO</item>
    </derivirana_varijabla>
  </DomainObject.Predmet.OstaliListFormated>
  <DomainObject.Predmet.OstaliListFormatedOIB>
    <izvorni_sadrzaj>
      <item>Žarko Pomper, OIB 28863140906</item>
      <item>ŽDO</item>
    </izvorni_sadrzaj>
    <derivirana_varijabla naziv="DomainObject.Predmet.OstaliListFormatedOIB_1">
      <item>Žarko Pomper, OIB 28863140906</item>
      <item>ŽDO</item>
    </derivirana_varijabla>
  </DomainObject.Predmet.OstaliListFormatedOIB>
  <DomainObject.Predmet.OstaliListFormatedWithAdress>
    <izvorni_sadrzaj>
      <item>Žarko Pomper, Supilova 28, 10000 Zagreb</item>
      <item>ŽDO</item>
    </izvorni_sadrzaj>
    <derivirana_varijabla naziv="DomainObject.Predmet.OstaliListFormatedWithAdress_1">
      <item>Žarko Pomper, Supilova 28, 10000 Zagreb</item>
      <item>ŽDO</item>
    </derivirana_varijabla>
  </DomainObject.Predmet.OstaliListFormatedWithAdress>
  <DomainObject.Predmet.OstaliListFormatedWithAdressOIB>
    <izvorni_sadrzaj>
      <item>Žarko Pomper, OIB 28863140906, Supilova 28, 10000 Zagreb</item>
      <item>ŽDO</item>
    </izvorni_sadrzaj>
    <derivirana_varijabla naziv="DomainObject.Predmet.OstaliListFormatedWithAdressOIB_1">
      <item>Žarko Pomper, OIB 28863140906, Supilova 28, 10000 Zagreb</item>
      <item>ŽDO</item>
    </derivirana_varijabla>
  </DomainObject.Predmet.OstaliListFormatedWithAdressOIB>
  <DomainObject.Predmet.OstaliListNazivFormated>
    <izvorni_sadrzaj>
      <item>Žarko Pomper</item>
      <item>ŽDO</item>
    </izvorni_sadrzaj>
    <derivirana_varijabla naziv="DomainObject.Predmet.OstaliListNazivFormated_1">
      <item>Žarko Pomper</item>
      <item>ŽDO</item>
    </derivirana_varijabla>
  </DomainObject.Predmet.OstaliListNazivFormated>
  <DomainObject.Predmet.OstaliListNazivFormatedOIB>
    <izvorni_sadrzaj>
      <item>Žarko Pomper, OIB 28863140906</item>
      <item>ŽDO</item>
    </izvorni_sadrzaj>
    <derivirana_varijabla naziv="DomainObject.Predmet.OstaliListNazivFormatedOIB_1">
      <item>Žarko Pomper, OIB 28863140906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St-1146/2017-12</izvorni_sadrzaj>
    <derivirana_varijabla naziv="DomainObject.PoslovniBrojDokumenta_1">St-1146/2017-12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POMPER d.o.o.</izvorni_sadrzaj>
    <derivirana_varijabla naziv="DomainObject.Predmet.ProtustrankaIDrugi_1">POMPER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POMPER d.o.o., OIB 01812249872, Supilova 28, 10000 Zagreb</izvorni_sadrzaj>
    <derivirana_varijabla naziv="DomainObject.Predmet.ProtustrankaIDrugiAdressOIB_1">POMPER d.o.o., OIB 01812249872, Supilova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POMPER d.o.o.</item>
      <item>FINA Regionalni centar Zagreb</item>
      <item>Žarko Pomper</item>
      <item>ŽDO</item>
    </izvorni_sadrzaj>
    <derivirana_varijabla naziv="DomainObject.Predmet.SudioniciListNaziv_1">
      <item>POMPER d.o.o.</item>
      <item>FINA Regionalni centar Zagreb</item>
      <item>Žarko Pomper</item>
      <item>ŽDO</item>
    </derivirana_varijabla>
  </DomainObject.Predmet.SudioniciListNaziv>
  <DomainObject.Predmet.SudioniciListAdressOIB>
    <izvorni_sadrzaj>
      <item>POMPER d.o.o., OIB 01812249872, Supilova 28,10000 Zagreb</item>
      <item>FINA Regionalni centar Zagreb, OIB 85821130368, Trg svibanjskih žrtava 1995. br. 1,10000 Zagreb</item>
      <item>Žarko Pomper, OIB 28863140906, Supilova 28,10000 Zagreb</item>
      <item>ŽDO</item>
    </izvorni_sadrzaj>
    <derivirana_varijabla naziv="DomainObject.Predmet.SudioniciListAdressOIB_1">
      <item>POMPER d.o.o., OIB 01812249872, Supilova 28,10000 Zagreb</item>
      <item>FINA Regionalni centar Zagreb, OIB 85821130368, Trg svibanjskih žrtava 1995. br. 1,10000 Zagreb</item>
      <item>Žarko Pomper, OIB 28863140906, Supilova 28,10000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01812249872</item>
      <item>, OIB 28863140906</item>
      <item>, OIB null</item>
    </izvorni_sadrzaj>
    <derivirana_varijabla naziv="DomainObject.Predmet.SudioniciListNazivOIB_1">
      <item>, OIB 85821130368</item>
      <item>, OIB 01812249872</item>
      <item>, OIB 28863140906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2FDBD-4B29-47CE-8E40-91239E81F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592</properties:Words>
  <properties:Characters>3356</properties:Characters>
  <properties:Lines>101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2018-10-09T11:20:00Z</dcterms:created>
  <dc:creator>banka</dc:creator>
  <cp:lastModifiedBy>Snježana Andrijanić</cp:lastModifiedBy>
  <cp:lastPrinted>2018-10-10T08:00:00Z</cp:lastPrinted>
  <dcterms:modified xmlns:xsi="http://www.w3.org/2001/XMLSchema-instance" xsi:type="dcterms:W3CDTF">2018-10-11T11:24:00Z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St-1146/2017-12 / Odluka - Rješenje (st-1146-17 steč. uprav M.Viduka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