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2f9d" w14:paraId="6422f9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37F14">
        <w:t>1782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271B87" w:rsidRPr="00271B87">
        <w:t xml:space="preserve"> </w:t>
      </w:r>
      <w:r w:rsidR="00637F14">
        <w:t>INTER M.T.G. d.o.o. za proizvodnju, trgovinu i usluge, Tenja, J. Kozarca 28, MBS: 030102318, OIB: 80392778797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305461">
        <w:t>01</w:t>
      </w:r>
      <w:r w:rsidR="00D41F24">
        <w:t>.</w:t>
      </w:r>
      <w:r w:rsidR="00637F14">
        <w:t>rujna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637F14">
        <w:t>INTER M.T.G. d.o.o. za proizvodnju, trgovinu i usluge, Tenja, J. Kozarca 28, MBS: 030102318, OIB: 80392778797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637F14">
        <w:t xml:space="preserve">David Jakovljević, Kašinska 7, Sesvete OIB: 63014812654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271B87" w:rsidRPr="00271B87">
        <w:t xml:space="preserve"> </w:t>
      </w:r>
      <w:r w:rsidR="00637F14">
        <w:t>INTER M.T.G. d.o.o. za proizvodnju, trgovinu i usluge, Tenja, J. Kozarca 28, MBS: 030102318, OIB: 80392778797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637F14">
        <w:t>Osijek</w:t>
      </w:r>
      <w:r>
        <w:t xml:space="preserve">, Podružnica </w:t>
      </w:r>
      <w:r w:rsidR="00637F14">
        <w:t>Osijek</w:t>
      </w:r>
      <w:r>
        <w:t xml:space="preserve"> podnijela je dana </w:t>
      </w:r>
      <w:r w:rsidR="00637F14">
        <w:t>01</w:t>
      </w:r>
      <w:r w:rsidR="009A7A81">
        <w:t xml:space="preserve">. </w:t>
      </w:r>
      <w:r w:rsidR="00637F14">
        <w:t>lipnja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637F14">
        <w:t>INTER M.T.G. d.o.o. za proizvodnju, trgovinu i usluge, Tenja, J. Kozarca 28, MBS: 030102318, OIB: 80392778797</w:t>
      </w:r>
      <w:r w:rsidR="00D41F24" w:rsidRPr="00D41F24">
        <w:t>.</w:t>
      </w:r>
      <w:r w:rsidR="00637F14">
        <w:t xml:space="preserve"> 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637F14">
        <w:t>17</w:t>
      </w:r>
      <w:r w:rsidR="008319E5">
        <w:t xml:space="preserve">. </w:t>
      </w:r>
      <w:r w:rsidR="00637F14">
        <w:t>lipnja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637F14">
        <w:t>1782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637F14" w:rsidP="00637F14" w:rsidR="00637F14">
      <w:pPr>
        <w:jc w:val="right"/>
      </w:pPr>
      <w:r>
        <w:t xml:space="preserve">9 St-1782/16-4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305461">
        <w:t>01</w:t>
      </w:r>
      <w:r w:rsidR="00606F8E">
        <w:t>.</w:t>
      </w:r>
      <w:r w:rsidR="00D41F24">
        <w:t xml:space="preserve"> </w:t>
      </w:r>
      <w:r w:rsidR="00637F14">
        <w:t>rujna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637F14">
        <w:t>30/9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F6A60"/>
    <w:rsid w:val="0040522B"/>
    <w:rsid w:val="00423822"/>
    <w:rsid w:val="00437C48"/>
    <w:rsid w:val="004C26DF"/>
    <w:rsid w:val="004C6929"/>
    <w:rsid w:val="004D59A8"/>
    <w:rsid w:val="00505CDD"/>
    <w:rsid w:val="005C0C14"/>
    <w:rsid w:val="005C2121"/>
    <w:rsid w:val="005D0763"/>
    <w:rsid w:val="00606F8E"/>
    <w:rsid w:val="00614B1C"/>
    <w:rsid w:val="00637F14"/>
    <w:rsid w:val="00657E40"/>
    <w:rsid w:val="006633E0"/>
    <w:rsid w:val="0067101F"/>
    <w:rsid w:val="00681738"/>
    <w:rsid w:val="00686F9E"/>
    <w:rsid w:val="00690406"/>
    <w:rsid w:val="006C63A3"/>
    <w:rsid w:val="006E787E"/>
    <w:rsid w:val="00711F52"/>
    <w:rsid w:val="00785BDD"/>
    <w:rsid w:val="008319E5"/>
    <w:rsid w:val="00837A31"/>
    <w:rsid w:val="00855FDA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F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11F5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11F5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F5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F5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F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11F5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11F5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F5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F5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1782</izvorni_sadrzaj>
    <derivirana_varijabla naziv="DomainObject.Predmet.Broj_1">1782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St-1782/2016</izvorni_sadrzaj>
    <derivirana_varijabla naziv="DomainObject.Predmet.OznakaBroj_1">St-1782/2016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M.T.G. d.o.o. za proizvodnju, trgovinu i usluge</izvorni_sadrzaj>
    <derivirana_varijabla naziv="DomainObject.Predmet.ProtustrankaFormated_1">  INTER M.T.G. d.o.o. za proizvodnju, trgovinu i usluge</derivirana_varijabla>
  </DomainObject.Predmet.ProtustrankaFormated>
  <DomainObject.Predmet.ProtustrankaFormatedOIB>
    <izvorni_sadrzaj>  INTER M.T.G. d.o.o. za proizvodnju, trgovinu i usluge, OIB 80392778797</izvorni_sadrzaj>
    <derivirana_varijabla naziv="DomainObject.Predmet.ProtustrankaFormatedOIB_1">  INTER M.T.G. d.o.o. za proizvodnju, trgovinu i usluge, OIB 80392778797</derivirana_varijabla>
  </DomainObject.Predmet.ProtustrankaFormatedOIB>
  <DomainObject.Predmet.ProtustrankaFormatedWithAdress>
    <izvorni_sadrzaj> INTER M.T.G. d.o.o. za proizvodnju, trgovinu i usluge, Josipa Kozarca 28, 31207 Tenja</izvorni_sadrzaj>
    <derivirana_varijabla naziv="DomainObject.Predmet.ProtustrankaFormatedWithAdress_1"> INTER M.T.G. d.o.o. za proizvodnju, trgovinu i usluge, Josipa Kozarca 28, 31207 Tenja</derivirana_varijabla>
  </DomainObject.Predmet.ProtustrankaFormatedWithAdress>
  <DomainObject.Predmet.ProtustrankaFormatedWithAdressOIB>
    <izvorni_sadrzaj> INTER M.T.G. d.o.o. za proizvodnju, trgovinu i usluge, OIB 80392778797, Josipa Kozarca 28, 31207 Tenja</izvorni_sadrzaj>
    <derivirana_varijabla naziv="DomainObject.Predmet.ProtustrankaFormatedWithAdressOIB_1"> INTER M.T.G. d.o.o. za proizvodnju, trgovinu i usluge, OIB 80392778797, Josipa Kozarca 28, 31207 Tenja</derivirana_varijabla>
  </DomainObject.Predmet.ProtustrankaFormatedWithAdressOIB>
  <DomainObject.Predmet.ProtustrankaWithAdress>
    <izvorni_sadrzaj>INTER M.T.G. d.o.o. za proizvodnju, trgovinu i usluge Josipa Kozarca 28, 31207 Tenja</izvorni_sadrzaj>
    <derivirana_varijabla naziv="DomainObject.Predmet.ProtustrankaWithAdress_1">INTER M.T.G. d.o.o. za proizvodnju, trgovinu i usluge Josipa Kozarca 28, 31207 Tenja</derivirana_varijabla>
  </DomainObject.Predmet.ProtustrankaWithAdress>
  <DomainObject.Predmet.ProtustrankaWithAdressOIB>
    <izvorni_sadrzaj>INTER M.T.G. d.o.o. za proizvodnju, trgovinu i usluge, OIB 80392778797, Josipa Kozarca 28, 31207 Tenja</izvorni_sadrzaj>
    <derivirana_varijabla naziv="DomainObject.Predmet.ProtustrankaWithAdressOIB_1">INTER M.T.G. d.o.o. za proizvodnju, trgovinu i usluge, OIB 80392778797, Josipa Kozarca 28, 31207 Tenja</derivirana_varijabla>
  </DomainObject.Predmet.ProtustrankaWithAdressOIB>
  <DomainObject.Predmet.ProtustrankaNazivFormated>
    <izvorni_sadrzaj>INTER M.T.G. d.o.o. za proizvodnju, trgovinu i usluge</izvorni_sadrzaj>
    <derivirana_varijabla naziv="DomainObject.Predmet.ProtustrankaNazivFormated_1">INTER M.T.G. d.o.o. za proizvodnju, trgovinu i usluge</derivirana_varijabla>
  </DomainObject.Predmet.ProtustrankaNazivFormated>
  <DomainObject.Predmet.ProtustrankaNazivFormatedOIB>
    <izvorni_sadrzaj>INTER M.T.G. d.o.o. za proizvodnju, trgovinu i usluge, OIB 80392778797</izvorni_sadrzaj>
    <derivirana_varijabla naziv="DomainObject.Predmet.ProtustrankaNazivFormatedOIB_1">INTER M.T.G. d.o.o. za proizvodnju, trgovinu i usluge, OIB 80392778797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INTER M.T.G. d.o.o. za proizvodnju, trgovinu i usluge</item>
    </izvorni_sadrzaj>
    <derivirana_varijabla naziv="DomainObject.Predmet.ProtuStrankaListFormated_1">
      <item>INTER M.T.G. d.o.o. za proizvodnju, trgovinu i usluge</item>
    </derivirana_varijabla>
  </DomainObject.Predmet.ProtuStrankaListFormated>
  <DomainObject.Predmet.ProtuStrankaListFormatedOIB>
    <izvorni_sadrzaj>
      <item>INTER M.T.G. d.o.o. za proizvodnju, trgovinu i usluge, OIB 80392778797</item>
    </izvorni_sadrzaj>
    <derivirana_varijabla naziv="DomainObject.Predmet.ProtuStrankaListFormatedOIB_1">
      <item>INTER M.T.G. d.o.o. za proizvodnju, trgovinu i usluge, OIB 80392778797</item>
    </derivirana_varijabla>
  </DomainObject.Predmet.ProtuStrankaListFormatedOIB>
  <DomainObject.Predmet.ProtuStrankaListFormatedWithAdress>
    <izvorni_sadrzaj>
      <item>INTER M.T.G. d.o.o. za proizvodnju, trgovinu i usluge, Josipa Kozarca 28, 31207 Tenja</item>
    </izvorni_sadrzaj>
    <derivirana_varijabla naziv="DomainObject.Predmet.ProtuStrankaListFormatedWithAdress_1">
      <item>INTER M.T.G. d.o.o. za proizvodnju, trgovinu i usluge, Josipa Kozarca 28, 31207 Tenja</item>
    </derivirana_varijabla>
  </DomainObject.Predmet.ProtuStrankaListFormatedWithAdress>
  <DomainObject.Predmet.ProtuStrankaListFormatedWithAdressOIB>
    <izvorni_sadrzaj>
      <item>INTER M.T.G. d.o.o. za proizvodnju, trgovinu i usluge, OIB 80392778797, Josipa Kozarca 28, 31207 Tenja</item>
    </izvorni_sadrzaj>
    <derivirana_varijabla naziv="DomainObject.Predmet.ProtuStrankaListFormatedWithAdressOIB_1">
      <item>INTER M.T.G. d.o.o. za proizvodnju, trgovinu i usluge, OIB 80392778797, Josipa Kozarca 28, 31207 Tenja</item>
    </derivirana_varijabla>
  </DomainObject.Predmet.ProtuStrankaListFormatedWithAdressOIB>
  <DomainObject.Predmet.ProtuStrankaListNazivFormated>
    <izvorni_sadrzaj>
      <item>INTER M.T.G. d.o.o. za proizvodnju, trgovinu i usluge</item>
    </izvorni_sadrzaj>
    <derivirana_varijabla naziv="DomainObject.Predmet.ProtuStrankaListNazivFormated_1">
      <item>INTER M.T.G. d.o.o. za proizvodnju, trgovinu i usluge</item>
    </derivirana_varijabla>
  </DomainObject.Predmet.ProtuStrankaListNazivFormated>
  <DomainObject.Predmet.ProtuStrankaListNazivFormatedOIB>
    <izvorni_sadrzaj>
      <item>INTER M.T.G. d.o.o. za proizvodnju, trgovinu i usluge, OIB 80392778797</item>
    </izvorni_sadrzaj>
    <derivirana_varijabla naziv="DomainObject.Predmet.ProtuStrankaListNazivFormatedOIB_1">
      <item>INTER M.T.G. d.o.o. za proizvodnju, trgovinu i usluge, OIB 80392778797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INTER M.T.G. d.o.o. za proizvodnju, trgovinu i usluge</izvorni_sadrzaj>
    <derivirana_varijabla naziv="DomainObject.Predmet.ProtustrankaIDrugi_1">INTER M.T.G.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INTER M.T.G. d.o.o. za proizvodnju, trgovinu i usluge, OIB 80392778797, Josipa Kozarca 28, 31207 Tenja</izvorni_sadrzaj>
    <derivirana_varijabla naziv="DomainObject.Predmet.ProtustrankaIDrugiAdressOIB_1">INTER M.T.G. d.o.o. za proizvodnju, trgovinu i usluge, OIB 80392778797, Josipa Kozarca 28,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INTER M.T.G. d.o.o. za proizvodnju, trgovinu i usluge</item>
    </izvorni_sadrzaj>
    <derivirana_varijabla naziv="DomainObject.Predmet.SudioniciListNaziv_1">
      <item>FINA RC OSIJEK</item>
      <item>INTER M.T.G. d.o.o. za proizvodnju, trgovinu i usluge</item>
    </derivirana_varijabla>
  </DomainObject.Predmet.SudioniciListNaziv>
  <DomainObject.Predmet.SudioniciListAdressOIB>
    <izvorni_sadrzaj>
      <item>FINA RC OSIJEK, OIB 85821130368</item>
      <item>INTER M.T.G. d.o.o. za proizvodnju, trgovinu i usluge, OIB 80392778797, Josipa Kozarca 28,31207 Tenja</item>
    </izvorni_sadrzaj>
    <derivirana_varijabla naziv="DomainObject.Predmet.SudioniciListAdressOIB_1">
      <item>FINA RC OSIJEK, OIB 85821130368</item>
      <item>INTER M.T.G. d.o.o. za proizvodnju, trgovinu i usluge, OIB 80392778797, Josipa Kozarca 28,31207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80392778797</item>
    </izvorni_sadrzaj>
    <derivirana_varijabla naziv="DomainObject.Predmet.SudioniciListNazivOIB_1">
      <item>, OIB 85821130368</item>
      <item>, OIB 80392778797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2311</properties:Characters>
  <properties:Lines>87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2016-09-01T11:44:00Z</dcterms:created>
  <dc:creator>korisnik</dc:creator>
  <cp:lastModifiedBy>Snježana Markotić Jurić</cp:lastModifiedBy>
  <cp:lastPrinted>2016-09-01T11:44:00Z</cp:lastPrinted>
  <dcterms:modified xmlns:xsi="http://www.w3.org/2001/XMLSchema-instance" xsi:type="dcterms:W3CDTF">2016-09-01T11:46:00Z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