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76e8" w14:paraId="0c676e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7316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73162" w:rsidP="00F73162" w:rsidR="00F73162" w:rsidRPr="00F73162">
      <w:pPr>
        <w:spacing w:after="0"/>
        <w:jc w:val="right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>Poslovni broj: 3 St-170/2016-9</w:t>
      </w:r>
    </w:p>
    <w:p w:rsidRDefault="00F73162" w:rsidP="00F73162" w:rsidR="00F73162" w:rsidRPr="00F7316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73162" w:rsidP="00F73162" w:rsidR="00F73162" w:rsidRPr="00F7316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73162" w:rsidP="00F73162" w:rsidR="00F73162" w:rsidRPr="00F7316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F73162" w:rsidP="00F73162" w:rsidR="00F73162" w:rsidRPr="00F73162">
      <w:pPr>
        <w:spacing w:after="0"/>
        <w:ind w:firstLine="708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>REPUBLIKA HRVATSKA</w:t>
      </w:r>
    </w:p>
    <w:p w:rsidRDefault="00F73162" w:rsidP="00F73162" w:rsidR="00F73162" w:rsidRPr="00F73162">
      <w:pPr>
        <w:spacing w:after="0"/>
        <w:ind w:firstLine="708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>TRGOVAČKI SUD U ZADRU</w:t>
      </w:r>
    </w:p>
    <w:p w:rsidRDefault="00F73162" w:rsidP="00F73162" w:rsidR="00F73162" w:rsidRPr="00F73162">
      <w:pPr>
        <w:spacing w:after="0"/>
        <w:ind w:firstLine="708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>Zadar, Dr. Franje Tuđmana 35.</w:t>
      </w:r>
    </w:p>
    <w:p w:rsidRDefault="00F73162" w:rsidP="00F73162" w:rsidR="00F73162" w:rsidRPr="00F73162">
      <w:pPr>
        <w:spacing w:after="0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spacing w:after="0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ab/>
        <w:t>R E PU B L I K A   H R V A T S K A</w:t>
      </w:r>
      <w:r w:rsidRPr="00F73162">
        <w:rPr>
          <w:rFonts w:cs="Times New Roman" w:eastAsia="Times New Roman"/>
          <w:lang w:eastAsia="hr-HR"/>
        </w:rPr>
        <w:tab/>
      </w:r>
    </w:p>
    <w:p w:rsidRDefault="00F73162" w:rsidP="00F73162" w:rsidR="00F73162" w:rsidRPr="00F731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spacing w:after="0"/>
        <w:jc w:val="center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 xml:space="preserve">Z A K LJ U Č A K </w:t>
      </w:r>
    </w:p>
    <w:p w:rsidRDefault="00F73162" w:rsidP="00F73162" w:rsidR="00F73162" w:rsidRPr="00F731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spacing w:after="0"/>
        <w:jc w:val="both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ab/>
        <w:t xml:space="preserve">Trgovački sud u Zadru, OIB </w:t>
      </w:r>
      <w:r w:rsidRPr="00F73162">
        <w:rPr>
          <w:rFonts w:cs="Times New Roman" w:eastAsia="Times New Roman"/>
          <w:szCs w:val="20"/>
          <w:lang w:eastAsia="hr-HR"/>
        </w:rPr>
        <w:t xml:space="preserve">39670464653, </w:t>
      </w:r>
      <w:r w:rsidRPr="00F73162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ŠIVA j.d.o.o., Zadar, Tadije </w:t>
      </w:r>
      <w:proofErr w:type="spellStart"/>
      <w:r w:rsidRPr="00F73162">
        <w:rPr>
          <w:rFonts w:cs="Times New Roman" w:eastAsia="Times New Roman"/>
          <w:lang w:eastAsia="hr-HR"/>
        </w:rPr>
        <w:t>Smičiklasa</w:t>
      </w:r>
      <w:proofErr w:type="spellEnd"/>
      <w:r w:rsidRPr="00F73162">
        <w:rPr>
          <w:rFonts w:cs="Times New Roman" w:eastAsia="Times New Roman"/>
          <w:lang w:eastAsia="hr-HR"/>
        </w:rPr>
        <w:t xml:space="preserve"> 16, OIB: 55864071086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F73162">
          <w:rPr>
            <w:rFonts w:cs="Times New Roman" w:eastAsia="Times New Roman"/>
            <w:lang w:eastAsia="hr-HR"/>
          </w:rPr>
          <w:t>11. st</w:t>
        </w:r>
      </w:smartTag>
      <w:r w:rsidRPr="00F73162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F73162" w:rsidP="00F73162" w:rsidR="00F73162" w:rsidRPr="00F731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spacing w:after="0"/>
        <w:jc w:val="center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 xml:space="preserve">z a k </w:t>
      </w:r>
      <w:proofErr w:type="spellStart"/>
      <w:r w:rsidRPr="00F73162">
        <w:rPr>
          <w:rFonts w:cs="Times New Roman" w:eastAsia="Times New Roman"/>
          <w:lang w:eastAsia="hr-HR"/>
        </w:rPr>
        <w:t>lj</w:t>
      </w:r>
      <w:proofErr w:type="spellEnd"/>
      <w:r w:rsidRPr="00F73162">
        <w:rPr>
          <w:rFonts w:cs="Times New Roman" w:eastAsia="Times New Roman"/>
          <w:lang w:eastAsia="hr-HR"/>
        </w:rPr>
        <w:t xml:space="preserve"> u č i o  j e</w:t>
      </w:r>
    </w:p>
    <w:p w:rsidRDefault="00F73162" w:rsidP="00F73162" w:rsidR="00F73162" w:rsidRPr="00F731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F73162">
        <w:rPr>
          <w:rFonts w:cs="Times New Roman" w:eastAsia="Times New Roman"/>
          <w:lang w:eastAsia="hr-HR"/>
        </w:rPr>
        <w:t>otpravka</w:t>
      </w:r>
      <w:proofErr w:type="spellEnd"/>
      <w:r w:rsidRPr="00F73162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44.067,52 kn koje je u Očevidniku redoslijeda osnova za plaćanje evidentirano na dan 1. rujna 2015. </w:t>
      </w:r>
    </w:p>
    <w:p w:rsidRDefault="00F73162" w:rsidP="00F73162" w:rsidR="00F73162" w:rsidRPr="00F731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spacing w:after="0"/>
        <w:jc w:val="center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>U Zadru 30. lipnja 2016.</w:t>
      </w:r>
    </w:p>
    <w:p w:rsidRDefault="00F73162" w:rsidP="00F73162" w:rsidR="00F73162" w:rsidRPr="00F73162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F73162" w:rsidP="00F73162" w:rsidR="00F73162" w:rsidRPr="00F73162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>Tina Grgas</w:t>
      </w:r>
    </w:p>
    <w:p w:rsidRDefault="00F73162" w:rsidP="00F73162" w:rsidR="00F73162" w:rsidRPr="00F7316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spacing w:after="0"/>
        <w:jc w:val="right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 xml:space="preserve"> </w:t>
      </w:r>
    </w:p>
    <w:p w:rsidRDefault="00F73162" w:rsidP="00F73162" w:rsidR="00F73162" w:rsidRPr="00F731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spacing w:after="0"/>
        <w:jc w:val="both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>UPUTA O PRAVNOM LIJEKU</w:t>
      </w:r>
    </w:p>
    <w:p w:rsidRDefault="00F73162" w:rsidP="00F73162" w:rsidR="00F73162" w:rsidRPr="00F73162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>Protiv ovog zaključka nije dopuštena žalba.</w:t>
      </w:r>
    </w:p>
    <w:p w:rsidRDefault="00F73162" w:rsidP="00F73162" w:rsidR="00F73162" w:rsidRPr="00F731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3162" w:rsidP="00F73162" w:rsidR="00F73162" w:rsidRPr="00F73162">
      <w:pPr>
        <w:spacing w:after="0"/>
        <w:jc w:val="both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>DNA:</w:t>
      </w:r>
    </w:p>
    <w:p w:rsidRDefault="00F73162" w:rsidP="00F73162" w:rsidR="00F73162" w:rsidRPr="00F7316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>FINA, Regionalni centar Split, Podružnica Zadar</w:t>
      </w:r>
    </w:p>
    <w:p w:rsidRDefault="00F73162" w:rsidP="00F73162" w:rsidR="00F73162" w:rsidRPr="00F7316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F73162">
        <w:rPr>
          <w:rFonts w:cs="Times New Roman" w:eastAsia="Times New Roman"/>
          <w:lang w:eastAsia="hr-HR"/>
        </w:rPr>
        <w:t>e-Oglasna ploča</w:t>
      </w:r>
    </w:p>
    <w:p w:rsidRDefault="00F73162" w:rsidP="00F73162" w:rsidR="00F73162" w:rsidRPr="00F73162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73162" w:rsidP="00F73162" w:rsidR="00F73162" w:rsidRPr="00F7316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162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38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St-170/2016-7</izvorni_sadrzaj>
    <derivirana_varijabla naziv="DomainObject.Oznaka_1">St-170/2016-7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ŠIVA j.d.o.o. za proizvodnju i usluge</izvorni_sadrzaj>
    <derivirana_varijabla naziv="DomainObject.Predmet.ProtustrankaFormated_1">  ŠIVA j.d.o.o. za proizvodnju i usluge</derivirana_varijabla>
  </DomainObject.Predmet.ProtustrankaFormated>
  <DomainObject.Predmet.ProtustrankaFormatedOIB>
    <izvorni_sadrzaj>  ŠIVA j.d.o.o. za proizvodnju i usluge, OIB 55864071086</izvorni_sadrzaj>
    <derivirana_varijabla naziv="DomainObject.Predmet.ProtustrankaFormatedOIB_1">  ŠIVA j.d.o.o. za proizvodnju i usluge, OIB 55864071086</derivirana_varijabla>
  </DomainObject.Predmet.ProtustrankaFormatedOIB>
  <DomainObject.Predmet.ProtustrankaFormatedWithAdress>
    <izvorni_sadrzaj> ŠIVA j.d.o.o. za proizvodnju i usluge, Tadije Smičiklasa 16, 23000 Zadar</izvorni_sadrzaj>
    <derivirana_varijabla naziv="DomainObject.Predmet.ProtustrankaFormatedWithAdress_1"> ŠIVA j.d.o.o. za proizvodnju i usluge, Tadije Smičiklasa 16, 23000 Zadar</derivirana_varijabla>
  </DomainObject.Predmet.ProtustrankaFormatedWithAdress>
  <DomainObject.Predmet.ProtustrankaFormatedWithAdressOIB>
    <izvorni_sadrzaj> ŠIVA j.d.o.o. za proizvodnju i usluge, OIB 55864071086, Tadije Smičiklasa 16, 23000 Zadar</izvorni_sadrzaj>
    <derivirana_varijabla naziv="DomainObject.Predmet.ProtustrankaFormatedWithAdressOIB_1"> ŠIVA j.d.o.o. za proizvodnju i usluge, OIB 55864071086, Tadije Smičiklasa 16, 23000 Zadar</derivirana_varijabla>
  </DomainObject.Predmet.ProtustrankaFormatedWithAdressOIB>
  <DomainObject.Predmet.ProtustrankaWithAdress>
    <izvorni_sadrzaj>ŠIVA j.d.o.o. za proizvodnju i usluge Tadije Smičiklasa 16, 23000 Zadar</izvorni_sadrzaj>
    <derivirana_varijabla naziv="DomainObject.Predmet.ProtustrankaWithAdress_1">ŠIVA j.d.o.o. za proizvodnju i usluge Tadije Smičiklasa 16, 23000 Zadar</derivirana_varijabla>
  </DomainObject.Predmet.ProtustrankaWithAdress>
  <DomainObject.Predmet.ProtustrankaWithAdressOIB>
    <izvorni_sadrzaj>ŠIVA j.d.o.o. za proizvodnju i usluge, OIB 55864071086, Tadije Smičiklasa 16, 23000 Zadar</izvorni_sadrzaj>
    <derivirana_varijabla naziv="DomainObject.Predmet.ProtustrankaWithAdressOIB_1">ŠIVA j.d.o.o. za proizvodnju i usluge, OIB 55864071086, Tadije Smičiklasa 16, 23000 Zadar</derivirana_varijabla>
  </DomainObject.Predmet.ProtustrankaWithAdressOIB>
  <DomainObject.Predmet.ProtustrankaNazivFormated>
    <izvorni_sadrzaj>ŠIVA j.d.o.o. za proizvodnju i usluge</izvorni_sadrzaj>
    <derivirana_varijabla naziv="DomainObject.Predmet.ProtustrankaNazivFormated_1">ŠIVA j.d.o.o. za proizvodnju i usluge</derivirana_varijabla>
  </DomainObject.Predmet.ProtustrankaNazivFormated>
  <DomainObject.Predmet.ProtustrankaNazivFormatedOIB>
    <izvorni_sadrzaj>ŠIVA j.d.o.o. za proizvodnju i usluge, OIB 55864071086</izvorni_sadrzaj>
    <derivirana_varijabla naziv="DomainObject.Predmet.ProtustrankaNazivFormatedOIB_1">ŠIVA j.d.o.o. za proizvodnju i usluge, OIB 55864071086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44067.52</izvorni_sadrzaj>
    <derivirana_varijabla naziv="DomainObject.Predmet.TrenutnaVrijednost_1">44067.52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ŠIVA j.d.o.o. za proizvodnju i usluge</item>
    </izvorni_sadrzaj>
    <derivirana_varijabla naziv="DomainObject.Predmet.ProtuStrankaListFormated_1">
      <item>ŠIVA j.d.o.o. za proizvodnju i usluge</item>
    </derivirana_varijabla>
  </DomainObject.Predmet.ProtuStrankaListFormated>
  <DomainObject.Predmet.ProtuStrankaListFormatedOIB>
    <izvorni_sadrzaj>
      <item>ŠIVA j.d.o.o. za proizvodnju i usluge, OIB 55864071086</item>
    </izvorni_sadrzaj>
    <derivirana_varijabla naziv="DomainObject.Predmet.ProtuStrankaListFormatedOIB_1">
      <item>ŠIVA j.d.o.o. za proizvodnju i usluge, OIB 55864071086</item>
    </derivirana_varijabla>
  </DomainObject.Predmet.ProtuStrankaListFormatedOIB>
  <DomainObject.Predmet.ProtuStrankaListFormatedWithAdress>
    <izvorni_sadrzaj>
      <item>ŠIVA j.d.o.o. za proizvodnju i usluge, Tadije Smičiklasa 16, 23000 Zadar</item>
    </izvorni_sadrzaj>
    <derivirana_varijabla naziv="DomainObject.Predmet.ProtuStrankaListFormatedWithAdress_1">
      <item>ŠIVA j.d.o.o. za proizvodnju i usluge, Tadije Smičiklasa 16, 23000 Zadar</item>
    </derivirana_varijabla>
  </DomainObject.Predmet.ProtuStrankaListFormatedWithAdress>
  <DomainObject.Predmet.ProtuStrankaListFormatedWithAdressOIB>
    <izvorni_sadrzaj>
      <item>ŠIVA j.d.o.o. za proizvodnju i usluge, OIB 55864071086, Tadije Smičiklasa 16, 23000 Zadar</item>
    </izvorni_sadrzaj>
    <derivirana_varijabla naziv="DomainObject.Predmet.ProtuStrankaListFormatedWithAdressOIB_1">
      <item>ŠIVA j.d.o.o. za proizvodnju i usluge, OIB 55864071086, Tadije Smičiklasa 16, 23000 Zadar</item>
    </derivirana_varijabla>
  </DomainObject.Predmet.ProtuStrankaListFormatedWithAdressOIB>
  <DomainObject.Predmet.ProtuStrankaListNazivFormated>
    <izvorni_sadrzaj>
      <item>ŠIVA j.d.o.o. za proizvodnju i usluge</item>
    </izvorni_sadrzaj>
    <derivirana_varijabla naziv="DomainObject.Predmet.ProtuStrankaListNazivFormated_1">
      <item>ŠIVA j.d.o.o. za proizvodnju i usluge</item>
    </derivirana_varijabla>
  </DomainObject.Predmet.ProtuStrankaListNazivFormated>
  <DomainObject.Predmet.ProtuStrankaListNazivFormatedOIB>
    <izvorni_sadrzaj>
      <item>ŠIVA j.d.o.o. za proizvodnju i usluge, OIB 55864071086</item>
    </izvorni_sadrzaj>
    <derivirana_varijabla naziv="DomainObject.Predmet.ProtuStrankaListNazivFormatedOIB_1">
      <item>ŠIVA j.d.o.o. za proizvodnju i usluge, OIB 55864071086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St-170/2016-7</izvorni_sadrzaj>
    <derivirana_varijabla naziv="DomainObject.PoslovniBrojDokumenta_1">St-170/2016-7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ŠIVA j.d.o.o. za proizvodnju i usluge</izvorni_sadrzaj>
    <derivirana_varijabla naziv="DomainObject.Predmet.ProtustrankaIDrugi_1">ŠIVA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ŠIVA j.d.o.o. za proizvodnju i usluge, OIB 55864071086, Tadije Smičiklasa 16, 23000 Zadar</izvorni_sadrzaj>
    <derivirana_varijabla naziv="DomainObject.Predmet.ProtustrankaIDrugiAdressOIB_1">ŠIVA j.d.o.o. za proizvodnju i usluge, OIB 55864071086, Tadije Smičiklasa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ŠIVA j.d.o.o. za proizvodnju i usluge</item>
    </izvorni_sadrzaj>
    <derivirana_varijabla naziv="DomainObject.Predmet.SudioniciListNaziv_1">
      <item>FINA</item>
      <item>ŠIVA j.d.o.o. za proizvodnju i usluge</item>
    </derivirana_varijabla>
  </DomainObject.Predmet.SudioniciListNaziv>
  <DomainObject.Predmet.SudioniciListAdressOIB>
    <izvorni_sadrzaj>
      <item>FINA, OIB 85821130368</item>
      <item>ŠIVA j.d.o.o. za proizvodnju i usluge, OIB 55864071086, Tadije Smičiklasa 16,23000 Zadar</item>
    </izvorni_sadrzaj>
    <derivirana_varijabla naziv="DomainObject.Predmet.SudioniciListAdressOIB_1">
      <item>FINA, OIB 85821130368</item>
      <item>ŠIVA j.d.o.o. za proizvodnju i usluge, OIB 55864071086, Tadije Smičiklasa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38398-8498-49F4-BC91-E36F7F45C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836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2016-07-05T09:33:00Z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