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da10" w14:paraId="390da10" w:rsidRDefault="00CD3E46" w:rsidP="005D7BF8" w:rsidR="00CD3E4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E46" w:rsidP="005D7BF8" w:rsidR="00CD3E4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D3E46" w:rsidP="005D7BF8" w:rsidR="00CD3E4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D3E46" w:rsidP="005D7BF8" w:rsidR="00CD3E4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D3E46" w:rsidR="00CD3E46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A67986" w:rsidR="0030222D" w:rsidRPr="00253D10">
      <w:pPr>
        <w:jc w:val="both"/>
      </w:pPr>
      <w:r>
        <w:tab/>
      </w:r>
      <w:r w:rsidR="0030222D" w:rsidRPr="00253D10">
        <w:t>Trgovački sud u Rijeci,</w:t>
      </w:r>
      <w:r w:rsidR="00A67986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A67986" w:rsidRPr="00A67986">
        <w:rPr>
          <w:b/>
        </w:rPr>
        <w:t>HRVATSKI RADIO – RADIO GOSPIĆ d.o.o. Gospić, Budačka 12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A67986">
        <w:t>17</w:t>
      </w:r>
      <w:r w:rsidR="002B2B2A">
        <w:t>. siječnja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042DC5" w:rsidP="00042DC5" w:rsidR="0030222D" w:rsidRPr="00253D10">
      <w:pPr>
        <w:ind w:left="360"/>
        <w:jc w:val="both"/>
      </w:pPr>
      <w:r>
        <w:t xml:space="preserve"> </w:t>
      </w:r>
      <w: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7279AF" w:rsidR="007279AF">
      <w:pPr>
        <w:ind w:left="360"/>
        <w:jc w:val="both"/>
        <w:rPr>
          <w:b/>
        </w:rPr>
      </w:pPr>
      <w:r w:rsidRPr="00253D10">
        <w:t xml:space="preserve">    </w:t>
      </w:r>
      <w:r w:rsidR="007279AF">
        <w:t xml:space="preserve"> </w:t>
      </w:r>
      <w:r w:rsidR="007279AF">
        <w:rPr>
          <w:b/>
        </w:rPr>
        <w:tab/>
      </w:r>
      <w:r w:rsidR="00B3709D">
        <w:rPr>
          <w:b/>
        </w:rPr>
        <w:t>prvi</w:t>
      </w:r>
      <w:r w:rsidR="007279AF" w:rsidRPr="00D609AF">
        <w:rPr>
          <w:b/>
        </w:rPr>
        <w:t xml:space="preserve"> viši isplatni red</w:t>
      </w:r>
    </w:p>
    <w:p w:rsidRDefault="00A67986" w:rsidP="007279AF" w:rsidR="00A67986">
      <w:pPr>
        <w:ind w:left="360"/>
        <w:jc w:val="both"/>
      </w:pPr>
    </w:p>
    <w:p w:rsidRDefault="00A67986" w:rsidP="00A67986" w:rsidR="00A67986">
      <w:pPr>
        <w:ind w:left="709"/>
        <w:jc w:val="both"/>
      </w:pPr>
      <w:r>
        <w:t xml:space="preserve">DAVOR RUDELIĆ, Gospić, Bana J. Jelačića 6, </w:t>
      </w:r>
    </w:p>
    <w:p w:rsidRDefault="00A67986" w:rsidP="00A67986" w:rsidR="00A67986">
      <w:pPr>
        <w:ind w:left="709"/>
        <w:jc w:val="both"/>
      </w:pPr>
      <w:r>
        <w:t>OIB 47729743413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61.336,89 kn</w:t>
      </w:r>
    </w:p>
    <w:p w:rsidRDefault="00A67986" w:rsidP="00A67986" w:rsidR="00A67986">
      <w:pPr>
        <w:ind w:left="709"/>
        <w:jc w:val="both"/>
      </w:pPr>
    </w:p>
    <w:p w:rsidRDefault="00A67986" w:rsidP="00A67986" w:rsidR="00A67986">
      <w:pPr>
        <w:ind w:left="709"/>
        <w:jc w:val="both"/>
      </w:pPr>
      <w:r>
        <w:t xml:space="preserve">DRAGO CRNKOVIĆ, Lički Osik, Sv. Josip 1a, </w:t>
      </w:r>
    </w:p>
    <w:p w:rsidRDefault="00A67986" w:rsidP="00A67986" w:rsidR="00A67986">
      <w:pPr>
        <w:ind w:left="709"/>
        <w:jc w:val="both"/>
      </w:pPr>
      <w:r>
        <w:t>OIB 98012177759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47.191,58 kn</w:t>
      </w:r>
    </w:p>
    <w:p w:rsidRDefault="00A67986" w:rsidP="00A67986" w:rsidR="00A67986">
      <w:pPr>
        <w:ind w:left="709"/>
        <w:jc w:val="both"/>
      </w:pPr>
    </w:p>
    <w:p w:rsidRDefault="00A67986" w:rsidP="00A67986" w:rsidR="00A67986">
      <w:pPr>
        <w:ind w:left="709"/>
        <w:jc w:val="both"/>
      </w:pPr>
      <w:r>
        <w:t xml:space="preserve">IRENA PEŠA, Lički Osik, I. Čanića Baje 7, </w:t>
      </w:r>
    </w:p>
    <w:p w:rsidRDefault="00A67986" w:rsidP="00A67986" w:rsidR="00A67986">
      <w:pPr>
        <w:ind w:left="709"/>
        <w:jc w:val="both"/>
      </w:pPr>
      <w:r>
        <w:t>OIB 29677105756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63.830,44 kn</w:t>
      </w:r>
    </w:p>
    <w:p w:rsidRDefault="00A67986" w:rsidP="00A67986" w:rsidR="00A67986">
      <w:pPr>
        <w:ind w:left="709"/>
        <w:jc w:val="both"/>
      </w:pPr>
    </w:p>
    <w:p w:rsidRDefault="00A67986" w:rsidP="00A67986" w:rsidR="00A67986">
      <w:pPr>
        <w:ind w:left="709"/>
        <w:jc w:val="both"/>
      </w:pPr>
      <w:r>
        <w:t xml:space="preserve">IVANA KALEB ASIĆ, Gospić, K. Brkljačića 11, </w:t>
      </w:r>
    </w:p>
    <w:p w:rsidRDefault="00A67986" w:rsidP="00A67986" w:rsidR="00A67986">
      <w:pPr>
        <w:ind w:left="709"/>
        <w:jc w:val="both"/>
      </w:pPr>
      <w:r>
        <w:t>OIB 32067311493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23.874,72 kn</w:t>
      </w:r>
    </w:p>
    <w:p w:rsidRDefault="00A67986" w:rsidP="00A67986" w:rsidR="00A67986">
      <w:pPr>
        <w:ind w:left="709"/>
        <w:jc w:val="both"/>
      </w:pPr>
    </w:p>
    <w:p w:rsidRDefault="00A67986" w:rsidP="00A67986" w:rsidR="00A67986">
      <w:pPr>
        <w:ind w:left="709"/>
        <w:jc w:val="both"/>
      </w:pPr>
      <w:r>
        <w:t xml:space="preserve">IVICA JELIĆ, Gospić, Kralja Tomislava 54, </w:t>
      </w:r>
    </w:p>
    <w:p w:rsidRDefault="00A67986" w:rsidP="00A67986" w:rsidR="00A67986">
      <w:pPr>
        <w:ind w:left="709"/>
        <w:jc w:val="both"/>
      </w:pPr>
      <w:r>
        <w:t>OIB 17817583083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71.779,50 kn</w:t>
      </w:r>
    </w:p>
    <w:p w:rsidRDefault="00A67986" w:rsidP="00A67986" w:rsidR="00A67986">
      <w:pPr>
        <w:ind w:left="709"/>
        <w:jc w:val="both"/>
      </w:pPr>
    </w:p>
    <w:p w:rsidRDefault="00A67986" w:rsidP="00A67986" w:rsidR="00A67986">
      <w:pPr>
        <w:ind w:left="709"/>
        <w:jc w:val="both"/>
      </w:pPr>
      <w:r>
        <w:t xml:space="preserve">MARIN SMOLČIĆ, Gospić, Grofa J. Draškovića 7, </w:t>
      </w:r>
    </w:p>
    <w:p w:rsidRDefault="00A67986" w:rsidP="00A67986" w:rsidR="00A67986">
      <w:pPr>
        <w:ind w:left="709"/>
        <w:jc w:val="both"/>
      </w:pPr>
      <w:r>
        <w:t>OIB 52656770470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57.762,96 kn</w:t>
      </w:r>
    </w:p>
    <w:p w:rsidRDefault="00A67986" w:rsidP="00A67986" w:rsidR="00A67986">
      <w:pPr>
        <w:ind w:left="709"/>
        <w:jc w:val="both"/>
      </w:pPr>
      <w:r>
        <w:tab/>
      </w:r>
    </w:p>
    <w:p w:rsidRDefault="00A67986" w:rsidP="00A67986" w:rsidR="00A67986">
      <w:pPr>
        <w:ind w:left="709"/>
        <w:jc w:val="both"/>
      </w:pPr>
      <w:r>
        <w:t xml:space="preserve">MILAN ASIĆ, Gospić, M. Kraljevića 13, </w:t>
      </w:r>
    </w:p>
    <w:p w:rsidRDefault="00A67986" w:rsidP="00A67986" w:rsidR="00A67986">
      <w:pPr>
        <w:ind w:left="709"/>
        <w:jc w:val="both"/>
      </w:pPr>
      <w:r>
        <w:t>OIB 85364053591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134.609,88 kn</w:t>
      </w:r>
    </w:p>
    <w:p w:rsidRDefault="00A67986" w:rsidP="00A67986" w:rsidR="00A67986">
      <w:pPr>
        <w:ind w:left="709"/>
        <w:jc w:val="both"/>
      </w:pPr>
    </w:p>
    <w:p w:rsidRDefault="00A67986" w:rsidP="00A67986" w:rsidR="00A67986">
      <w:pPr>
        <w:ind w:left="709"/>
        <w:jc w:val="both"/>
      </w:pPr>
      <w:r>
        <w:t xml:space="preserve">MILAN TOMAŠEVIĆ, Gospić, N. Tesle 5, </w:t>
      </w:r>
    </w:p>
    <w:p w:rsidRDefault="00A67986" w:rsidP="00A67986" w:rsidR="00A67986">
      <w:pPr>
        <w:ind w:left="709"/>
        <w:jc w:val="both"/>
      </w:pPr>
      <w:r>
        <w:t>OIB 69448935971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46.325,21 kn</w:t>
      </w:r>
      <w:r>
        <w:tab/>
      </w:r>
    </w:p>
    <w:p w:rsidRDefault="00A67986" w:rsidP="00A67986" w:rsidR="00A67986">
      <w:pPr>
        <w:ind w:left="709"/>
        <w:jc w:val="both"/>
      </w:pPr>
    </w:p>
    <w:p w:rsidRDefault="00A67986" w:rsidP="00A67986" w:rsidR="00A67986">
      <w:pPr>
        <w:ind w:left="709"/>
        <w:jc w:val="both"/>
      </w:pPr>
      <w:r>
        <w:t xml:space="preserve">VOJKA PAVIČIĆ, Lički Osik, P. F. Biničkog 34/a, </w:t>
      </w:r>
    </w:p>
    <w:p w:rsidRDefault="00A67986" w:rsidP="00A67986" w:rsidR="007279AF">
      <w:pPr>
        <w:ind w:left="709"/>
        <w:jc w:val="both"/>
      </w:pPr>
      <w:r>
        <w:t>OIB 99931301268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86.947,90 kn</w:t>
      </w:r>
    </w:p>
    <w:p w:rsidRDefault="005A3D41" w:rsidP="00A67986" w:rsidR="00A67986">
      <w:pPr>
        <w:jc w:val="both"/>
      </w:pPr>
      <w:r>
        <w:tab/>
      </w:r>
    </w:p>
    <w:p w:rsidRDefault="00A67986" w:rsidP="00A67986" w:rsidR="002B2B2A">
      <w:pPr>
        <w:jc w:val="both"/>
      </w:pPr>
      <w:r>
        <w:tab/>
        <w:t>REPUBLIKA HRVATSKA, OIB 52634238587</w:t>
      </w:r>
      <w:r>
        <w:tab/>
      </w:r>
      <w:r>
        <w:tab/>
      </w:r>
      <w:r>
        <w:tab/>
      </w:r>
      <w:r w:rsidRPr="00A67986">
        <w:t>19.364,67 kn</w:t>
      </w:r>
    </w:p>
    <w:p w:rsidRDefault="00A67986" w:rsidP="00A67986" w:rsidR="00A67986">
      <w:pPr>
        <w:jc w:val="both"/>
      </w:pPr>
    </w:p>
    <w:p w:rsidRDefault="00A67986" w:rsidP="00A67986" w:rsidR="00A67986">
      <w:pPr>
        <w:jc w:val="both"/>
      </w:pPr>
    </w:p>
    <w:p w:rsidRDefault="002B2B2A" w:rsidP="00B3709D" w:rsidR="00B3709D">
      <w:pPr>
        <w:jc w:val="both"/>
        <w:rPr>
          <w:b/>
        </w:rPr>
      </w:pPr>
      <w:r>
        <w:t xml:space="preserve"> </w:t>
      </w:r>
      <w:r w:rsidR="00B3709D">
        <w:rPr>
          <w:b/>
        </w:rPr>
        <w:tab/>
        <w:t>drugi viši isplatni red</w:t>
      </w:r>
    </w:p>
    <w:p w:rsidRDefault="005A3D41" w:rsidP="005A3D41" w:rsidR="005A3D41">
      <w:pPr>
        <w:jc w:val="both"/>
      </w:pPr>
    </w:p>
    <w:p w:rsidRDefault="00A67986" w:rsidP="00A67986" w:rsidR="00A67986">
      <w:pPr>
        <w:jc w:val="both"/>
      </w:pPr>
      <w:r>
        <w:t xml:space="preserve"> </w:t>
      </w:r>
      <w:r>
        <w:tab/>
        <w:t xml:space="preserve">AGENCIJA ZA ELEKTRONIČKE MEDIJE, </w:t>
      </w:r>
    </w:p>
    <w:p w:rsidRDefault="00A67986" w:rsidP="00A67986" w:rsidR="00A67986">
      <w:pPr>
        <w:jc w:val="both"/>
      </w:pPr>
      <w:r>
        <w:tab/>
        <w:t>Zagreb, Jagićeva 31, OIB 35237547014</w:t>
      </w:r>
      <w:r>
        <w:tab/>
      </w:r>
      <w:r>
        <w:tab/>
      </w:r>
      <w:r>
        <w:tab/>
      </w:r>
      <w:r>
        <w:tab/>
        <w:t>6.100,60 kn</w:t>
      </w:r>
    </w:p>
    <w:p w:rsidRDefault="00A67986" w:rsidP="00A67986" w:rsidR="00A67986">
      <w:pPr>
        <w:jc w:val="both"/>
      </w:pPr>
    </w:p>
    <w:p w:rsidRDefault="00A67986" w:rsidP="00A67986" w:rsidR="00A67986">
      <w:pPr>
        <w:jc w:val="both"/>
      </w:pPr>
      <w:r>
        <w:tab/>
        <w:t xml:space="preserve">HRVATSKO DRUŠTVO SKLADATELJA, Zagreb, </w:t>
      </w:r>
    </w:p>
    <w:p w:rsidRDefault="00A67986" w:rsidP="00A67986" w:rsidR="00A67986">
      <w:pPr>
        <w:jc w:val="both"/>
      </w:pPr>
      <w:r>
        <w:tab/>
        <w:t>Berislavićeva 9, OIB 56668956985</w:t>
      </w:r>
      <w:r>
        <w:tab/>
      </w:r>
      <w:r>
        <w:tab/>
      </w:r>
      <w:r>
        <w:tab/>
      </w:r>
      <w:r>
        <w:tab/>
      </w:r>
      <w:r>
        <w:tab/>
        <w:t>107.261,45</w:t>
      </w:r>
      <w:r w:rsidRPr="00A21FD6">
        <w:t xml:space="preserve"> kn</w:t>
      </w:r>
    </w:p>
    <w:p w:rsidRDefault="00A67986" w:rsidP="00A67986" w:rsidR="00A67986">
      <w:pPr>
        <w:jc w:val="both"/>
      </w:pPr>
    </w:p>
    <w:p w:rsidRDefault="00A67986" w:rsidP="00A67986" w:rsidR="00A67986">
      <w:pPr>
        <w:jc w:val="both"/>
      </w:pPr>
      <w:r>
        <w:tab/>
        <w:t xml:space="preserve">FINANCIJSKA AGENCIJA ZAGREB, </w:t>
      </w:r>
    </w:p>
    <w:p w:rsidRDefault="00A67986" w:rsidP="00A67986" w:rsidR="00A67986">
      <w:pPr>
        <w:jc w:val="both"/>
      </w:pPr>
      <w:r>
        <w:tab/>
        <w:t>Ulica grada Vukovara 70, OIB 85821130368</w:t>
      </w:r>
      <w:r>
        <w:tab/>
      </w:r>
      <w:r>
        <w:tab/>
      </w:r>
      <w:r>
        <w:tab/>
        <w:t>637,53</w:t>
      </w:r>
      <w:r w:rsidRPr="00A21FD6">
        <w:t xml:space="preserve"> kn</w:t>
      </w:r>
    </w:p>
    <w:p w:rsidRDefault="00A67986" w:rsidP="00A67986" w:rsidR="00A67986">
      <w:pPr>
        <w:jc w:val="both"/>
      </w:pPr>
    </w:p>
    <w:p w:rsidRDefault="00A67986" w:rsidP="00A67986" w:rsidR="00A67986">
      <w:pPr>
        <w:jc w:val="both"/>
      </w:pPr>
      <w:r>
        <w:tab/>
        <w:t>REPUBLIKA HRVATSKA, OIB 52634238587</w:t>
      </w:r>
      <w:r>
        <w:tab/>
      </w:r>
      <w:r>
        <w:tab/>
      </w:r>
      <w:r>
        <w:tab/>
      </w:r>
      <w:r w:rsidRPr="00A67986">
        <w:t>53.854,30 kn</w:t>
      </w:r>
    </w:p>
    <w:p w:rsidRDefault="00A67986" w:rsidP="00A67986" w:rsidR="00A67986">
      <w:pPr>
        <w:jc w:val="both"/>
      </w:pPr>
    </w:p>
    <w:p w:rsidRDefault="00A67986" w:rsidP="00A67986" w:rsidR="00A67986">
      <w:pPr>
        <w:jc w:val="both"/>
      </w:pPr>
      <w:r>
        <w:tab/>
        <w:t xml:space="preserve">HRVATSKA RADIOTELEVIZIJA javna ustanova, </w:t>
      </w:r>
    </w:p>
    <w:p w:rsidRDefault="00A67986" w:rsidP="00A67986" w:rsidR="002B2B2A">
      <w:pPr>
        <w:jc w:val="both"/>
      </w:pPr>
      <w:r>
        <w:tab/>
        <w:t>Zagreb, Prisavlje 3, OIB 35075764438</w:t>
      </w:r>
      <w:r>
        <w:tab/>
      </w:r>
      <w:r>
        <w:tab/>
      </w:r>
      <w:r>
        <w:tab/>
      </w:r>
      <w:r>
        <w:tab/>
        <w:t>2.835,48 kn</w:t>
      </w:r>
    </w:p>
    <w:p w:rsidRDefault="005A3D41" w:rsidP="00E1751E" w:rsidR="005A3D41" w:rsidRPr="005A3D41">
      <w:pPr>
        <w:jc w:val="center"/>
      </w:pPr>
    </w:p>
    <w:p w:rsidRDefault="00E1751E" w:rsidP="00B3709D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2B2B2A">
        <w:rPr>
          <w:rFonts w:cs="Times New Roman" w:hAnsi="Times New Roman" w:ascii="Times New Roman"/>
          <w:sz w:val="24"/>
          <w:szCs w:val="24"/>
        </w:rPr>
        <w:t>1</w:t>
      </w:r>
      <w:r w:rsidR="00A67986">
        <w:rPr>
          <w:rFonts w:cs="Times New Roman" w:hAnsi="Times New Roman" w:ascii="Times New Roman"/>
          <w:sz w:val="24"/>
          <w:szCs w:val="24"/>
        </w:rPr>
        <w:t>7</w:t>
      </w:r>
      <w:r w:rsidR="002B2B2A">
        <w:rPr>
          <w:rFonts w:cs="Times New Roman" w:hAnsi="Times New Roman" w:ascii="Times New Roman"/>
          <w:sz w:val="24"/>
          <w:szCs w:val="24"/>
        </w:rPr>
        <w:t>. siječnja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>u izreci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042DC5" w:rsidR="00C15F97" w:rsidRPr="00253D10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2B2B2A">
        <w:t>1</w:t>
      </w:r>
      <w:r w:rsidR="00A67986">
        <w:t>7</w:t>
      </w:r>
      <w:r w:rsidR="002B2B2A">
        <w:t>. siječnja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7A7CCB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7A7CCB" w:rsidR="00B3709D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7A7CCB">
        <w:t xml:space="preserve"> </w:t>
      </w:r>
    </w:p>
    <w:p w:rsidRDefault="007A7CCB" w:rsidP="007A7CCB" w:rsidR="007A7CCB">
      <w:pPr>
        <w:ind w:firstLine="708" w:left="1416"/>
        <w:jc w:val="right"/>
      </w:pPr>
    </w:p>
    <w:p w:rsidRDefault="007A7CCB" w:rsidP="007A7CCB" w:rsidR="007A7CCB">
      <w:pPr>
        <w:ind w:firstLine="708" w:left="1416"/>
        <w:jc w:val="right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B3709D" w:rsidP="006B5DF1" w:rsidR="00B3709D">
      <w:pPr>
        <w:jc w:val="both"/>
      </w:pPr>
    </w:p>
    <w:p w:rsidRDefault="005A3D41" w:rsidP="006B5DF1" w:rsidR="005A3D41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2B2B2A">
        <w:rPr>
          <w:sz w:val="20"/>
          <w:szCs w:val="20"/>
        </w:rPr>
        <w:t>Jure Matković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2B2B2A">
        <w:rPr>
          <w:sz w:val="20"/>
          <w:szCs w:val="20"/>
        </w:rPr>
        <w:t>1</w:t>
      </w:r>
      <w:r w:rsidR="00564537">
        <w:rPr>
          <w:sz w:val="20"/>
          <w:szCs w:val="20"/>
        </w:rPr>
        <w:t>7</w:t>
      </w:r>
      <w:r w:rsidR="002B2B2A">
        <w:rPr>
          <w:sz w:val="20"/>
          <w:szCs w:val="20"/>
        </w:rPr>
        <w:t>.01.2017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E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67986">
      <w:t>477</w:t>
    </w:r>
    <w:r w:rsidR="00680D33">
      <w:t>/16-</w:t>
    </w:r>
    <w:r w:rsidR="002B2B2A">
      <w:t>2</w:t>
    </w:r>
    <w:r w:rsidR="00A6798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B2B2A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64537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9E2D0A"/>
    <w:rsid w:val="00A03719"/>
    <w:rsid w:val="00A067C3"/>
    <w:rsid w:val="00A67986"/>
    <w:rsid w:val="00AF507B"/>
    <w:rsid w:val="00B05384"/>
    <w:rsid w:val="00B23DF4"/>
    <w:rsid w:val="00B3709D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D3E4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E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E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E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E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E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E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E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E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St-477/2016-29</izvorni_sadrzaj>
    <derivirana_varijabla naziv="DomainObject.Oznaka_1">St-477/2016-29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RADIO - RADIO GOSPIĆ d.o.o.</izvorni_sadrzaj>
    <derivirana_varijabla naziv="DomainObject.Predmet.ProtustrankaFormated_1">  HRVATSKI RADIO - RADIO GOSPIĆ d.o.o.</derivirana_varijabla>
  </DomainObject.Predmet.ProtustrankaFormated>
  <DomainObject.Predmet.ProtustrankaFormatedOIB>
    <izvorni_sadrzaj>  HRVATSKI RADIO - RADIO GOSPIĆ d.o.o., OIB 34653520221</izvorni_sadrzaj>
    <derivirana_varijabla naziv="DomainObject.Predmet.ProtustrankaFormatedOIB_1">  HRVATSKI RADIO - RADIO GOSPIĆ d.o.o., OIB 34653520221</derivirana_varijabla>
  </DomainObject.Predmet.ProtustrankaFormatedOIB>
  <DomainObject.Predmet.ProtustrankaFormatedWithAdress>
    <izvorni_sadrzaj> HRVATSKI RADIO - RADIO GOSPIĆ d.o.o., Budačka 12, 53000 Gospić</izvorni_sadrzaj>
    <derivirana_varijabla naziv="DomainObject.Predmet.ProtustrankaFormatedWithAdress_1"> HRVATSKI RADIO - RADIO GOSPIĆ d.o.o., Budačka 12, 53000 Gospić</derivirana_varijabla>
  </DomainObject.Predmet.ProtustrankaFormatedWithAdress>
  <DomainObject.Predmet.ProtustrankaFormatedWithAdressOIB>
    <izvorni_sadrzaj> HRVATSKI RADIO - RADIO GOSPIĆ d.o.o., OIB 34653520221, Budačka 12, 53000 Gospić</izvorni_sadrzaj>
    <derivirana_varijabla naziv="DomainObject.Predmet.ProtustrankaFormatedWithAdressOIB_1"> HRVATSKI RADIO - RADIO GOSPIĆ d.o.o., OIB 34653520221, Budačka 12, 53000 Gospić</derivirana_varijabla>
  </DomainObject.Predmet.ProtustrankaFormatedWithAdressOIB>
  <DomainObject.Predmet.ProtustrankaWithAdress>
    <izvorni_sadrzaj>HRVATSKI RADIO - RADIO GOSPIĆ d.o.o. Budačka 12, 53000 Gospić</izvorni_sadrzaj>
    <derivirana_varijabla naziv="DomainObject.Predmet.ProtustrankaWithAdress_1">HRVATSKI RADIO - RADIO GOSPIĆ d.o.o. Budačka 12, 53000 Gospić</derivirana_varijabla>
  </DomainObject.Predmet.ProtustrankaWithAdress>
  <DomainObject.Predmet.ProtustrankaWithAdressOIB>
    <izvorni_sadrzaj>HRVATSKI RADIO - RADIO GOSPIĆ d.o.o., OIB 34653520221, Budačka 12, 53000 Gospić</izvorni_sadrzaj>
    <derivirana_varijabla naziv="DomainObject.Predmet.ProtustrankaWithAdressOIB_1">HRVATSKI RADIO - RADIO GOSPIĆ d.o.o., OIB 34653520221, Budačka 12, 53000 Gospić</derivirana_varijabla>
  </DomainObject.Predmet.ProtustrankaWithAdressOIB>
  <DomainObject.Predmet.ProtustrankaNazivFormated>
    <izvorni_sadrzaj>HRVATSKI RADIO - RADIO GOSPIĆ d.o.o.</izvorni_sadrzaj>
    <derivirana_varijabla naziv="DomainObject.Predmet.ProtustrankaNazivFormated_1">HRVATSKI RADIO - RADIO GOSPIĆ d.o.o.</derivirana_varijabla>
  </DomainObject.Predmet.ProtustrankaNazivFormated>
  <DomainObject.Predmet.ProtustrankaNazivFormatedOIB>
    <izvorni_sadrzaj>HRVATSKI RADIO - RADIO GOSPIĆ d.o.o., OIB 34653520221</izvorni_sadrzaj>
    <derivirana_varijabla naziv="DomainObject.Predmet.ProtustrankaNazivFormatedOIB_1">HRVATSKI RADIO - RADIO GOSPIĆ d.o.o., OIB 34653520221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ASIĆ</izvorni_sadrzaj>
    <derivirana_varijabla naziv="DomainObject.Predmet.StrankaFormated_1">  MILAN ASIĆ</derivirana_varijabla>
  </DomainObject.Predmet.StrankaFormated>
  <DomainObject.Predmet.StrankaFormatedOIB>
    <izvorni_sadrzaj>  MILAN ASIĆ, OIB 85364053591</izvorni_sadrzaj>
    <derivirana_varijabla naziv="DomainObject.Predmet.StrankaFormatedOIB_1">  MILAN ASIĆ, OIB 85364053591</derivirana_varijabla>
  </DomainObject.Predmet.StrankaFormatedOIB>
  <DomainObject.Predmet.StrankaFormatedWithAdress>
    <izvorni_sadrzaj> MILAN ASIĆ, Budačka 12, 53000 Gospić</izvorni_sadrzaj>
    <derivirana_varijabla naziv="DomainObject.Predmet.StrankaFormatedWithAdress_1"> MILAN ASIĆ, Budačka 12, 53000 Gospić</derivirana_varijabla>
  </DomainObject.Predmet.StrankaFormatedWithAdress>
  <DomainObject.Predmet.StrankaFormatedWithAdressOIB>
    <izvorni_sadrzaj> MILAN ASIĆ, OIB 85364053591, Budačka 12, 53000 Gospić</izvorni_sadrzaj>
    <derivirana_varijabla naziv="DomainObject.Predmet.StrankaFormatedWithAdressOIB_1"> MILAN ASIĆ, OIB 85364053591, Budačka 12, 53000 Gospić</derivirana_varijabla>
  </DomainObject.Predmet.StrankaFormatedWithAdressOIB>
  <DomainObject.Predmet.StrankaWithAdress>
    <izvorni_sadrzaj>MILAN ASIĆ Budačka 12,53000 Gospić</izvorni_sadrzaj>
    <derivirana_varijabla naziv="DomainObject.Predmet.StrankaWithAdress_1">MILAN ASIĆ Budačka 12,53000 Gospić</derivirana_varijabla>
  </DomainObject.Predmet.StrankaWithAdress>
  <DomainObject.Predmet.StrankaWithAdressOIB>
    <izvorni_sadrzaj>MILAN ASIĆ, OIB 85364053591, Budačka 12,53000 Gospić</izvorni_sadrzaj>
    <derivirana_varijabla naziv="DomainObject.Predmet.StrankaWithAdressOIB_1">MILAN ASIĆ, OIB 85364053591, Budačka 12,53000 Gospić</derivirana_varijabla>
  </DomainObject.Predmet.StrankaWithAdressOIB>
  <DomainObject.Predmet.StrankaNazivFormated>
    <izvorni_sadrzaj>MILAN ASIĆ</izvorni_sadrzaj>
    <derivirana_varijabla naziv="DomainObject.Predmet.StrankaNazivFormated_1">MILAN ASIĆ</derivirana_varijabla>
  </DomainObject.Predmet.StrankaNazivFormated>
  <DomainObject.Predmet.StrankaNazivFormatedOIB>
    <izvorni_sadrzaj>MILAN ASIĆ, OIB 85364053591</izvorni_sadrzaj>
    <derivirana_varijabla naziv="DomainObject.Predmet.StrankaNazivFormatedOIB_1">MILAN ASIĆ, OIB 85364053591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MILAN ASIĆ</item>
    </izvorni_sadrzaj>
    <derivirana_varijabla naziv="DomainObject.Predmet.StrankaListFormated_1">
      <item>MILAN ASIĆ</item>
    </derivirana_varijabla>
  </DomainObject.Predmet.StrankaListFormated>
  <DomainObject.Predmet.StrankaListFormatedOIB>
    <izvorni_sadrzaj>
      <item>MILAN ASIĆ, OIB 85364053591</item>
    </izvorni_sadrzaj>
    <derivirana_varijabla naziv="DomainObject.Predmet.StrankaListFormatedOIB_1">
      <item>MILAN ASIĆ, OIB 85364053591</item>
    </derivirana_varijabla>
  </DomainObject.Predmet.StrankaListFormatedOIB>
  <DomainObject.Predmet.StrankaListFormatedWithAdress>
    <izvorni_sadrzaj>
      <item>MILAN ASIĆ, Budačka 12, 53000 Gospić</item>
    </izvorni_sadrzaj>
    <derivirana_varijabla naziv="DomainObject.Predmet.StrankaListFormatedWithAdress_1">
      <item>MILAN ASIĆ, Budačka 12, 53000 Gospić</item>
    </derivirana_varijabla>
  </DomainObject.Predmet.StrankaListFormatedWithAdress>
  <DomainObject.Predmet.StrankaListFormatedWithAdressOIB>
    <izvorni_sadrzaj>
      <item>MILAN ASIĆ, OIB 85364053591, Budačka 12, 53000 Gospić</item>
    </izvorni_sadrzaj>
    <derivirana_varijabla naziv="DomainObject.Predmet.StrankaListFormatedWithAdressOIB_1">
      <item>MILAN ASIĆ, OIB 85364053591, Budačka 12, 53000 Gospić</item>
    </derivirana_varijabla>
  </DomainObject.Predmet.StrankaListFormatedWithAdressOIB>
  <DomainObject.Predmet.StrankaListNazivFormated>
    <izvorni_sadrzaj>
      <item>MILAN ASIĆ</item>
    </izvorni_sadrzaj>
    <derivirana_varijabla naziv="DomainObject.Predmet.StrankaListNazivFormated_1">
      <item>MILAN ASIĆ</item>
    </derivirana_varijabla>
  </DomainObject.Predmet.StrankaListNazivFormated>
  <DomainObject.Predmet.StrankaListNazivFormatedOIB>
    <izvorni_sadrzaj>
      <item>MILAN ASIĆ, OIB 85364053591</item>
    </izvorni_sadrzaj>
    <derivirana_varijabla naziv="DomainObject.Predmet.StrankaListNazivFormatedOIB_1">
      <item>MILAN ASIĆ, OIB 85364053591</item>
    </derivirana_varijabla>
  </DomainObject.Predmet.StrankaListNazivFormatedOIB>
  <DomainObject.Predmet.ProtuStrankaListFormated>
    <izvorni_sadrzaj>
      <item>HRVATSKI RADIO - RADIO GOSPIĆ d.o.o.</item>
    </izvorni_sadrzaj>
    <derivirana_varijabla naziv="DomainObject.Predmet.ProtuStrankaListFormated_1">
      <item>HRVATSKI RADIO - RADIO GOSPIĆ d.o.o.</item>
    </derivirana_varijabla>
  </DomainObject.Predmet.ProtuStrankaListFormated>
  <DomainObject.Predmet.ProtuStrankaListFormatedOIB>
    <izvorni_sadrzaj>
      <item>HRVATSKI RADIO - RADIO GOSPIĆ d.o.o., OIB 34653520221</item>
    </izvorni_sadrzaj>
    <derivirana_varijabla naziv="DomainObject.Predmet.ProtuStrankaListFormatedOIB_1">
      <item>HRVATSKI RADIO - RADIO GOSPIĆ d.o.o., OIB 34653520221</item>
    </derivirana_varijabla>
  </DomainObject.Predmet.ProtuStrankaListFormatedOIB>
  <DomainObject.Predmet.ProtuStrankaListFormatedWithAdress>
    <izvorni_sadrzaj>
      <item>HRVATSKI RADIO - RADIO GOSPIĆ d.o.o., Budačka 12, 53000 Gospić</item>
    </izvorni_sadrzaj>
    <derivirana_varijabla naziv="DomainObject.Predmet.ProtuStrankaListFormatedWithAdress_1">
      <item>HRVATSKI RADIO - RADIO GOSPIĆ d.o.o., Budačka 12, 53000 Gospić</item>
    </derivirana_varijabla>
  </DomainObject.Predmet.ProtuStrankaListFormatedWithAdress>
  <DomainObject.Predmet.ProtuStrankaListFormatedWithAdressOIB>
    <izvorni_sadrzaj>
      <item>HRVATSKI RADIO - RADIO GOSPIĆ d.o.o., OIB 34653520221, Budačka 12, 53000 Gospić</item>
    </izvorni_sadrzaj>
    <derivirana_varijabla naziv="DomainObject.Predmet.ProtuStrankaListFormatedWithAdressOIB_1">
      <item>HRVATSKI RADIO - RADIO GOSPIĆ d.o.o., OIB 34653520221, Budačka 12, 53000 Gospić</item>
    </derivirana_varijabla>
  </DomainObject.Predmet.ProtuStrankaListFormatedWithAdressOIB>
  <DomainObject.Predmet.ProtuStrankaListNazivFormated>
    <izvorni_sadrzaj>
      <item>HRVATSKI RADIO - RADIO GOSPIĆ d.o.o.</item>
    </izvorni_sadrzaj>
    <derivirana_varijabla naziv="DomainObject.Predmet.ProtuStrankaListNazivFormated_1">
      <item>HRVATSKI RADIO - RADIO GOSPIĆ d.o.o.</item>
    </derivirana_varijabla>
  </DomainObject.Predmet.ProtuStrankaListNazivFormated>
  <DomainObject.Predmet.ProtuStrankaListNazivFormatedOIB>
    <izvorni_sadrzaj>
      <item>HRVATSKI RADIO - RADIO GOSPIĆ d.o.o., OIB 34653520221</item>
    </izvorni_sadrzaj>
    <derivirana_varijabla naziv="DomainObject.Predmet.ProtuStrankaListNazivFormatedOIB_1">
      <item>HRVATSKI RADIO - RADIO GOSPIĆ d.o.o., OIB 34653520221</item>
    </derivirana_varijabla>
  </DomainObject.Predmet.ProtuStrankaListNazivFormatedOIB>
  <DomainObject.Predmet.OstaliListFormated>
    <izvorni_sadrzaj>
      <item>MILAN ASIĆ</item>
      <item>Jure Matković</item>
    </izvorni_sadrzaj>
    <derivirana_varijabla naziv="DomainObject.Predmet.OstaliListFormated_1">
      <item>MILAN ASIĆ</item>
      <item>Jure Matković</item>
    </derivirana_varijabla>
  </DomainObject.Predmet.OstaliListFormated>
  <DomainObject.Predmet.OstaliListFormatedOIB>
    <izvorni_sadrzaj>
      <item>MILAN ASIĆ</item>
      <item>Jure Matković, OIB 77997550993</item>
    </izvorni_sadrzaj>
    <derivirana_varijabla naziv="DomainObject.Predmet.OstaliListFormatedOIB_1">
      <item>MILAN ASIĆ</item>
      <item>Jure Matković, OIB 77997550993</item>
    </derivirana_varijabla>
  </DomainObject.Predmet.OstaliListFormatedOIB>
  <DomainObject.Predmet.OstaliListFormatedWithAdress>
    <izvorni_sadrzaj>
      <item>MILAN ASIĆ</item>
      <item>Jure Matković, Viškovo 41, 51216 Viškovo</item>
    </izvorni_sadrzaj>
    <derivirana_varijabla naziv="DomainObject.Predmet.OstaliListFormatedWithAdress_1">
      <item>MILAN ASIĆ</item>
      <item>Jure Matković, Viškovo 41, 51216 Viškovo</item>
    </derivirana_varijabla>
  </DomainObject.Predmet.OstaliListFormatedWithAdress>
  <DomainObject.Predmet.OstaliListFormatedWithAdressOIB>
    <izvorni_sadrzaj>
      <item>MILAN ASIĆ</item>
      <item>Jure Matković, OIB 77997550993, Viškovo 41, 51216 Viškovo</item>
    </izvorni_sadrzaj>
    <derivirana_varijabla naziv="DomainObject.Predmet.OstaliListFormatedWithAdressOIB_1">
      <item>MILAN ASIĆ</item>
      <item>Jure Matković, OIB 77997550993, Viškovo 41, 51216 Viškovo</item>
    </derivirana_varijabla>
  </DomainObject.Predmet.OstaliListFormatedWithAdressOIB>
  <DomainObject.Predmet.OstaliListNazivFormated>
    <izvorni_sadrzaj>
      <item>MILAN ASIĆ</item>
      <item>Jure Matković</item>
    </izvorni_sadrzaj>
    <derivirana_varijabla naziv="DomainObject.Predmet.OstaliListNazivFormated_1">
      <item>MILAN ASIĆ</item>
      <item>Jure Matković</item>
    </derivirana_varijabla>
  </DomainObject.Predmet.OstaliListNazivFormated>
  <DomainObject.Predmet.OstaliListNazivFormatedOIB>
    <izvorni_sadrzaj>
      <item>MILAN ASIĆ</item>
      <item>Jure Matković, OIB 77997550993</item>
    </izvorni_sadrzaj>
    <derivirana_varijabla naziv="DomainObject.Predmet.OstaliListNazivFormatedOIB_1">
      <item>MILAN ASIĆ</item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St-477/2016-29</izvorni_sadrzaj>
    <derivirana_varijabla naziv="DomainObject.PoslovniBrojDokumenta_1">St-477/2016-29</derivirana_varijabla>
  </DomainObject.PoslovniBrojDokumenta>
  <DomainObject.Predmet.StrankaIDrugi>
    <izvorni_sadrzaj>MILAN ASIĆ</izvorni_sadrzaj>
    <derivirana_varijabla naziv="DomainObject.Predmet.StrankaIDrugi_1">MILAN ASIĆ</derivirana_varijabla>
  </DomainObject.Predmet.StrankaIDrugi>
  <DomainObject.Predmet.ProtustrankaIDrugi>
    <izvorni_sadrzaj>HRVATSKI RADIO - RADIO GOSPIĆ d.o.o.</izvorni_sadrzaj>
    <derivirana_varijabla naziv="DomainObject.Predmet.ProtustrankaIDrugi_1">HRVATSKI RADIO - RADIO GOSPIĆ d.o.o.</derivirana_varijabla>
  </DomainObject.Predmet.ProtustrankaIDrugi>
  <DomainObject.Predmet.StrankaIDrugiAdressOIB>
    <izvorni_sadrzaj>MILAN ASIĆ, OIB 85364053591, Budačka 12, 53000 Gospić</izvorni_sadrzaj>
    <derivirana_varijabla naziv="DomainObject.Predmet.StrankaIDrugiAdressOIB_1">MILAN ASIĆ, OIB 85364053591, Budačka 12, 53000 Gospić</derivirana_varijabla>
  </DomainObject.Predmet.StrankaIDrugiAdressOIB>
  <DomainObject.Predmet.ProtustrankaIDrugiAdressOIB>
    <izvorni_sadrzaj>HRVATSKI RADIO - RADIO GOSPIĆ d.o.o., OIB 34653520221, Budačka 12, 53000 Gospić</izvorni_sadrzaj>
    <derivirana_varijabla naziv="DomainObject.Predmet.ProtustrankaIDrugiAdressOIB_1">HRVATSKI RADIO - RADIO GOSPIĆ d.o.o., OIB 34653520221, Budačka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ASIĆ</item>
      <item>HRVATSKI RADIO - RADIO GOSPIĆ d.o.o.</item>
      <item>MILAN ASIĆ</item>
      <item>Jure Matković</item>
    </izvorni_sadrzaj>
    <derivirana_varijabla naziv="DomainObject.Predmet.SudioniciListNaziv_1">
      <item>MILAN ASIĆ</item>
      <item>HRVATSKI RADIO - RADIO GOSPIĆ d.o.o.</item>
      <item>MILAN ASIĆ</item>
      <item>Jure Matković</item>
    </derivirana_varijabla>
  </DomainObject.Predmet.SudioniciListNaziv>
  <DomainObject.Predmet.SudioniciListAdressOIB>
    <izvorni_sadrzaj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izvorni_sadrzaj>
    <derivirana_varijabla naziv="DomainObject.Predmet.SudioniciListAdressOIB_1">
      <item>MILAN ASIĆ, OIB 85364053591, Budačka 12,53000 Gospić</item>
      <item>HRVATSKI RADIO - RADIO GOSPIĆ d.o.o., OIB 34653520221, Budačka 12,53000 Gospić</item>
      <item>MILAN ASIĆ</item>
      <item>Jure Matković, OIB 77997550993,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85364053591</item>
      <item>, OIB 34653520221</item>
      <item>, OIB null</item>
      <item>, OIB 77997550993</item>
    </izvorni_sadrzaj>
    <derivirana_varijabla naziv="DomainObject.Predmet.SudioniciListNazivOIB_1">
      <item>, OIB 85364053591</item>
      <item>, OIB 34653520221</item>
      <item>, OIB null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2250</properties:Characters>
  <properties:Lines>97</properties:Lines>
  <properties:Paragraphs>53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2017-01-17T09:10:00Z</dcterms:created>
  <dc:creator>rcerneka</dc:creator>
  <cp:lastModifiedBy>Jasna Radulović</cp:lastModifiedBy>
  <cp:lastPrinted>2017-01-12T10:33:00Z</cp:lastPrinted>
  <dcterms:modified xmlns:xsi="http://www.w3.org/2001/XMLSchema-instance" xsi:type="dcterms:W3CDTF">2017-01-17T09:12:00Z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St-477/2016-29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