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1604" w14:paraId="f481604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544908">
        <w:t>6</w:t>
      </w:r>
      <w:r w:rsidR="00C572D2">
        <w:t xml:space="preserve">. </w:t>
      </w:r>
      <w:r w:rsidR="00544908">
        <w:t xml:space="preserve">srpnja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544908">
        <w:t>MANIFEST GRUPA d.o.o.,</w:t>
      </w:r>
      <w:r w:rsidR="00A80711">
        <w:t xml:space="preserve"> Zadar, </w:t>
      </w:r>
      <w:r w:rsidR="00544908">
        <w:t>Vlatka Mačeka 43/A</w:t>
      </w:r>
      <w:r w:rsidR="00A80711">
        <w:t xml:space="preserve">, OIB: </w:t>
      </w:r>
      <w:r w:rsidR="00544908">
        <w:t>72487453497</w:t>
      </w:r>
      <w:r w:rsidR="0039437A" w:rsidRPr="0039437A">
        <w:t>,</w:t>
      </w:r>
      <w:r w:rsidR="00EF3F9E">
        <w:t xml:space="preserve"> </w:t>
      </w:r>
      <w:r w:rsidR="00A80711">
        <w:t>27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44908">
        <w:t>MANIFEST GRUPA d.o.o., Zadar, Vlatka Mačeka 43/A, OIB: 72487453497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B20D2">
        <w:t>2</w:t>
      </w:r>
      <w:r w:rsidR="00A80711">
        <w:t>7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797F97">
        <w:rPr>
          <w:color w:themeColor="text1" w:val="000000"/>
        </w:rPr>
        <w:t>11,10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797F97">
        <w:t>Nada Mikulandra iz Bilica, Šibenik, Stubalj 238, OIB: 01343352417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544908">
        <w:t>MANIFEST GRUPA d.o.o., Zadar, Vlatka Mačeka 43/A, OIB: 72487453497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544908">
        <w:t>6</w:t>
      </w:r>
      <w:r w:rsidR="00C572D2">
        <w:t xml:space="preserve">. </w:t>
      </w:r>
      <w:r w:rsidR="00544908">
        <w:t xml:space="preserve">srpnja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544908">
        <w:t>4</w:t>
      </w:r>
      <w:r w:rsidR="0079567A" w:rsidRPr="00EF3F9E">
        <w:t xml:space="preserve">. </w:t>
      </w:r>
      <w:r w:rsidR="00544908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544908">
        <w:t>7.294,19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544908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544908">
        <w:t>Zagrebačkoj banci 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44908">
        <w:t>27</w:t>
      </w:r>
      <w:r w:rsidR="00131DF8">
        <w:t xml:space="preserve">. </w:t>
      </w:r>
      <w:r w:rsidR="00544908">
        <w:t xml:space="preserve">srpnja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B20D2">
        <w:t>2</w:t>
      </w:r>
      <w:r w:rsidR="00A80711">
        <w:t>6</w:t>
      </w:r>
      <w:r w:rsidRPr="00131DF8">
        <w:t xml:space="preserve">.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544908">
        <w:t>7.159,95</w:t>
      </w:r>
      <w:r w:rsidR="00EF3F9E">
        <w:t xml:space="preserve"> kuna </w:t>
      </w:r>
      <w:r w:rsidR="00EE0861">
        <w:t xml:space="preserve">u neprekinutom razdoblju od </w:t>
      </w:r>
      <w:r w:rsidR="00544908">
        <w:t>325</w:t>
      </w:r>
      <w:r w:rsidR="00EF3F9E">
        <w:t xml:space="preserve"> </w:t>
      </w:r>
      <w:r w:rsidR="00EE0861">
        <w:t>dan</w:t>
      </w:r>
      <w:r w:rsidR="00544908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A80711">
        <w:t xml:space="preserve"> 27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518F5" w:rsidP="00797F97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1518F5" w:rsidP="00797F97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     </w:t>
      </w:r>
      <w:r w:rsidR="00504A57">
        <w:t>Krešimir Torbarina</w:t>
      </w:r>
    </w:p>
    <w:p w:rsidRDefault="007E0486" w:rsidP="00797F97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797F97" w:rsidP="00797F97" w:rsidR="00797F97">
      <w:pPr>
        <w:jc w:val="both"/>
      </w:pPr>
    </w:p>
    <w:p w:rsidRDefault="00797F97" w:rsidP="00797F97" w:rsidR="00797F97">
      <w:pPr>
        <w:jc w:val="both"/>
      </w:pPr>
    </w:p>
    <w:p w:rsidRDefault="00C81F50" w:rsidP="00797F97" w:rsidR="00C81F50" w:rsidRPr="00240F6B">
      <w:pPr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797F97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797F97" w:rsidP="00C81F50" w:rsidR="00797F97">
      <w:pPr>
        <w:jc w:val="both"/>
      </w:pPr>
    </w:p>
    <w:p w:rsidRDefault="00797F97" w:rsidP="00C81F50" w:rsidR="00797F97">
      <w:pPr>
        <w:jc w:val="both"/>
      </w:pPr>
    </w:p>
    <w:p w:rsidRDefault="00797F97" w:rsidP="00C81F50" w:rsidR="00797F97">
      <w:pPr>
        <w:jc w:val="both"/>
      </w:pPr>
    </w:p>
    <w:p w:rsidRDefault="00797F97" w:rsidP="00C81F50" w:rsidR="00797F97">
      <w:pPr>
        <w:jc w:val="both"/>
      </w:pPr>
    </w:p>
    <w:p w:rsidRDefault="00797F97" w:rsidP="00C81F50" w:rsidR="00797F97">
      <w:pPr>
        <w:jc w:val="both"/>
      </w:pPr>
    </w:p>
    <w:p w:rsidRDefault="00797F97" w:rsidP="00C81F50" w:rsidR="00797F97">
      <w:pPr>
        <w:jc w:val="both"/>
      </w:pPr>
    </w:p>
    <w:p w:rsidRDefault="00797F97" w:rsidP="00C81F50" w:rsidR="00797F97">
      <w:pPr>
        <w:jc w:val="both"/>
      </w:pPr>
    </w:p>
    <w:p w:rsidRDefault="00797F97" w:rsidP="00C81F50" w:rsidR="00797F97">
      <w:pPr>
        <w:jc w:val="both"/>
      </w:pPr>
    </w:p>
    <w:p w:rsidRDefault="00797F97" w:rsidP="00C81F50" w:rsidR="00797F97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22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544908">
      <w:t xml:space="preserve">Poslovni broj: 5 </w:t>
    </w:r>
    <w:r w:rsidR="00544908" w:rsidRPr="008C3132">
      <w:t>St-</w:t>
    </w:r>
    <w:r w:rsidR="00544908">
      <w:t>925/16-12</w:t>
    </w: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44908">
      <w:t>925</w:t>
    </w:r>
    <w:r>
      <w:t>/16-</w:t>
    </w:r>
    <w:r w:rsidR="00544908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44908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C2264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97F97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2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2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MANIFEST GRUPA društvo s ograničenom odgovornošću za trgovinu i usluge</izvorni_sadrzaj>
    <derivirana_varijabla naziv="DomainObject.Predmet.ProtustrankaFormated_1">  MANIFEST GRUPA društvo s ograničenom odgovornošću za trgovinu i usluge</derivirana_varijabla>
  </DomainObject.Predmet.ProtustrankaFormated>
  <DomainObject.Predmet.ProtustrankaFormatedOIB>
    <izvorni_sadrzaj>  MANIFEST GRUPA društvo s ograničenom odgovornošću za trgovinu i usluge, OIB 72487453497</izvorni_sadrzaj>
    <derivirana_varijabla naziv="DomainObject.Predmet.ProtustrankaFormatedOIB_1">  MANIFEST GRUPA društvo s ograničenom odgovornošću za trgovinu i usluge, OIB 72487453497</derivirana_varijabla>
  </DomainObject.Predmet.ProtustrankaFormatedOIB>
  <DomainObject.Predmet.ProtustrankaFormatedWithAdress>
    <izvorni_sadrzaj> MANIFEST GRUPA društvo s ograničenom odgovornošću za trgovinu i usluge, Vlatka Mačeka 43/A, 23000 Zadar</izvorni_sadrzaj>
    <derivirana_varijabla naziv="DomainObject.Predmet.ProtustrankaFormatedWithAdress_1"> MANIFEST GRUPA društvo s ograničenom odgovornošću za trgovinu i usluge, Vlatka Mačeka 43/A, 23000 Zadar</derivirana_varijabla>
  </DomainObject.Predmet.ProtustrankaFormatedWithAdress>
  <DomainObject.Predmet.ProtustrankaFormatedWithAdressOIB>
    <izvorni_sadrzaj> MANIFEST GRUPA društvo s ograničenom odgovornošću za trgovinu i usluge, OIB 72487453497, Vlatka Mačeka 43/A, 23000 Zadar</izvorni_sadrzaj>
    <derivirana_varijabla naziv="DomainObject.Predmet.ProtustrankaFormatedWithAdressOIB_1"> MANIFEST GRUPA društvo s ograničenom odgovornošću za trgovinu i usluge, OIB 72487453497, Vlatka Mačeka 43/A, 23000 Zadar</derivirana_varijabla>
  </DomainObject.Predmet.ProtustrankaFormatedWithAdressOIB>
  <DomainObject.Predmet.ProtustrankaWithAdress>
    <izvorni_sadrzaj>MANIFEST GRUPA društvo s ograničenom odgovornošću za trgovinu i usluge Vlatka Mačeka 43/A, 23000 Zadar</izvorni_sadrzaj>
    <derivirana_varijabla naziv="DomainObject.Predmet.ProtustrankaWithAdress_1">MANIFEST GRUPA društvo s ograničenom odgovornošću za trgovinu i usluge Vlatka Mačeka 43/A, 23000 Zadar</derivirana_varijabla>
  </DomainObject.Predmet.ProtustrankaWithAdress>
  <DomainObject.Predmet.ProtustrankaWithAdressOIB>
    <izvorni_sadrzaj>MANIFEST GRUPA društvo s ograničenom odgovornošću za trgovinu i usluge, OIB 72487453497, Vlatka Mačeka 43/A, 23000 Zadar</izvorni_sadrzaj>
    <derivirana_varijabla naziv="DomainObject.Predmet.ProtustrankaWithAdressOIB_1">MANIFEST GRUPA društvo s ograničenom odgovornošću za trgovinu i usluge, OIB 72487453497, Vlatka Mačeka 43/A, 23000 Zadar</derivirana_varijabla>
  </DomainObject.Predmet.ProtustrankaWithAdressOIB>
  <DomainObject.Predmet.ProtustrankaNazivFormated>
    <izvorni_sadrzaj>MANIFEST GRUPA društvo s ograničenom odgovornošću za trgovinu i usluge</izvorni_sadrzaj>
    <derivirana_varijabla naziv="DomainObject.Predmet.ProtustrankaNazivFormated_1">MANIFEST GRUPA društvo s ograničenom odgovornošću za trgovinu i usluge</derivirana_varijabla>
  </DomainObject.Predmet.ProtustrankaNazivFormated>
  <DomainObject.Predmet.ProtustrankaNazivFormatedOIB>
    <izvorni_sadrzaj>MANIFEST GRUPA društvo s ograničenom odgovornošću za trgovinu i usluge, OIB 72487453497</izvorni_sadrzaj>
    <derivirana_varijabla naziv="DomainObject.Predmet.ProtustrankaNazivFormatedOIB_1">MANIFEST GRUPA društvo s ograničenom odgovornošću za trgovinu i usluge, OIB 72487453497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7294.19</izvorni_sadrzaj>
    <derivirana_varijabla naziv="DomainObject.Predmet.TrenutnaVrijednost_1">7294.19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MANIFEST GRUPA društvo s ograničenom odgovornošću za trgovinu i usluge</item>
    </izvorni_sadrzaj>
    <derivirana_varijabla naziv="DomainObject.Predmet.ProtuStrankaListFormated_1">
      <item>MANIFEST GRUPA društvo s ograničenom odgovornošću za trgovinu i usluge</item>
    </derivirana_varijabla>
  </DomainObject.Predmet.ProtuStrankaListFormated>
  <DomainObject.Predmet.ProtuStrankaListFormatedOIB>
    <izvorni_sadrzaj>
      <item>MANIFEST GRUPA društvo s ograničenom odgovornošću za trgovinu i usluge, OIB 72487453497</item>
    </izvorni_sadrzaj>
    <derivirana_varijabla naziv="DomainObject.Predmet.ProtuStrankaListFormatedOIB_1">
      <item>MANIFEST GRUPA društvo s ograničenom odgovornošću za trgovinu i usluge, OIB 72487453497</item>
    </derivirana_varijabla>
  </DomainObject.Predmet.ProtuStrankaListFormatedOIB>
  <DomainObject.Predmet.ProtuStrankaListFormatedWithAdress>
    <izvorni_sadrzaj>
      <item>MANIFEST GRUPA društvo s ograničenom odgovornošću za trgovinu i usluge, Vlatka Mačeka 43/A, 23000 Zadar</item>
    </izvorni_sadrzaj>
    <derivirana_varijabla naziv="DomainObject.Predmet.ProtuStrankaListFormatedWithAdress_1">
      <item>MANIFEST GRUPA društvo s ograničenom odgovornošću za trgovinu i usluge, Vlatka Mačeka 43/A, 23000 Zadar</item>
    </derivirana_varijabla>
  </DomainObject.Predmet.ProtuStrankaListFormatedWithAdress>
  <DomainObject.Predmet.ProtuStrankaListFormatedWithAdressOIB>
    <izvorni_sadrzaj>
      <item>MANIFEST GRUPA društvo s ograničenom odgovornošću za trgovinu i usluge, OIB 72487453497, Vlatka Mačeka 43/A, 23000 Zadar</item>
    </izvorni_sadrzaj>
    <derivirana_varijabla naziv="DomainObject.Predmet.ProtuStrankaListFormatedWithAdressOIB_1">
      <item>MANIFEST GRUPA društvo s ograničenom odgovornošću za trgovinu i usluge, OIB 72487453497, Vlatka Mačeka 43/A, 23000 Zadar</item>
    </derivirana_varijabla>
  </DomainObject.Predmet.ProtuStrankaListFormatedWithAdressOIB>
  <DomainObject.Predmet.ProtuStrankaListNazivFormated>
    <izvorni_sadrzaj>
      <item>MANIFEST GRUPA društvo s ograničenom odgovornošću za trgovinu i usluge</item>
    </izvorni_sadrzaj>
    <derivirana_varijabla naziv="DomainObject.Predmet.ProtuStrankaListNazivFormated_1">
      <item>MANIFEST GRUPA društvo s ograničenom odgovornošću za trgovinu i usluge</item>
    </derivirana_varijabla>
  </DomainObject.Predmet.ProtuStrankaListNazivFormated>
  <DomainObject.Predmet.ProtuStrankaListNazivFormatedOIB>
    <izvorni_sadrzaj>
      <item>MANIFEST GRUPA društvo s ograničenom odgovornošću za trgovinu i usluge, OIB 72487453497</item>
    </izvorni_sadrzaj>
    <derivirana_varijabla naziv="DomainObject.Predmet.ProtuStrankaListNazivFormatedOIB_1">
      <item>MANIFEST GRUPA društvo s ograničenom odgovornošću za trgovinu i usluge, OIB 72487453497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MANIFEST GRUPA društvo s ograničenom odgovornošću za trgovinu i usluge</izvorni_sadrzaj>
    <derivirana_varijabla naziv="DomainObject.Predmet.ProtustrankaIDrugi_1">MANIFEST GRUPA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MANIFEST GRUPA društvo s ograničenom odgovornošću za trgovinu i usluge, OIB 72487453497, Vlatka Mačeka 43/A, 23000 Zadar</izvorni_sadrzaj>
    <derivirana_varijabla naziv="DomainObject.Predmet.ProtustrankaIDrugiAdressOIB_1">MANIFEST GRUPA društvo s ograničenom odgovornošću za trgovinu i usluge, OIB 72487453497, Vlatka Mačeka 43/A,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MANIFEST GRUPA društvo s ograničenom odgovornošću za trgovinu i usluge</item>
    </izvorni_sadrzaj>
    <derivirana_varijabla naziv="DomainObject.Predmet.SudioniciListNaziv_1">
      <item>Financijska agencija</item>
      <item>MANIFEST GRUPA društvo s ograničenom odgovornošću za trgovinu i usluge</item>
    </derivirana_varijabla>
  </DomainObject.Predmet.SudioniciListNaziv>
  <DomainObject.Predmet.SudioniciListAdressOIB>
    <izvorni_sadrzaj>
      <item>Financijska agencija, OIB 85821130368, Ivana Danila 4,23000 Zadar</item>
      <item>MANIFEST GRUPA društvo s ograničenom odgovornošću za trgovinu i usluge, OIB 72487453497, Vlatka Mačeka 43/A,23000 Zadar</item>
    </izvorni_sadrzaj>
    <derivirana_varijabla naziv="DomainObject.Predmet.SudioniciListAdressOIB_1">
      <item>Financijska agencija, OIB 85821130368, Ivana Danila 4,23000 Zadar</item>
      <item>MANIFEST GRUPA društvo s ograničenom odgovornošću za trgovinu i usluge, OIB 72487453497, Vlatka Mačeka 43/A,23000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72487453497</item>
    </izvorni_sadrzaj>
    <derivirana_varijabla naziv="DomainObject.Predmet.SudioniciListNazivOIB_1">
      <item>, OIB 85821130368</item>
      <item>, OIB 72487453497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3DAC5-4D1C-4B49-88E1-DA47DF7D3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1029</properties:Words>
  <properties:Characters>5606</properties:Characters>
  <properties:Lines>135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2017-01-26T14:13:00Z</dcterms:created>
  <dc:creator>Administrator</dc:creator>
  <cp:lastModifiedBy>Krešimir Torbarina</cp:lastModifiedBy>
  <cp:lastPrinted>2017-01-27T09:20:00Z</cp:lastPrinted>
  <dcterms:modified xmlns:xsi="http://www.w3.org/2001/XMLSchema-instance" xsi:type="dcterms:W3CDTF">2017-01-27T09:21:00Z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