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e1b0" w14:paraId="c81e1b0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BD6B1F">
        <w:t>3</w:t>
      </w:r>
      <w:r w:rsidR="00D03AE2">
        <w:t>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511A2">
        <w:t xml:space="preserve"> </w:t>
      </w:r>
      <w:proofErr w:type="spellStart"/>
      <w:r w:rsidR="005B153D" w:rsidRPr="005B153D">
        <w:t>RI</w:t>
      </w:r>
      <w:proofErr w:type="spellEnd"/>
      <w:r w:rsidR="005B153D" w:rsidRPr="005B153D">
        <w:t xml:space="preserve"> - </w:t>
      </w:r>
      <w:proofErr w:type="spellStart"/>
      <w:r w:rsidR="005B153D" w:rsidRPr="005B153D">
        <w:t>PETROL</w:t>
      </w:r>
      <w:proofErr w:type="spellEnd"/>
      <w:r w:rsidR="005B153D" w:rsidRPr="005B153D">
        <w:t xml:space="preserve"> VELEPRODAJA društvo s ograničenom odgovornošću za trgovinu</w:t>
      </w:r>
      <w:r w:rsidR="005B153D">
        <w:t xml:space="preserve"> Osijek, Pavla Pejačevića 25, </w:t>
      </w:r>
      <w:proofErr w:type="spellStart"/>
      <w:r w:rsidR="005B153D">
        <w:t>OIB</w:t>
      </w:r>
      <w:proofErr w:type="spellEnd"/>
      <w:r w:rsidR="005B153D">
        <w:t xml:space="preserve">: </w:t>
      </w:r>
      <w:r w:rsidR="005B153D" w:rsidRPr="005B153D">
        <w:t>44521798358</w:t>
      </w:r>
      <w:r w:rsidR="005B153D">
        <w:t xml:space="preserve">, </w:t>
      </w:r>
      <w:proofErr w:type="spellStart"/>
      <w:r w:rsidR="005B153D">
        <w:t>MBS</w:t>
      </w:r>
      <w:proofErr w:type="spellEnd"/>
      <w:r w:rsidR="005B153D">
        <w:t xml:space="preserve">: </w:t>
      </w:r>
      <w:r w:rsidR="005B153D" w:rsidRPr="005B153D">
        <w:t>040284629</w:t>
      </w:r>
      <w:r w:rsidR="005B153D">
        <w:t xml:space="preserve">, </w:t>
      </w:r>
      <w:r>
        <w:t xml:space="preserve">temeljem članka 430. Stečajnog zakona (Narodne novine 71/15), dana </w:t>
      </w:r>
      <w:r w:rsidR="00AE18F6">
        <w:t>1</w:t>
      </w:r>
      <w:r w:rsidR="007961D6">
        <w:t>5</w:t>
      </w:r>
      <w:r w:rsidR="008511A2">
        <w:t>. siječnja 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5B153D" w:rsidRPr="005B153D">
        <w:t>RI</w:t>
      </w:r>
      <w:proofErr w:type="spellEnd"/>
      <w:r w:rsidR="005B153D" w:rsidRPr="005B153D">
        <w:t xml:space="preserve"> - </w:t>
      </w:r>
      <w:proofErr w:type="spellStart"/>
      <w:r w:rsidR="005B153D" w:rsidRPr="005B153D">
        <w:t>PETROL</w:t>
      </w:r>
      <w:proofErr w:type="spellEnd"/>
      <w:r w:rsidR="005B153D" w:rsidRPr="005B153D">
        <w:t xml:space="preserve"> VELEPRODAJA društvo s ograničenom odgovornošću za trgovinu</w:t>
      </w:r>
      <w:r w:rsidR="005B153D">
        <w:t xml:space="preserve"> Osijek, Pavla Pejačevića 25, </w:t>
      </w:r>
      <w:proofErr w:type="spellStart"/>
      <w:r w:rsidR="005B153D">
        <w:t>OIB</w:t>
      </w:r>
      <w:proofErr w:type="spellEnd"/>
      <w:r w:rsidR="005B153D">
        <w:t xml:space="preserve">: </w:t>
      </w:r>
      <w:r w:rsidR="005B153D" w:rsidRPr="005B153D">
        <w:t>44521798358</w:t>
      </w:r>
      <w:r w:rsidR="005B153D">
        <w:t xml:space="preserve">, </w:t>
      </w:r>
      <w:proofErr w:type="spellStart"/>
      <w:r w:rsidR="005B153D">
        <w:t>MBS</w:t>
      </w:r>
      <w:proofErr w:type="spellEnd"/>
      <w:r w:rsidR="005B153D">
        <w:t xml:space="preserve">: </w:t>
      </w:r>
      <w:r w:rsidR="005B153D" w:rsidRPr="005B153D">
        <w:t>040284629</w:t>
      </w:r>
      <w:r w:rsidR="005B153D">
        <w:t>.</w:t>
      </w:r>
      <w:r w:rsidR="008511A2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5B153D">
        <w:t xml:space="preserve">Jozo Kalem, Rijeka, </w:t>
      </w:r>
      <w:proofErr w:type="spellStart"/>
      <w:r w:rsidR="005B153D">
        <w:t>Martinkovac</w:t>
      </w:r>
      <w:proofErr w:type="spellEnd"/>
      <w:r w:rsidR="005B153D">
        <w:t xml:space="preserve"> 143/3,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BD6B1F">
        <w:t>3</w:t>
      </w:r>
      <w:r w:rsidR="005B153D">
        <w:t>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AE18F6">
        <w:t>1</w:t>
      </w:r>
      <w:r w:rsidR="007961D6">
        <w:t>5</w:t>
      </w:r>
      <w:r w:rsidR="008511A2">
        <w:t>. siječnja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8511A2">
        <w:t>5/3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B2234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B5EDE"/>
    <w:rsid w:val="003C57D4"/>
    <w:rsid w:val="003E3F81"/>
    <w:rsid w:val="004726DA"/>
    <w:rsid w:val="0053343C"/>
    <w:rsid w:val="005761C7"/>
    <w:rsid w:val="005B153D"/>
    <w:rsid w:val="006437E1"/>
    <w:rsid w:val="00647F89"/>
    <w:rsid w:val="00666AF0"/>
    <w:rsid w:val="007961D6"/>
    <w:rsid w:val="007B34A0"/>
    <w:rsid w:val="008411CC"/>
    <w:rsid w:val="00846E43"/>
    <w:rsid w:val="008511A2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03AE2"/>
    <w:rsid w:val="00D21A2C"/>
    <w:rsid w:val="00D7133D"/>
    <w:rsid w:val="00DB40AF"/>
    <w:rsid w:val="00DB5246"/>
    <w:rsid w:val="00DE0702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1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7133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133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33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33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1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7133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133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33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33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PETROL VELEPRODAJA društvo s ograničenom odgovornošću za trgovinu</izvorni_sadrzaj>
    <derivirana_varijabla naziv="DomainObject.Predmet.ProtustrankaFormated_1">  RI - PETROL VELEPRODAJA društvo s ograničenom odgovornošću za trgovinu</derivirana_varijabla>
  </DomainObject.Predmet.ProtustrankaFormated>
  <DomainObject.Predmet.ProtustrankaFormatedOIB>
    <izvorni_sadrzaj>  RI - PETROL VELEPRODAJA društvo s ograničenom odgovornošću za trgovinu, OIB 44521798358</izvorni_sadrzaj>
    <derivirana_varijabla naziv="DomainObject.Predmet.ProtustrankaFormatedOIB_1">  RI - PETROL VELEPRODAJA društvo s ograničenom odgovornošću za trgovinu, OIB 44521798358</derivirana_varijabla>
  </DomainObject.Predmet.ProtustrankaFormatedOIB>
  <DomainObject.Predmet.ProtustrankaFormatedWithAdress>
    <izvorni_sadrzaj> RI - PETROL VELEPRODAJA društvo s ograničenom odgovornošću za trgovinu, Pavla Pejačevića 25, 31000 Osijek</izvorni_sadrzaj>
    <derivirana_varijabla naziv="DomainObject.Predmet.ProtustrankaFormatedWithAdress_1"> RI - PETROL VELEPRODAJA društvo s ograničenom odgovornošću za trgovinu, Pavla Pejačevića 25, 31000 Osijek</derivirana_varijabla>
  </DomainObject.Predmet.ProtustrankaFormatedWithAdress>
  <DomainObject.Predmet.ProtustrankaFormatedWithAdressOIB>
    <izvorni_sadrzaj> RI - PETROL VELEPRODAJA društvo s ograničenom odgovornošću za trgovinu, OIB 44521798358, Pavla Pejačevića 25, 31000 Osijek</izvorni_sadrzaj>
    <derivirana_varijabla naziv="DomainObject.Predmet.ProtustrankaFormatedWithAdressOIB_1"> RI - PETROL VELEPRODAJA društvo s ograničenom odgovornošću za trgovinu, OIB 44521798358, Pavla Pejačevića 25, 31000 Osijek</derivirana_varijabla>
  </DomainObject.Predmet.ProtustrankaFormatedWithAdressOIB>
  <DomainObject.Predmet.ProtustrankaWithAdress>
    <izvorni_sadrzaj>RI - PETROL VELEPRODAJA društvo s ograničenom odgovornošću za trgovinu Pavla Pejačevića 25, 31000 Osijek</izvorni_sadrzaj>
    <derivirana_varijabla naziv="DomainObject.Predmet.ProtustrankaWithAdress_1">RI - PETROL VELEPRODAJA društvo s ograničenom odgovornošću za trgovinu Pavla Pejačevića 25, 31000 Osijek</derivirana_varijabla>
  </DomainObject.Predmet.ProtustrankaWithAdress>
  <DomainObject.Predmet.ProtustrankaWithAdressOIB>
    <izvorni_sadrzaj>RI - PETROL VELEPRODAJA društvo s ograničenom odgovornošću za trgovinu, OIB 44521798358, Pavla Pejačevića 25, 31000 Osijek</izvorni_sadrzaj>
    <derivirana_varijabla naziv="DomainObject.Predmet.ProtustrankaWithAdressOIB_1">RI - PETROL VELEPRODAJA društvo s ograničenom odgovornošću za trgovinu, OIB 44521798358, Pavla Pejačevića 25, 31000 Osijek</derivirana_varijabla>
  </DomainObject.Predmet.ProtustrankaWithAdressOIB>
  <DomainObject.Predmet.ProtustrankaNazivFormated>
    <izvorni_sadrzaj>RI - PETROL VELEPRODAJA društvo s ograničenom odgovornošću za trgovinu</izvorni_sadrzaj>
    <derivirana_varijabla naziv="DomainObject.Predmet.ProtustrankaNazivFormated_1">RI - PETROL VELEPRODAJA društvo s ograničenom odgovornošću za trgovinu</derivirana_varijabla>
  </DomainObject.Predmet.ProtustrankaNazivFormated>
  <DomainObject.Predmet.ProtustrankaNazivFormatedOIB>
    <izvorni_sadrzaj>RI - PETROL VELEPRODAJA društvo s ograničenom odgovornošću za trgovinu, OIB 44521798358</izvorni_sadrzaj>
    <derivirana_varijabla naziv="DomainObject.Predmet.ProtustrankaNazivFormatedOIB_1">RI - PETROL VELEPRODAJA društvo s ograničenom odgovornošću za trgovinu, OIB 44521798358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RI - PETROL VELEPRODAJA društvo s ograničenom odgovornošću za trgovinu</item>
    </izvorni_sadrzaj>
    <derivirana_varijabla naziv="DomainObject.Predmet.ProtuStrankaListFormated_1">
      <item>RI - PETROL VELEPRODAJA društvo s ograničenom odgovornošću za trgovinu</item>
    </derivirana_varijabla>
  </DomainObject.Predmet.ProtuStrankaListFormated>
  <DomainObject.Predmet.ProtuStrankaListFormatedOIB>
    <izvorni_sadrzaj>
      <item>RI - PETROL VELEPRODAJA društvo s ograničenom odgovornošću za trgovinu, OIB 44521798358</item>
    </izvorni_sadrzaj>
    <derivirana_varijabla naziv="DomainObject.Predmet.ProtuStrankaListFormatedOIB_1">
      <item>RI - PETROL VELEPRODAJA društvo s ograničenom odgovornošću za trgovinu, OIB 44521798358</item>
    </derivirana_varijabla>
  </DomainObject.Predmet.ProtuStrankaListFormatedOIB>
  <DomainObject.Predmet.ProtuStrankaListFormatedWithAdress>
    <izvorni_sadrzaj>
      <item>RI - PETROL VELEPRODAJA društvo s ograničenom odgovornošću za trgovinu, Pavla Pejačevića 25, 31000 Osijek</item>
    </izvorni_sadrzaj>
    <derivirana_varijabla naziv="DomainObject.Predmet.ProtuStrankaListFormatedWithAdress_1">
      <item>RI - PETROL VELEPRODAJA društvo s ograničenom odgovornošću za trgovinu, Pavla Pejačevića 25, 31000 Osijek</item>
    </derivirana_varijabla>
  </DomainObject.Predmet.ProtuStrankaListFormatedWithAdress>
  <DomainObject.Predmet.ProtuStrankaListFormatedWithAdressOIB>
    <izvorni_sadrzaj>
      <item>RI - PETROL VELEPRODAJA društvo s ograničenom odgovornošću za trgovinu, OIB 44521798358, Pavla Pejačevića 25, 31000 Osijek</item>
    </izvorni_sadrzaj>
    <derivirana_varijabla naziv="DomainObject.Predmet.ProtuStrankaListFormatedWithAdressOIB_1">
      <item>RI - PETROL VELEPRODAJA društvo s ograničenom odgovornošću za trgovinu, OIB 44521798358, Pavla Pejačevića 25, 31000 Osijek</item>
    </derivirana_varijabla>
  </DomainObject.Predmet.ProtuStrankaListFormatedWithAdressOIB>
  <DomainObject.Predmet.ProtuStrankaListNazivFormated>
    <izvorni_sadrzaj>
      <item>RI - PETROL VELEPRODAJA društvo s ograničenom odgovornošću za trgovinu</item>
    </izvorni_sadrzaj>
    <derivirana_varijabla naziv="DomainObject.Predmet.ProtuStrankaListNazivFormated_1">
      <item>RI - PETROL VELEPRODAJA društvo s ograničenom odgovornošću za trgovinu</item>
    </derivirana_varijabla>
  </DomainObject.Predmet.ProtuStrankaListNazivFormated>
  <DomainObject.Predmet.ProtuStrankaListNazivFormatedOIB>
    <izvorni_sadrzaj>
      <item>RI - PETROL VELEPRODAJA društvo s ograničenom odgovornošću za trgovinu, OIB 44521798358</item>
    </izvorni_sadrzaj>
    <derivirana_varijabla naziv="DomainObject.Predmet.ProtuStrankaListNazivFormatedOIB_1">
      <item>RI - PETROL VELEPRODAJA društvo s ograničenom odgovornošću za trgovinu, OIB 44521798358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RI - PETROL VELEPRODAJA društvo s ograničenom odgovornošću za trgovinu</izvorni_sadrzaj>
    <derivirana_varijabla naziv="DomainObject.Predmet.ProtustrankaIDrugi_1">RI - PETROL VELEPRODAJA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RI - PETROL VELEPRODAJA društvo s ograničenom odgovornošću za trgovinu, OIB 44521798358, Pavla Pejačevića 25, 31000 Osijek</izvorni_sadrzaj>
    <derivirana_varijabla naziv="DomainObject.Predmet.ProtustrankaIDrugiAdressOIB_1">RI - PETROL VELEPRODAJA društvo s ograničenom odgovornošću za trgovinu, OIB 44521798358, Pavla Pejačevića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RI - PETROL VELEPRODAJA društvo s ograničenom odgovornošću za trgovinu</item>
    </izvorni_sadrzaj>
    <derivirana_varijabla naziv="DomainObject.Predmet.SudioniciListNaziv_1">
      <item>FINA RC OSIJEK</item>
      <item>RI - PETROL VELEPRODAJA društvo s ograničenom odgovornošću za trgovinu</item>
    </derivirana_varijabla>
  </DomainObject.Predmet.SudioniciListNaziv>
  <DomainObject.Predmet.SudioniciListAdressOIB>
    <izvorni_sadrzaj>
      <item>FINA RC OSIJEK, OIB 85821130368</item>
      <item>RI - PETROL VELEPRODAJA društvo s ograničenom odgovornošću za trgovinu, OIB 44521798358, Pavla Pejačevića 25,31000 Osijek</item>
    </izvorni_sadrzaj>
    <derivirana_varijabla naziv="DomainObject.Predmet.SudioniciListAdressOIB_1">
      <item>FINA RC OSIJEK, OIB 85821130368</item>
      <item>RI - PETROL VELEPRODAJA društvo s ograničenom odgovornošću za trgovinu, OIB 44521798358, Pavla Pejačevića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44521798358</item>
    </izvorni_sadrzaj>
    <derivirana_varijabla naziv="DomainObject.Predmet.SudioniciListNazivOIB_1">
      <item>, OIB 85821130368</item>
      <item>, OIB 44521798358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1986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2018-01-15T07:47:00Z</dcterms:created>
  <dc:creator>korisnik</dc:creator>
  <cp:lastModifiedBy>Ljiljana Floršić</cp:lastModifiedBy>
  <cp:lastPrinted>2018-01-15T07:47:00Z</cp:lastPrinted>
  <dcterms:modified xmlns:xsi="http://www.w3.org/2001/XMLSchema-instance" xsi:type="dcterms:W3CDTF">2018-01-15T08:28:00Z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