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d6e6" w14:paraId="54dd6e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3BA" w:rsidP="001323BA" w:rsidR="001323BA" w:rsidRPr="001323BA">
      <w:pPr>
        <w:pStyle w:val="Bezproreda"/>
        <w:rPr>
          <w:b/>
        </w:rPr>
      </w:pPr>
      <w:r>
        <w:t xml:space="preserve">     </w:t>
      </w:r>
      <w:r w:rsidRPr="001323BA">
        <w:rPr>
          <w:b/>
        </w:rPr>
        <w:t>REPUBLIKA HRVATSKA                                                Broj: 14. St-1772/2015.</w:t>
      </w:r>
    </w:p>
    <w:p w:rsidRDefault="001323BA" w:rsidP="001323BA" w:rsidR="001323BA" w:rsidRPr="001323BA">
      <w:pPr>
        <w:pStyle w:val="Bezproreda"/>
        <w:rPr>
          <w:b/>
        </w:rPr>
      </w:pPr>
      <w:r w:rsidRPr="001323BA">
        <w:rPr>
          <w:b/>
        </w:rPr>
        <w:t xml:space="preserve">  TRGOVAČKI SUD U SPLITU                                           </w:t>
      </w:r>
    </w:p>
    <w:p w:rsidRDefault="001323BA" w:rsidP="001323BA" w:rsidR="001323BA" w:rsidRPr="001323BA">
      <w:pPr>
        <w:pStyle w:val="Bezproreda"/>
        <w:rPr>
          <w:b/>
        </w:rPr>
      </w:pPr>
      <w:r w:rsidRPr="001323BA">
        <w:rPr>
          <w:b/>
        </w:rPr>
        <w:t xml:space="preserve"> </w:t>
      </w:r>
      <w:proofErr w:type="spellStart"/>
      <w:r w:rsidRPr="001323BA">
        <w:rPr>
          <w:b/>
        </w:rPr>
        <w:t>Sukoišanska</w:t>
      </w:r>
      <w:proofErr w:type="spellEnd"/>
      <w:r w:rsidRPr="001323BA">
        <w:rPr>
          <w:b/>
        </w:rPr>
        <w:t xml:space="preserve"> 6. - 21 000  S P L I T</w:t>
      </w:r>
    </w:p>
    <w:p w:rsidRDefault="001323BA" w:rsidP="001323BA" w:rsidR="001323B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323BA" w:rsidP="001323BA" w:rsidR="001323BA">
      <w:pPr>
        <w:jc w:val="center"/>
        <w:rPr>
          <w:b/>
        </w:rPr>
      </w:pPr>
      <w:r>
        <w:rPr>
          <w:b/>
        </w:rPr>
        <w:t>Z A K L J U Č A K</w:t>
      </w:r>
    </w:p>
    <w:p w:rsidRDefault="001323BA" w:rsidP="001323BA" w:rsidR="001323BA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KIM, društvo s ograničenom odgovornošću za trgovinu na veliko i malo, proizvodnju i promet, Mravince, </w:t>
      </w:r>
      <w:proofErr w:type="spellStart"/>
      <w:r>
        <w:t>Bulj</w:t>
      </w:r>
      <w:proofErr w:type="spellEnd"/>
      <w:r>
        <w:t xml:space="preserve"> Jakova 179., OIB: 97231946121, MBS: 060055056,  28. lipnja 2017.</w:t>
      </w:r>
    </w:p>
    <w:p w:rsidRDefault="001323BA" w:rsidP="001323BA" w:rsidR="001323BA">
      <w:pPr>
        <w:jc w:val="center"/>
      </w:pPr>
      <w:r>
        <w:t>z a k l j u č i o    j e</w:t>
      </w:r>
    </w:p>
    <w:p w:rsidRDefault="001323BA" w:rsidP="001323BA" w:rsidR="001323BA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1323BA" w:rsidP="001323BA" w:rsidR="001323BA">
      <w:pPr>
        <w:jc w:val="both"/>
      </w:pPr>
      <w:r>
        <w:rPr>
          <w:b/>
        </w:rPr>
        <w:t xml:space="preserve">2. </w:t>
      </w:r>
      <w:r>
        <w:t xml:space="preserve">Poziva se Miro </w:t>
      </w:r>
      <w:proofErr w:type="spellStart"/>
      <w:r>
        <w:t>Kopilaš</w:t>
      </w:r>
      <w:proofErr w:type="spellEnd"/>
      <w:r>
        <w:t xml:space="preserve">, iz Mravinca, </w:t>
      </w:r>
      <w:proofErr w:type="spellStart"/>
      <w:r>
        <w:t>Bulj</w:t>
      </w:r>
      <w:proofErr w:type="spellEnd"/>
      <w:r>
        <w:t xml:space="preserve"> Jakova 179,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1323BA" w:rsidP="001323BA" w:rsidR="001323BA">
      <w:pPr>
        <w:ind w:firstLine="708"/>
        <w:jc w:val="center"/>
      </w:pPr>
      <w:r>
        <w:t>U Splitu, 28. lipnja 2017.</w:t>
      </w:r>
    </w:p>
    <w:p w:rsidRDefault="001323BA" w:rsidP="001323BA" w:rsidR="001323BA">
      <w:pPr>
        <w:ind w:firstLine="708"/>
        <w:jc w:val="right"/>
      </w:pPr>
      <w:r>
        <w:t>S U D A C</w:t>
      </w:r>
    </w:p>
    <w:p w:rsidRDefault="001323BA" w:rsidP="001323BA" w:rsidR="001323BA">
      <w:pPr>
        <w:ind w:firstLine="708"/>
        <w:jc w:val="right"/>
      </w:pPr>
      <w:r>
        <w:t>Jozo Ćaleta</w:t>
      </w:r>
    </w:p>
    <w:p w:rsidRDefault="001323BA" w:rsidP="001323BA" w:rsidR="001323BA">
      <w:pPr>
        <w:jc w:val="both"/>
      </w:pPr>
      <w:r>
        <w:t>Pravna pouka: Protiv ovog Zaključka nije dopušten pravni lijek.</w:t>
      </w:r>
    </w:p>
    <w:p w:rsidRDefault="001323BA" w:rsidP="001323BA" w:rsidR="001323BA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1323BA" w:rsidP="001323BA" w:rsidR="001323BA">
      <w:pPr>
        <w:pStyle w:val="Bezproreda"/>
      </w:pPr>
      <w:r>
        <w:t xml:space="preserve">            2) Miro </w:t>
      </w:r>
      <w:proofErr w:type="spellStart"/>
      <w:r>
        <w:t>Kopilaš</w:t>
      </w:r>
      <w:proofErr w:type="spellEnd"/>
      <w:r>
        <w:t xml:space="preserve">, Mravinci, </w:t>
      </w:r>
      <w:proofErr w:type="spellStart"/>
      <w:r>
        <w:t>Bulj</w:t>
      </w:r>
      <w:proofErr w:type="spellEnd"/>
      <w:r>
        <w:t xml:space="preserve"> Jakova 179,</w:t>
      </w:r>
    </w:p>
    <w:p w:rsidRDefault="001323BA" w:rsidP="001323BA" w:rsidR="001323BA">
      <w:pPr>
        <w:pStyle w:val="Bezproreda"/>
      </w:pPr>
      <w:r>
        <w:t xml:space="preserve">            3) Mrežna stranica e-Oglasna ploča sudova – rok: 30. dana,</w:t>
      </w:r>
    </w:p>
    <w:p w:rsidRDefault="001323BA" w:rsidP="001323BA" w:rsidR="001323BA">
      <w:pPr>
        <w:pStyle w:val="Bezproreda"/>
      </w:pPr>
      <w:r>
        <w:t xml:space="preserve">            4) Spis.</w:t>
      </w:r>
    </w:p>
    <w:p w:rsidRDefault="001323BA" w:rsidP="001323BA" w:rsidR="001323BA">
      <w:pPr>
        <w:jc w:val="both"/>
      </w:pPr>
      <w:r>
        <w:t>Split, 28. lipnja 2017.                                                                    SUDAC:</w:t>
      </w:r>
    </w:p>
    <w:p w:rsidRDefault="001323BA" w:rsidP="001323BA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3BA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St-1772/2015-10</izvorni_sadrzaj>
    <derivirana_varijabla naziv="DomainObject.Oznaka_1">St-1772/2015-10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srpnja 2016.</izvorni_sadrzaj>
    <derivirana_varijabla naziv="DomainObject.Predmet.DatumArhiviranja_1">14.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>24. lipnja 2066.</izvorni_sadrzaj>
    <derivirana_varijabla naziv="DomainObject.Predmet.DatumRokaCuvanja_1">24. lipnja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2016.</izvorni_sadrzaj>
    <derivirana_varijabla naziv="DomainObject.Predmet.DatumZatvaranja_1">14.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hr.ibm.icms.common.model.sluzbeneosobe.Referada@66896689[id=137, dbStatus=null, naziv=Referada 14, oznaka=null, sudac=null] &lt;-hr.ibm.icms.common.model.sluzbeneosobe.Referada@66896689[status dodjele: =false]</izvorni_sadrzaj>
    <derivirana_varijabla naziv="DomainObject.Predmet.MjestoCuvanja_1">hr.ibm.icms.common.model.sluzbeneosobe.Referada@66896689[id=137, dbStatus=null, naziv=Referada 14, oznaka=null, sudac=null] &lt;-hr.ibm.icms.common.model.sluzbeneosobe.Referada@66896689[status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St-1772/2015</izvorni_sadrzaj>
    <derivirana_varijabla naziv="DomainObject.Predmet.OznakaBroj_1">St-1772/2015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društvo s ograničenom odgovornošću za trgovinu na veliko i malo, proizvodnju i promet</izvorni_sadrzaj>
    <derivirana_varijabla naziv="DomainObject.Predmet.ProtustrankaFormated_1">  KIM društvo s ograničenom odgovornošću za trgovinu na veliko i malo, proizvodnju i promet</derivirana_varijabla>
  </DomainObject.Predmet.ProtustrankaFormated>
  <DomainObject.Predmet.ProtustrankaFormatedOIB>
    <izvorni_sadrzaj>  KIM društvo s ograničenom odgovornošću za trgovinu na veliko i malo, proizvodnju i promet, OIB 97231846121</izvorni_sadrzaj>
    <derivirana_varijabla naziv="DomainObject.Predmet.ProtustrankaFormatedOIB_1">  KIM društvo s ograničenom odgovornošću za trgovinu na veliko i malo, proizvodnju i promet, OIB 97231846121</derivirana_varijabla>
  </DomainObject.Predmet.ProtustrankaFormatedOIB>
  <DomainObject.Predmet.ProtustrankaFormatedWithAdress>
    <izvorni_sadrzaj> KIM društvo s ograničenom odgovornošću za trgovinu na veliko i malo, proizvodnju i promet, Bulj Jakova 179, 21210 Mravince</izvorni_sadrzaj>
    <derivirana_varijabla naziv="DomainObject.Predmet.ProtustrankaFormatedWithAdress_1"> KIM društvo s ograničenom odgovornošću za trgovinu na veliko i malo, proizvodnju i promet, Bulj Jakova 179, 21210 Mravince</derivirana_varijabla>
  </DomainObject.Predmet.ProtustrankaFormatedWithAdress>
  <DomainObject.Predmet.ProtustrankaFormatedWithAdressOIB>
    <izvorni_sadrzaj> KIM društvo s ograničenom odgovornošću za trgovinu na veliko i malo, proizvodnju i promet, OIB 97231846121, Bulj Jakova 179, 21210 Mravince</izvorni_sadrzaj>
    <derivirana_varijabla naziv="DomainObject.Predmet.ProtustrankaFormatedWithAdressOIB_1"> KIM društvo s ograničenom odgovornošću za trgovinu na veliko i malo, proizvodnju i promet, OIB 97231846121, Bulj Jakova 179, 21210 Mravince</derivirana_varijabla>
  </DomainObject.Predmet.ProtustrankaFormatedWithAdressOIB>
  <DomainObject.Predmet.ProtustrankaWithAdress>
    <izvorni_sadrzaj>KIM društvo s ograničenom odgovornošću za trgovinu na veliko i malo, proizvodnju i promet Bulj Jakova 179, 21210 Mravince</izvorni_sadrzaj>
    <derivirana_varijabla naziv="DomainObject.Predmet.ProtustrankaWithAdress_1">KIM društvo s ograničenom odgovornošću za trgovinu na veliko i malo, proizvodnju i promet Bulj Jakova 179, 21210 Mravince</derivirana_varijabla>
  </DomainObject.Predmet.ProtustrankaWithAdress>
  <DomainObject.Predmet.ProtustrankaWithAdressOIB>
    <izvorni_sadrzaj>KIM društvo s ograničenom odgovornošću za trgovinu na veliko i malo, proizvodnju i promet, OIB 97231846121, Bulj Jakova 179, 21210 Mravince</izvorni_sadrzaj>
    <derivirana_varijabla naziv="DomainObject.Predmet.ProtustrankaWithAdressOIB_1">KIM društvo s ograničenom odgovornošću za trgovinu na veliko i malo, proizvodnju i promet, OIB 97231846121, Bulj Jakova 179, 21210 Mravince</derivirana_varijabla>
  </DomainObject.Predmet.ProtustrankaWithAdressOIB>
  <DomainObject.Predmet.ProtustrankaNazivFormated>
    <izvorni_sadrzaj>KIM društvo s ograničenom odgovornošću za trgovinu na veliko i malo, proizvodnju i promet</izvorni_sadrzaj>
    <derivirana_varijabla naziv="DomainObject.Predmet.ProtustrankaNazivFormated_1">KIM društvo s ograničenom odgovornošću za trgovinu na veliko i malo, proizvodnju i promet</derivirana_varijabla>
  </DomainObject.Predmet.ProtustrankaNazivFormated>
  <DomainObject.Predmet.ProtustrankaNazivFormatedOIB>
    <izvorni_sadrzaj>KIM društvo s ograničenom odgovornošću za trgovinu na veliko i malo, proizvodnju i promet, OIB 97231846121</izvorni_sadrzaj>
    <derivirana_varijabla naziv="DomainObject.Predmet.ProtustrankaNazivFormatedOIB_1">KIM društvo s ograničenom odgovornošću za trgovinu na veliko i malo, proizvodnju i promet, OIB 97231846121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1478173.44</izvorni_sadrzaj>
    <derivirana_varijabla naziv="DomainObject.Predmet.TrenutnaVrijednost_1">1478173.44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KIM društvo s ograničenom odgovornošću za trgovinu na veliko i malo, proizvodnju i promet</item>
    </izvorni_sadrzaj>
    <derivirana_varijabla naziv="DomainObject.Predmet.ProtuStrankaListFormated_1">
      <item>KIM društvo s ograničenom odgovornošću za trgovinu na veliko i malo, proizvodnju i promet</item>
    </derivirana_varijabla>
  </DomainObject.Predmet.ProtuStrankaListFormated>
  <DomainObject.Predmet.ProtuStrankaListFormatedOIB>
    <izvorni_sadrzaj>
      <item>KIM društvo s ograničenom odgovornošću za trgovinu na veliko i malo, proizvodnju i promet, OIB 97231846121</item>
    </izvorni_sadrzaj>
    <derivirana_varijabla naziv="DomainObject.Predmet.ProtuStrankaListFormatedOIB_1">
      <item>KIM društvo s ograničenom odgovornošću za trgovinu na veliko i malo, proizvodnju i promet, OIB 97231846121</item>
    </derivirana_varijabla>
  </DomainObject.Predmet.ProtuStrankaListFormatedOIB>
  <DomainObject.Predmet.ProtuStrankaListFormatedWithAdress>
    <izvorni_sadrzaj>
      <item>KIM društvo s ograničenom odgovornošću za trgovinu na veliko i malo, proizvodnju i promet, Bulj Jakova 179, 21210 Mravince</item>
    </izvorni_sadrzaj>
    <derivirana_varijabla naziv="DomainObject.Predmet.ProtuStrankaListFormatedWithAdress_1">
      <item>KIM društvo s ograničenom odgovornošću za trgovinu na veliko i malo, proizvodnju i promet, Bulj Jakova 179, 21210 Mravince</item>
    </derivirana_varijabla>
  </DomainObject.Predmet.ProtuStrankaListFormatedWithAdress>
  <DomainObject.Predmet.ProtuStrankaListFormatedWithAdressOIB>
    <izvorni_sadrzaj>
      <item>KIM društvo s ograničenom odgovornošću za trgovinu na veliko i malo, proizvodnju i promet, OIB 97231846121, Bulj Jakova 179, 21210 Mravince</item>
    </izvorni_sadrzaj>
    <derivirana_varijabla naziv="DomainObject.Predmet.ProtuStrankaListFormatedWithAdressOIB_1">
      <item>KIM društvo s ograničenom odgovornošću za trgovinu na veliko i malo, proizvodnju i promet, OIB 97231846121, Bulj Jakova 179, 21210 Mravince</item>
    </derivirana_varijabla>
  </DomainObject.Predmet.ProtuStrankaListFormatedWithAdressOIB>
  <DomainObject.Predmet.ProtuStrankaListNazivFormated>
    <izvorni_sadrzaj>
      <item>KIM društvo s ograničenom odgovornošću za trgovinu na veliko i malo, proizvodnju i promet</item>
    </izvorni_sadrzaj>
    <derivirana_varijabla naziv="DomainObject.Predmet.ProtuStrankaListNazivFormated_1">
      <item>KIM društvo s ograničenom odgovornošću za trgovinu na veliko i malo, proizvodnju i promet</item>
    </derivirana_varijabla>
  </DomainObject.Predmet.ProtuStrankaListNazivFormated>
  <DomainObject.Predmet.ProtuStrankaListNazivFormatedOIB>
    <izvorni_sadrzaj>
      <item>KIM društvo s ograničenom odgovornošću za trgovinu na veliko i malo, proizvodnju i promet, OIB 97231846121</item>
    </izvorni_sadrzaj>
    <derivirana_varijabla naziv="DomainObject.Predmet.ProtuStrankaListNazivFormatedOIB_1">
      <item>KIM društvo s ograničenom odgovornošću za trgovinu na veliko i malo, proizvodnju i promet, OIB 97231846121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St-1772/2015-10</izvorni_sadrzaj>
    <derivirana_varijabla naziv="DomainObject.PoslovniBrojDokumenta_1">St-1772/2015-10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KIM društvo s ograničenom odgovornošću za trgovinu na veliko i malo, proizvodnju i promet</izvorni_sadrzaj>
    <derivirana_varijabla naziv="DomainObject.Predmet.ProtustrankaIDrugi_1">KIM društvo s ograničenom odgovornošću za trgovinu na veliko i malo, proizvodnju i promet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KIM društvo s ograničenom odgovornošću za trgovinu na veliko i malo, proizvodnju i promet, OIB 97231846121, Bulj Jakova 179, 21210 Mravince</izvorni_sadrzaj>
    <derivirana_varijabla naziv="DomainObject.Predmet.ProtustrankaIDrugiAdressOIB_1">KIM društvo s ograničenom odgovornošću za trgovinu na veliko i malo, proizvodnju i promet, OIB 97231846121, Bulj Jakova 179,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St-1772/2015-5</izvorni_sadrzaj>
    <derivirana_varijabla naziv="DomainObject.Predmet.OdlukaRjesenje.Oznaka_1">St-1772/2015-5</derivirana_varijabla>
  </DomainObject.Predmet.OdlukaRjesenje.Oznaka>
  <DomainObject.Predmet.SudioniciListNaziv>
    <izvorni_sadrzaj>
      <item>KIM društvo s ograničenom odgovornošću za trgovinu na veliko i malo, proizvodnju i promet</item>
      <item>FINANCIJSKA AGENCIJA RC SPLIT</item>
    </izvorni_sadrzaj>
    <derivirana_varijabla naziv="DomainObject.Predmet.SudioniciListNaziv_1">
      <item>KIM društvo s ograničenom odgovornošću za trgovinu na veliko i malo, proizvodnju i promet</item>
      <item>FINANCIJSKA AGENCIJA RC SPLIT</item>
    </derivirana_varijabla>
  </DomainObject.Predmet.SudioniciListNaziv>
  <DomainObject.Predmet.SudioniciListAdressOIB>
    <izvorni_sadrzaj>
      <item>KIM društvo s ograničenom odgovornošću za trgovinu na veliko i malo, proizvodnju i promet, OIB 97231846121, Bulj Jakova 179,21210 Mravince</item>
      <item>FINANCIJSKA AGENCIJA RC SPLIT, OIB 85821130368, Mažuranićeva 24b,21000 Split</item>
    </izvorni_sadrzaj>
    <derivirana_varijabla naziv="DomainObject.Predmet.SudioniciListAdressOIB_1">
      <item>KIM društvo s ograničenom odgovornošću za trgovinu na veliko i malo, proizvodnju i promet, OIB 97231846121, Bulj Jakova 179,21210 Mravince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6393C-9FC9-4EB3-BF1E-157DA0D76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1555</properties:Characters>
  <properties:Lines>35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St-1772/2015-10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