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d423" w14:paraId="dc1d423" w:rsidRDefault="00A81E3F" w:rsidP="00A81E3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81E3F" w:rsidR="00AE649C" w:rsidRPr="00B76F3C">
      <w:pPr>
        <w:pStyle w:val="NormaleSPIS"/>
        <w:spacing w:after="0"/>
      </w:pPr>
    </w:p>
    <w:p w:rsidRDefault="00A81E3F" w:rsidP="00A81E3F" w:rsidR="00A81E3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81E3F" w:rsidP="00A81E3F" w:rsidR="00A81E3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81E3F" w:rsidP="00A81E3F" w:rsidR="00A81E3F" w:rsidRPr="00A81E3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81E3F" w:rsidP="00A81E3F" w:rsidR="00A81E3F">
      <w:pPr>
        <w:spacing w:after="0"/>
        <w:jc w:val="right"/>
      </w:pPr>
      <w:r>
        <w:t>Poslovni broj: 2 St-625/2017-6</w:t>
      </w:r>
    </w:p>
    <w:p w:rsidRDefault="00A81E3F" w:rsidP="00A81E3F" w:rsidR="00A81E3F">
      <w:pPr>
        <w:spacing w:after="0"/>
      </w:pPr>
    </w:p>
    <w:p w:rsidRDefault="00A81E3F" w:rsidP="00A81E3F" w:rsidR="00A81E3F">
      <w:pPr>
        <w:spacing w:after="0"/>
      </w:pPr>
    </w:p>
    <w:p w:rsidRDefault="00A81E3F" w:rsidP="00A81E3F" w:rsidR="00A81E3F">
      <w:pPr>
        <w:spacing w:after="0"/>
        <w:jc w:val="center"/>
      </w:pPr>
      <w:r>
        <w:t>U  I M E   R E P U B L I K E   H R V A T S K E</w:t>
      </w:r>
    </w:p>
    <w:p w:rsidRDefault="00A81E3F" w:rsidP="00A81E3F" w:rsidR="00A81E3F">
      <w:pPr>
        <w:spacing w:after="0"/>
        <w:jc w:val="center"/>
      </w:pPr>
    </w:p>
    <w:p w:rsidRDefault="00A81E3F" w:rsidP="00A81E3F" w:rsidR="00A81E3F">
      <w:pPr>
        <w:spacing w:after="0"/>
        <w:jc w:val="center"/>
      </w:pPr>
      <w:r>
        <w:t xml:space="preserve"> R J E Š E N J E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  <w:r>
        <w:t xml:space="preserve">Trgovački sud u Bjelovaru, po sudskom savjetniku Miroslavu Lovrekoviću, u skraćenom stečajnom postupku nad dužnikom INDIGO KOMUNIKACIJE d.o.o. za savjetovanje i odnose s javnošću, Zagreb, Bijenik 1, MBS: 080631614, OIB: 60152126700, 3. kolovoza 2018.  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center"/>
      </w:pPr>
      <w:r>
        <w:t>r i j e š i o   j e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  <w:rPr>
          <w:szCs w:val="20"/>
        </w:rPr>
      </w:pPr>
      <w:r>
        <w:tab/>
        <w:t>1. Otvara se skraćeni stečajni postupak nad dužnikom INDIGO KOMUNIKACIJE d.o.o. za savjetovanje i odnose s javnošću, Zagreb, Bijenik 1, MBS: 080631614, OIB: 60152126700.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  <w:rPr>
          <w:szCs w:val="20"/>
        </w:rPr>
      </w:pPr>
      <w:r>
        <w:tab/>
        <w:t>3. Zaključuje se skraćeni stečajni postupak nad dužnikom INDIGO KOMUNIKACIJE d.o.o. za savjetovanje i odnose s javnošću, Zagreb, Bijenik 1, MBS: 080631614, OIB: 60152126700.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  <w:r>
        <w:tab/>
        <w:t>4. Stečajni postupak je otvoren i zaključen s danom 3. kolovoza 2018. godine u 9,30 sati, kada je ovo rješenje objavljeno na e-oglasnoj ploči ovoga suda.</w:t>
      </w:r>
    </w:p>
    <w:p w:rsidRDefault="00A81E3F" w:rsidP="00A81E3F" w:rsidR="00A81E3F">
      <w:pPr>
        <w:pStyle w:val="Bezproreda"/>
        <w:spacing w:after="0"/>
        <w:jc w:val="both"/>
      </w:pPr>
    </w:p>
    <w:p w:rsidRDefault="00A81E3F" w:rsidP="00A81E3F" w:rsidR="00A81E3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81E3F" w:rsidP="00A81E3F" w:rsidR="00A81E3F">
      <w:pPr>
        <w:spacing w:after="0"/>
        <w:jc w:val="both"/>
        <w:rPr>
          <w:rFonts w:cs="Times New Roman"/>
        </w:rPr>
      </w:pPr>
    </w:p>
    <w:p w:rsidRDefault="00A81E3F" w:rsidP="00A81E3F" w:rsidR="00A81E3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center"/>
      </w:pPr>
      <w:r>
        <w:t>Obrazloženje</w:t>
      </w:r>
    </w:p>
    <w:p w:rsidRDefault="00A81E3F" w:rsidP="00A81E3F" w:rsidR="00A81E3F">
      <w:pPr>
        <w:spacing w:after="0"/>
        <w:jc w:val="center"/>
      </w:pPr>
    </w:p>
    <w:p w:rsidRDefault="00A81E3F" w:rsidP="00A81E3F" w:rsidR="00A81E3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 oglasom poslovni broj St-625/2017-2,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81E3F" w:rsidP="00A81E3F" w:rsidR="00A81E3F">
      <w:pPr>
        <w:pStyle w:val="Bezproreda"/>
        <w:spacing w:after="0"/>
        <w:jc w:val="both"/>
      </w:pPr>
    </w:p>
    <w:p w:rsidRDefault="00A81E3F" w:rsidP="00A81E3F" w:rsidR="00A81E3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81E3F" w:rsidP="00A81E3F" w:rsidR="00A81E3F">
      <w:pPr>
        <w:spacing w:after="0"/>
        <w:ind w:firstLine="851"/>
        <w:jc w:val="both"/>
      </w:pPr>
    </w:p>
    <w:p w:rsidRDefault="00A81E3F" w:rsidP="00A81E3F" w:rsidR="00A81E3F">
      <w:pPr>
        <w:spacing w:after="0"/>
        <w:jc w:val="center"/>
      </w:pPr>
      <w:r>
        <w:t>U Bjelovaru 3. kolovoza 2018.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ind w:firstLine="720" w:left="4320"/>
      </w:pPr>
      <w:r>
        <w:t>SUDSKI SAVJETNIK</w:t>
      </w:r>
    </w:p>
    <w:p w:rsidRDefault="00A81E3F" w:rsidP="00A81E3F" w:rsidR="00A81E3F">
      <w:pPr>
        <w:spacing w:after="0"/>
        <w:ind w:firstLine="4111"/>
      </w:pPr>
      <w:r>
        <w:tab/>
        <w:t xml:space="preserve">     MIROSLAV LOVREKOVIĆ, v.r.</w:t>
      </w:r>
    </w:p>
    <w:p w:rsidRDefault="00A81E3F" w:rsidP="00A81E3F" w:rsidR="00A81E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81E3F" w:rsidP="00A81E3F" w:rsidR="00A81E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81E3F" w:rsidP="00A81E3F" w:rsidR="00A81E3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81E3F" w:rsidP="00A81E3F" w:rsidR="00A81E3F">
      <w:pPr>
        <w:spacing w:after="0"/>
        <w:jc w:val="both"/>
      </w:pPr>
    </w:p>
    <w:p w:rsidRDefault="00A81E3F" w:rsidP="00A81E3F" w:rsidR="00A81E3F">
      <w:pPr>
        <w:spacing w:after="0"/>
        <w:jc w:val="both"/>
      </w:pPr>
    </w:p>
    <w:p w:rsidRDefault="00A81E3F" w:rsidP="00A81E3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81E3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075174"/>
      <w:docPartObj>
        <w:docPartGallery w:val="Page Numbers (Top of Page)"/>
        <w:docPartUnique/>
      </w:docPartObj>
    </w:sdtPr>
    <w:sdtContent>
      <w:p w:rsidRDefault="00A81E3F" w:rsidP="00A81E3F" w:rsidR="00A81E3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DC8">
          <w:t>2</w:t>
        </w:r>
        <w:r>
          <w:fldChar w:fldCharType="end"/>
        </w:r>
      </w:p>
    </w:sdtContent>
  </w:sdt>
  <w:p w:rsidRDefault="00A81E3F" w:rsidP="00A81E3F" w:rsidR="008333A9">
    <w:pPr>
      <w:spacing w:after="0"/>
      <w:jc w:val="right"/>
    </w:pPr>
    <w:r>
      <w:t>Poslovni broj: 2 St-625/2017-6</w:t>
    </w:r>
  </w:p>
  <w:p w:rsidRDefault="00A81E3F" w:rsidP="00A81E3F" w:rsidR="00A81E3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3DC8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E3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28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42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St-625/2017-6</izvorni_sadrzaj>
    <derivirana_varijabla naziv="DomainObject.Oznaka_1">St-625/2017-6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INDIGO KOMUNIKACIJE d.o.o. za savjetovanje i odnose s javnošću zastupanog po punomoćniku Andrija Popović; Ivana Nikolić Popović</izvorni_sadrzaj>
    <derivirana_varijabla naziv="DomainObject.Predmet.ProtustrankaFormated_1">  INDIGO KOMUNIKACIJE d.o.o. za savjetovanje i odnose s javnošću zastupanog po punomoćniku Andrija Popović; Ivana Nikolić Popović</derivirana_varijabla>
  </DomainObject.Predmet.ProtustrankaFormated>
  <DomainObject.Predmet.ProtustrankaFormatedOIB>
    <izvorni_sadrzaj>  INDIGO KOMUNIKACIJE d.o.o. za savjetovanje i odnose s javnošću, OIB 60152126700 zastupanog po punomoćniku Andrija Popović; Ivana Nikolić Popović</izvorni_sadrzaj>
    <derivirana_varijabla naziv="DomainObject.Predmet.ProtustrankaFormatedOIB_1">  INDIGO KOMUNIKACIJE d.o.o. za savjetovanje i odnose s javnošću, OIB 60152126700 zastupanog po punomoćniku Andrija Popović; Ivana Nikolić Popović</derivirana_varijabla>
  </DomainObject.Predmet.ProtustrankaFormatedOIB>
  <DomainObject.Predmet.ProtustrankaFormatedWithAdress>
    <izvorni_sadrzaj> INDIGO KOMUNIKACIJE d.o.o. za savjetovanje i odnose s javnošću, Bijenik 1, 10000 Zagreb zastupanog po punomoćniku Andrija Popović; Ivana Nikolić Popović</izvorni_sadrzaj>
    <derivirana_varijabla naziv="DomainObject.Predmet.ProtustrankaFormatedWithAdress_1"> INDIGO KOMUNIKACIJE d.o.o. za savjetovanje i odnose s javnošću, Bijenik 1, 10000 Zagreb zastupanog po punomoćniku Andrija Popović; Ivana Nikolić Popović</derivirana_varijabla>
  </DomainObject.Predmet.ProtustrankaFormatedWithAdress>
  <DomainObject.Predmet.ProtustrankaFormatedWithAdressOIB>
    <izvorni_sadrzaj> INDIGO KOMUNIKACIJE d.o.o. za savjetovanje i odnose s javnošću, OIB 60152126700, Bijenik 1, 10000 Zagreb zastupanog po punomoćniku Andrija Popović; Ivana Nikolić Popović</izvorni_sadrzaj>
    <derivirana_varijabla naziv="DomainObject.Predmet.ProtustrankaFormatedWithAdressOIB_1"> INDIGO KOMUNIKACIJE d.o.o. za savjetovanje i odnose s javnošću, OIB 60152126700, Bijenik 1, 10000 Zagreb zastupanog po punomoćniku Andrija Popović; Ivana Nikolić Popović</derivirana_varijabla>
  </DomainObject.Predmet.ProtustrankaFormatedWithAdressOIB>
  <DomainObject.Predmet.ProtustrankaWithAdress>
    <izvorni_sadrzaj>INDIGO KOMUNIKACIJE d.o.o. za savjetovanje i odnose s javnošću Bijenik 1, 10000 Zagreb</izvorni_sadrzaj>
    <derivirana_varijabla naziv="DomainObject.Predmet.ProtustrankaWithAdress_1">INDIGO KOMUNIKACIJE d.o.o. za savjetovanje i odnose s javnošću Bijenik 1, 10000 Zagreb</derivirana_varijabla>
  </DomainObject.Predmet.ProtustrankaWithAdress>
  <DomainObject.Predmet.ProtustrankaWithAdressOIB>
    <izvorni_sadrzaj>INDIGO KOMUNIKACIJE d.o.o. za savjetovanje i odnose s javnošću, OIB 60152126700, Bijenik 1, 10000 Zagreb</izvorni_sadrzaj>
    <derivirana_varijabla naziv="DomainObject.Predmet.ProtustrankaWithAdressOIB_1">INDIGO KOMUNIKACIJE d.o.o. za savjetovanje i odnose s javnošću, OIB 60152126700, Bijenik 1, 10000 Zagreb</derivirana_varijabla>
  </DomainObject.Predmet.ProtustrankaWithAdressOIB>
  <DomainObject.Predmet.ProtustrankaNazivFormated>
    <izvorni_sadrzaj>INDIGO KOMUNIKACIJE d.o.o. za savjetovanje i odnose s javnošću</izvorni_sadrzaj>
    <derivirana_varijabla naziv="DomainObject.Predmet.ProtustrankaNazivFormated_1">INDIGO KOMUNIKACIJE d.o.o. za savjetovanje i odnose s javnošću</derivirana_varijabla>
  </DomainObject.Predmet.ProtustrankaNazivFormated>
  <DomainObject.Predmet.ProtustrankaNazivFormatedOIB>
    <izvorni_sadrzaj>INDIGO KOMUNIKACIJE d.o.o. za savjetovanje i odnose s javnošću, OIB 60152126700</izvorni_sadrzaj>
    <derivirana_varijabla naziv="DomainObject.Predmet.ProtustrankaNazivFormatedOIB_1">INDIGO KOMUNIKACIJE d.o.o. za savjetovanje i odnose s javnošću, OIB 60152126700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INDIGO KOMUNIKACIJE d.o.o. za savjetovanje i odnose s javnošću zastupanog po punomoćniku Andrija Popović; Ivana Nikolić Popović</item>
    </izvorni_sadrzaj>
    <derivirana_varijabla naziv="DomainObject.Predmet.ProtuStrankaListFormated_1">
      <item>INDIGO KOMUNIKACIJE d.o.o. za savjetovanje i odnose s javnošću zastupanog po punomoćniku Andrija Popović; Ivana Nikolić Popović</item>
    </derivirana_varijabla>
  </DomainObject.Predmet.ProtuStrankaListFormated>
  <DomainObject.Predmet.ProtuStrankaListFormatedOIB>
    <izvorni_sadrzaj>
      <item>INDIGO KOMUNIKACIJE d.o.o. za savjetovanje i odnose s javnošću, OIB 60152126700 zastupanog po punomoćniku Andrija Popović; Ivana Nikolić Popović</item>
    </izvorni_sadrzaj>
    <derivirana_varijabla naziv="DomainObject.Predmet.ProtuStrankaListFormatedOIB_1">
      <item>INDIGO KOMUNIKACIJE d.o.o. za savjetovanje i odnose s javnošću, OIB 60152126700 zastupanog po punomoćniku Andrija Popović; Ivana Nikolić Popović</item>
    </derivirana_varijabla>
  </DomainObject.Predmet.ProtuStrankaListFormatedOIB>
  <DomainObject.Predmet.ProtuStrankaListFormatedWithAdress>
    <izvorni_sadrzaj>
      <item>INDIGO KOMUNIKACIJE d.o.o. za savjetovanje i odnose s javnošću, Bijenik 1, 10000 Zagreb zastupanog po punomoćniku Andrija Popović; Ivana Nikolić Popović</item>
    </izvorni_sadrzaj>
    <derivirana_varijabla naziv="DomainObject.Predmet.ProtuStrankaListFormatedWithAdress_1">
      <item>INDIGO KOMUNIKACIJE d.o.o. za savjetovanje i odnose s javnošću, Bijenik 1, 10000 Zagreb zastupanog po punomoćniku Andrija Popović; Ivana Nikolić Popović</item>
    </derivirana_varijabla>
  </DomainObject.Predmet.ProtuStrankaListFormatedWithAdress>
  <DomainObject.Predmet.ProtuStrankaListFormatedWithAdressOIB>
    <izvorni_sadrzaj>
      <item>INDIGO KOMUNIKACIJE d.o.o. za savjetovanje i odnose s javnošću, OIB 60152126700, Bijenik 1, 10000 Zagreb zastupanog po punomoćniku Andrija Popović; Ivana Nikolić Popović</item>
    </izvorni_sadrzaj>
    <derivirana_varijabla naziv="DomainObject.Predmet.ProtuStrankaListFormatedWithAdressOIB_1">
      <item>INDIGO KOMUNIKACIJE d.o.o. za savjetovanje i odnose s javnošću, OIB 60152126700, Bijenik 1, 10000 Zagreb zastupanog po punomoćniku Andrija Popović; Ivana Nikolić Popović</item>
    </derivirana_varijabla>
  </DomainObject.Predmet.ProtuStrankaListFormatedWithAdressOIB>
  <DomainObject.Predmet.ProtuStrankaListNazivFormated>
    <izvorni_sadrzaj>
      <item>INDIGO KOMUNIKACIJE d.o.o. za savjetovanje i odnose s javnošću</item>
    </izvorni_sadrzaj>
    <derivirana_varijabla naziv="DomainObject.Predmet.ProtuStrankaListNazivFormated_1">
      <item>INDIGO KOMUNIKACIJE d.o.o. za savjetovanje i odnose s javnošću</item>
    </derivirana_varijabla>
  </DomainObject.Predmet.ProtuStrankaListNazivFormated>
  <DomainObject.Predmet.ProtuStrankaListNazivFormatedOIB>
    <izvorni_sadrzaj>
      <item>INDIGO KOMUNIKACIJE d.o.o. za savjetovanje i odnose s javnošću, OIB 60152126700</item>
    </izvorni_sadrzaj>
    <derivirana_varijabla naziv="DomainObject.Predmet.ProtuStrankaListNazivFormatedOIB_1">
      <item>INDIGO KOMUNIKACIJE d.o.o. za savjetovanje i odnose s javnošću, OIB 60152126700</item>
    </derivirana_varijabla>
  </DomainObject.Predmet.ProtuStrankaListNazivFormatedOIB>
  <DomainObject.Predmet.OstaliListFormated>
    <izvorni_sadrzaj>
      <item>Andrija Popović punomoćnik sudionika u postupku INDIGO KOMUNIKACIJE d.o.o. za savjetovanje i odnose s javnošću</item>
      <item>Ivana Nikolić Popović punomoćnik sudionika u postupku INDIGO KOMUNIKACIJE d.o.o. za savjetovanje i odnose s javnošću</item>
    </izvorni_sadrzaj>
    <derivirana_varijabla naziv="DomainObject.Predmet.OstaliListFormated_1">
      <item>Andrija Popović punomoćnik sudionika u postupku INDIGO KOMUNIKACIJE d.o.o. za savjetovanje i odnose s javnošću</item>
      <item>Ivana Nikolić Popović punomoćnik sudionika u postupku INDIGO KOMUNIKACIJE d.o.o. za savjetovanje i odnose s javnošću</item>
    </derivirana_varijabla>
  </DomainObject.Predmet.OstaliListFormated>
  <DomainObject.Predmet.OstaliListFormatedOIB>
    <izvorni_sadrzaj>
      <item>Andrija Popović, OIB 10939226247 punomoćnik sudionika u postupku INDIGO KOMUNIKACIJE d.o.o. za savjetovanje i odnose s javnošću</item>
      <item>Ivana Nikolić Popović, OIB 56383513953 punomoćnik sudionika u postupku INDIGO KOMUNIKACIJE d.o.o. za savjetovanje i odnose s javnošću</item>
    </izvorni_sadrzaj>
    <derivirana_varijabla naziv="DomainObject.Predmet.OstaliListFormatedOIB_1">
      <item>Andrija Popović, OIB 10939226247 punomoćnik sudionika u postupku INDIGO KOMUNIKACIJE d.o.o. za savjetovanje i odnose s javnošću</item>
      <item>Ivana Nikolić Popović, OIB 56383513953 punomoćnik sudionika u postupku INDIGO KOMUNIKACIJE d.o.o. za savjetovanje i odnose s javnošću</item>
    </derivirana_varijabla>
  </DomainObject.Predmet.OstaliListFormatedOIB>
  <DomainObject.Predmet.OstaliListFormatedWithAdress>
    <izvorni_sadrzaj>
      <item>Andrija Popović, Trnovska 45, 20355 Opuzen punomoćnik sudionika u postupku INDIGO KOMUNIKACIJE d.o.o. za savjetovanje i odnose s javnošću</item>
      <item>Ivana Nikolić Popović, Klaićeva 72/A, 10000 Zagreb punomoćnik sudionika u postupku INDIGO KOMUNIKACIJE d.o.o. za savjetovanje i odnose s javnošću</item>
    </izvorni_sadrzaj>
    <derivirana_varijabla naziv="DomainObject.Predmet.OstaliListFormatedWithAdress_1">
      <item>Andrija Popović, Trnovska 45, 20355 Opuzen punomoćnik sudionika u postupku INDIGO KOMUNIKACIJE d.o.o. za savjetovanje i odnose s javnošću</item>
      <item>Ivana Nikolić Popović, Klaićeva 72/A, 10000 Zagreb punomoćnik sudionika u postupku INDIGO KOMUNIKACIJE d.o.o. za savjetovanje i odnose s javnošću</item>
    </derivirana_varijabla>
  </DomainObject.Predmet.OstaliListFormatedWithAdress>
  <DomainObject.Predmet.OstaliListFormatedWithAdressOIB>
    <izvorni_sadrzaj>
      <item>Andrija Popović, OIB 10939226247, Trnovska 45, 20355 Opuzen punomoćnik sudionika u postupku INDIGO KOMUNIKACIJE d.o.o. za savjetovanje i odnose s javnošću</item>
      <item>Ivana Nikolić Popović, OIB 56383513953, Klaićeva 72/A, 10000 Zagreb punomoćnik sudionika u postupku INDIGO KOMUNIKACIJE d.o.o. za savjetovanje i odnose s javnošću</item>
    </izvorni_sadrzaj>
    <derivirana_varijabla naziv="DomainObject.Predmet.OstaliListFormatedWithAdressOIB_1">
      <item>Andrija Popović, OIB 10939226247, Trnovska 45, 20355 Opuzen punomoćnik sudionika u postupku INDIGO KOMUNIKACIJE d.o.o. za savjetovanje i odnose s javnošću</item>
      <item>Ivana Nikolić Popović, OIB 56383513953, Klaićeva 72/A, 10000 Zagreb punomoćnik sudionika u postupku INDIGO KOMUNIKACIJE d.o.o. za savjetovanje i odnose s javnošću</item>
    </derivirana_varijabla>
  </DomainObject.Predmet.OstaliListFormatedWithAdressOIB>
  <DomainObject.Predmet.OstaliListNazivFormated>
    <izvorni_sadrzaj>
      <item>Andrija Popović</item>
      <item>Ivana Nikolić Popović</item>
    </izvorni_sadrzaj>
    <derivirana_varijabla naziv="DomainObject.Predmet.OstaliListNazivFormated_1">
      <item>Andrija Popović</item>
      <item>Ivana Nikolić Popović</item>
    </derivirana_varijabla>
  </DomainObject.Predmet.OstaliListNazivFormated>
  <DomainObject.Predmet.OstaliListNazivFormatedOIB>
    <izvorni_sadrzaj>
      <item>Andrija Popović, OIB 10939226247</item>
      <item>Ivana Nikolić Popović, OIB 56383513953</item>
    </izvorni_sadrzaj>
    <derivirana_varijabla naziv="DomainObject.Predmet.OstaliListNazivFormatedOIB_1">
      <item>Andrija Popović, OIB 10939226247</item>
      <item>Ivana Nikolić Popović, OIB 56383513953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St-625/2017-6</izvorni_sadrzaj>
    <derivirana_varijabla naziv="DomainObject.PoslovniBrojDokumenta_1">St-625/2017-6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INDIGO KOMUNIKACIJE d.o.o. za savjetovanje i odnose s javnošću</izvorni_sadrzaj>
    <derivirana_varijabla naziv="DomainObject.Predmet.ProtustrankaIDrugi_1">INDIGO KOMUNIKACIJE d.o.o. za savjetovanje i odnose s javnošću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INDIGO KOMUNIKACIJE d.o.o. za savjetovanje i odnose s javnošću, OIB 60152126700, Bijenik 1, 10000 Zagreb</izvorni_sadrzaj>
    <derivirana_varijabla naziv="DomainObject.Predmet.ProtustrankaIDrugiAdressOIB_1">INDIGO KOMUNIKACIJE d.o.o. za savjetovanje i odnose s javnošću, OIB 60152126700,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INDIGO KOMUNIKACIJE d.o.o. za savjetovanje i odnose s javnošću</item>
      <item>FINA Regionalni centar Zagreb</item>
      <item>Andrija Popović</item>
      <item>Ivana Nikolić Popović</item>
    </izvorni_sadrzaj>
    <derivirana_varijabla naziv="DomainObject.Predmet.SudioniciListNaziv_1">
      <item>INDIGO KOMUNIKACIJE d.o.o. za savjetovanje i odnose s javnošću</item>
      <item>FINA Regionalni centar Zagreb</item>
      <item>Andrija Popović</item>
      <item>Ivana Nikolić Popović</item>
    </derivirana_varijabla>
  </DomainObject.Predmet.SudioniciListNaziv>
  <DomainObject.Predmet.SudioniciListAdressOIB>
    <izvorni_sadrzaj>
      <item>INDIGO KOMUNIKACIJE d.o.o. za savjetovanje i odnose s javnošću, OIB 60152126700, Bijenik 1,10000 Zagreb</item>
      <item>FINA Regionalni centar Zagreb, OIB 85821130368, Trg svibanjskih žrtava 1995. br. 1,10000 Zagreb</item>
      <item>Andrija Popović, OIB 10939226247, Trnovska 45,20355 Opuzen</item>
      <item>Ivana Nikolić Popović, OIB 56383513953, Klaićeva 72/A,10000 Zagreb</item>
    </izvorni_sadrzaj>
    <derivirana_varijabla naziv="DomainObject.Predmet.SudioniciListAdressOIB_1">
      <item>INDIGO KOMUNIKACIJE d.o.o. za savjetovanje i odnose s javnošću, OIB 60152126700, Bijenik 1,10000 Zagreb</item>
      <item>FINA Regionalni centar Zagreb, OIB 85821130368, Trg svibanjskih žrtava 1995. br. 1,10000 Zagreb</item>
      <item>Andrija Popović, OIB 10939226247, Trnovska 45,20355 Opuzen</item>
      <item>Ivana Nikolić Popović, OIB 56383513953, Klaićeva 72/A,10000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60930-1A77-4FEB-BCBC-15F248826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3601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2018-08-03T07:19:00Z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St-625/2017-6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