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8acb" w14:paraId="e028acb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D74639">
        <w:t>3</w:t>
      </w:r>
      <w:r w:rsidR="00606D48">
        <w:t>29</w:t>
      </w:r>
      <w:r>
        <w:t>/1</w:t>
      </w:r>
      <w:r w:rsidR="00606D48">
        <w:t>4</w:t>
      </w:r>
      <w:r>
        <w:t>-</w:t>
      </w:r>
      <w:r w:rsidR="00606D48">
        <w:t>78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A134AB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C473BF" w:rsidP="005C0B75" w:rsidR="00C473BF">
      <w:pPr>
        <w:ind w:firstLine="720"/>
        <w:jc w:val="both"/>
      </w:pPr>
      <w:r>
        <w:t xml:space="preserve">Trgovački sud u Osijeku, po sucu mr. sc. Tihomiru Kovačeviću, kao stečajnom </w:t>
      </w:r>
      <w:r w:rsidR="00D74639">
        <w:t xml:space="preserve">sucu, u stečajnom postupku nad </w:t>
      </w:r>
      <w:r>
        <w:t xml:space="preserve">dužnikom: </w:t>
      </w:r>
      <w:r w:rsidR="00606D48" w:rsidRPr="00606D48">
        <w:rPr>
          <w:bCs/>
        </w:rPr>
        <w:t>TISKARA B1 d.o.o. za proizvodnju i usluge u stečaju, Valpovo, Dravska 10, MBS 030102455, OIB 44377565561</w:t>
      </w:r>
      <w:r>
        <w:t xml:space="preserve">, dana </w:t>
      </w:r>
      <w:r w:rsidR="00606D48">
        <w:t>1</w:t>
      </w:r>
      <w:r w:rsidR="00F26E9C">
        <w:t>1</w:t>
      </w:r>
      <w:r w:rsidR="005C0B75">
        <w:t xml:space="preserve">. </w:t>
      </w:r>
      <w:r w:rsidR="00D74639">
        <w:t>siječnj</w:t>
      </w:r>
      <w:r w:rsidR="005C0B75">
        <w:t>a 201</w:t>
      </w:r>
      <w:r w:rsidR="00D74639">
        <w:t>7</w:t>
      </w:r>
      <w:r w:rsidR="005C0B75">
        <w:t>.</w:t>
      </w:r>
    </w:p>
    <w:p w:rsidRDefault="00C473BF" w:rsidP="00C473BF" w:rsidR="00C473BF"/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>Stečajno</w:t>
      </w:r>
      <w:r w:rsidR="00606D48">
        <w:t>j</w:t>
      </w:r>
      <w:r>
        <w:t xml:space="preserve"> upravitelj</w:t>
      </w:r>
      <w:r w:rsidR="00606D48">
        <w:t>ici</w:t>
      </w:r>
      <w:r>
        <w:t xml:space="preserve"> </w:t>
      </w:r>
      <w:r w:rsidR="00606D48" w:rsidRPr="001D7FCE">
        <w:t>Tihan</w:t>
      </w:r>
      <w:r w:rsidR="00606D48">
        <w:t>i</w:t>
      </w:r>
      <w:r w:rsidR="00606D48" w:rsidRPr="001D7FCE">
        <w:t xml:space="preserve"> Majić, Osijek, Naselje M. Krleže 4, OIB 43035003321</w:t>
      </w:r>
      <w:r w:rsidR="00F26E9C">
        <w:t xml:space="preserve"> </w:t>
      </w:r>
      <w:r>
        <w:t xml:space="preserve">odobrava se ukupna </w:t>
      </w:r>
      <w:r w:rsidR="00856363">
        <w:t xml:space="preserve">neto </w:t>
      </w:r>
      <w:r>
        <w:t xml:space="preserve">nagrada za rad za obnašanje dužnosti stečajnog upravitelja </w:t>
      </w:r>
      <w:r w:rsidR="0049079F">
        <w:t>do stupanja na snagu Uredbe o kriterijima i načinu obračuna i plaćanja nagrad</w:t>
      </w:r>
      <w:r w:rsidR="00010BFE">
        <w:t>e</w:t>
      </w:r>
      <w:r w:rsidR="0049079F">
        <w:t xml:space="preserve"> stečajnim</w:t>
      </w:r>
      <w:r w:rsidR="00010BFE">
        <w:t xml:space="preserve"> upraviteljima (NN 105/15)</w:t>
      </w:r>
      <w:r w:rsidR="0049079F">
        <w:t xml:space="preserve"> </w:t>
      </w:r>
      <w:r>
        <w:t xml:space="preserve">u neto iznosu od </w:t>
      </w:r>
      <w:r w:rsidR="00F26E9C">
        <w:t>20.625,00</w:t>
      </w:r>
      <w:r w:rsidR="0049079F">
        <w:t xml:space="preserve"> </w:t>
      </w:r>
      <w:r>
        <w:t>kn.</w:t>
      </w:r>
    </w:p>
    <w:p w:rsidRDefault="00C473BF" w:rsidP="00754860" w:rsidR="00C473BF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>Stečajno</w:t>
      </w:r>
      <w:r w:rsidR="00F26E9C">
        <w:t>j</w:t>
      </w:r>
      <w:r>
        <w:t xml:space="preserve"> upravitelj</w:t>
      </w:r>
      <w:r w:rsidR="00F26E9C">
        <w:t>ici</w:t>
      </w:r>
      <w:r>
        <w:t xml:space="preserve"> </w:t>
      </w:r>
      <w:r w:rsidR="00F26E9C" w:rsidRPr="001D7FCE">
        <w:t>Tihan</w:t>
      </w:r>
      <w:r w:rsidR="00F26E9C">
        <w:t>i</w:t>
      </w:r>
      <w:r w:rsidR="00F26E9C" w:rsidRPr="001D7FCE">
        <w:t xml:space="preserve"> Majić, Osijek, Naselje M. Krleže 4, OIB 43035003321</w:t>
      </w:r>
      <w:r w:rsidR="00F26E9C">
        <w:t xml:space="preserve"> </w:t>
      </w:r>
      <w:r>
        <w:t xml:space="preserve">odobrava se ukupna </w:t>
      </w:r>
      <w:r w:rsidR="00856363">
        <w:t xml:space="preserve">bruto </w:t>
      </w:r>
      <w:r>
        <w:t xml:space="preserve">nagrada za rad za obnašanje dužnosti stečajnog upravitelja </w:t>
      </w:r>
      <w:r w:rsidR="00FB62DF">
        <w:t>nakon stupanja</w:t>
      </w:r>
      <w:r>
        <w:t xml:space="preserve"> na snagu Uredbe o kriterijima i načinu obračuna i plaćanja nagrade stečajnim upraviteljima (NN 105/15) u </w:t>
      </w:r>
      <w:r w:rsidR="00FB62DF">
        <w:t>bruto</w:t>
      </w:r>
      <w:r>
        <w:t xml:space="preserve"> iznosu od </w:t>
      </w:r>
      <w:r w:rsidR="0096593E">
        <w:t>14.441,88</w:t>
      </w:r>
      <w:r w:rsidR="00856363">
        <w:t xml:space="preserve"> kn</w:t>
      </w:r>
      <w:r>
        <w:t>.</w:t>
      </w:r>
    </w:p>
    <w:p w:rsidRDefault="00856363" w:rsidP="00754860" w:rsidR="00856363">
      <w:pPr>
        <w:ind w:hanging="284" w:left="1418"/>
        <w:jc w:val="both"/>
      </w:pPr>
    </w:p>
    <w:p w:rsidRDefault="0096593E" w:rsidP="00754860" w:rsidR="00010BFE">
      <w:pPr>
        <w:numPr>
          <w:ilvl w:val="0"/>
          <w:numId w:val="2"/>
        </w:numPr>
        <w:ind w:hanging="284" w:left="1418"/>
        <w:jc w:val="both"/>
      </w:pPr>
      <w:r>
        <w:t>Dozvoljava se stečajnoj upraviteljici</w:t>
      </w:r>
      <w:r w:rsidR="00010BFE">
        <w:t xml:space="preserve"> da nakon pravomoćnosti ovoga rješenja isplati</w:t>
      </w:r>
      <w:r w:rsidR="00430C33">
        <w:t xml:space="preserve"> </w:t>
      </w:r>
      <w:r w:rsidR="00010BFE">
        <w:t>iznos</w:t>
      </w:r>
      <w:r>
        <w:t>e</w:t>
      </w:r>
      <w:r w:rsidR="00010BFE">
        <w:t xml:space="preserve"> iz točke </w:t>
      </w:r>
      <w:r>
        <w:t>1. i 2</w:t>
      </w:r>
      <w:r w:rsidR="00010BFE">
        <w:t xml:space="preserve">. izreke ovoga rješenja s </w:t>
      </w:r>
      <w:r w:rsidR="0012520F">
        <w:t xml:space="preserve">žiro-račun stečajnog </w:t>
      </w:r>
      <w:r w:rsidR="00641307">
        <w:t>dužnika</w:t>
      </w:r>
      <w:r w:rsidR="00010BFE">
        <w:t>.</w:t>
      </w:r>
    </w:p>
    <w:p w:rsidRDefault="00010BFE" w:rsidP="00754860" w:rsidR="00010BFE">
      <w:pPr>
        <w:ind w:hanging="284" w:left="1418"/>
        <w:jc w:val="both"/>
      </w:pPr>
    </w:p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Ovo rješenje objaviti će se </w:t>
      </w:r>
      <w:r w:rsidR="00FB62DF">
        <w:t>na mrežnoj stranici e-Oglasna ploča sudova</w:t>
      </w:r>
      <w:r>
        <w:t>.</w:t>
      </w:r>
    </w:p>
    <w:p w:rsidRDefault="00C473BF" w:rsidP="00C473BF" w:rsidR="00C473BF"/>
    <w:p w:rsidRDefault="00641307" w:rsidP="001575D1" w:rsidR="00641307">
      <w:pPr>
        <w:jc w:val="center"/>
      </w:pPr>
    </w:p>
    <w:p w:rsidRDefault="00641307" w:rsidP="001575D1" w:rsidR="00641307">
      <w:pPr>
        <w:jc w:val="center"/>
      </w:pPr>
    </w:p>
    <w:p w:rsidRDefault="00641307" w:rsidP="001575D1" w:rsidR="00641307">
      <w:pPr>
        <w:jc w:val="center"/>
      </w:pPr>
    </w:p>
    <w:p w:rsidRDefault="00641307" w:rsidP="001575D1" w:rsidR="00641307">
      <w:pPr>
        <w:jc w:val="center"/>
      </w:pPr>
    </w:p>
    <w:p w:rsidRDefault="00641307" w:rsidP="001575D1" w:rsidR="00641307">
      <w:pPr>
        <w:jc w:val="center"/>
      </w:pPr>
    </w:p>
    <w:p w:rsidRDefault="00641307" w:rsidP="001575D1" w:rsidR="00641307">
      <w:pPr>
        <w:jc w:val="center"/>
      </w:pPr>
    </w:p>
    <w:p w:rsidRDefault="00C473BF" w:rsidP="001575D1" w:rsidR="00C473BF">
      <w:pPr>
        <w:jc w:val="center"/>
      </w:pPr>
      <w:r>
        <w:t>Obrazloženje</w:t>
      </w:r>
    </w:p>
    <w:p w:rsidRDefault="00C473BF" w:rsidP="00C473BF" w:rsidR="00C473BF"/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382BC7">
        <w:t>329</w:t>
      </w:r>
      <w:r>
        <w:t>/1</w:t>
      </w:r>
      <w:r w:rsidR="00382BC7">
        <w:t>4</w:t>
      </w:r>
      <w:r>
        <w:t>-</w:t>
      </w:r>
      <w:r w:rsidR="00F94CAA">
        <w:t>9</w:t>
      </w:r>
      <w:r>
        <w:t xml:space="preserve"> od </w:t>
      </w:r>
      <w:r w:rsidR="00382BC7">
        <w:t>26</w:t>
      </w:r>
      <w:r>
        <w:t>.</w:t>
      </w:r>
      <w:r w:rsidR="00382BC7">
        <w:t>11</w:t>
      </w:r>
      <w:r>
        <w:t>.201</w:t>
      </w:r>
      <w:r w:rsidR="00382BC7">
        <w:t>4</w:t>
      </w:r>
      <w:r>
        <w:t>. godine otvoren je stečajni postupak nad dužnikom i imenovan</w:t>
      </w:r>
      <w:r w:rsidR="00382BC7">
        <w:t>a</w:t>
      </w:r>
      <w:r>
        <w:t xml:space="preserve"> je </w:t>
      </w:r>
      <w:r w:rsidR="00382BC7">
        <w:t>Tihana Majić</w:t>
      </w:r>
      <w:r w:rsidR="00F94CAA">
        <w:t xml:space="preserve"> iz Os</w:t>
      </w:r>
      <w:r w:rsidR="00382BC7">
        <w:t>ijeka za stečajnog upravitelja.</w:t>
      </w:r>
    </w:p>
    <w:p w:rsidRDefault="00F94CAA" w:rsidP="00FB62DF" w:rsidR="00F94CAA">
      <w:pPr>
        <w:ind w:firstLine="720"/>
        <w:jc w:val="both"/>
      </w:pPr>
    </w:p>
    <w:p w:rsidRDefault="0072755F" w:rsidP="00FB62DF" w:rsidR="00F94CAA">
      <w:pPr>
        <w:ind w:firstLine="720"/>
        <w:jc w:val="both"/>
      </w:pPr>
      <w:r>
        <w:t>Stečajna upraviteljica je svojim podneskom od 9.01.2016., a budući je unovčena stečajna masa u ukupnom iznosu od 315.952,93 kn, predložila da joj se odredi konačna nagrada.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72755F" w:rsidRPr="0072755F">
        <w:t xml:space="preserve">315.952,93 </w:t>
      </w:r>
      <w:r>
        <w:t>kn</w:t>
      </w:r>
      <w:r w:rsidR="00643FCF">
        <w:t xml:space="preserve"> i to </w:t>
      </w:r>
      <w:r w:rsidR="00746287">
        <w:t xml:space="preserve">u iznosu od </w:t>
      </w:r>
      <w:r w:rsidR="005D010C">
        <w:t>206.250,00</w:t>
      </w:r>
      <w:r w:rsidR="00643FCF">
        <w:t xml:space="preserve"> kn </w:t>
      </w:r>
      <w:r w:rsidR="00683E87">
        <w:t>(</w:t>
      </w:r>
      <w:r w:rsidR="005D010C">
        <w:t>65,28</w:t>
      </w:r>
      <w:r w:rsidR="00683E87">
        <w:t xml:space="preserve"> % od ukupne stečajne mase) </w:t>
      </w:r>
      <w:r w:rsidR="00643FCF">
        <w:t xml:space="preserve">prije stupanja na snagu </w:t>
      </w:r>
      <w:r w:rsidR="00746287">
        <w:t>Uredbe o kriterijima i načinu obračuna i plaćanja nagrade stečajnim upraviteljima (NN 105/15)</w:t>
      </w:r>
      <w:r>
        <w:t xml:space="preserve">, </w:t>
      </w:r>
      <w:r w:rsidR="00746287">
        <w:t xml:space="preserve">a u iznosu od </w:t>
      </w:r>
      <w:r w:rsidR="005D010C">
        <w:t>109.702,93</w:t>
      </w:r>
      <w:r w:rsidR="00746287">
        <w:t xml:space="preserve"> kn </w:t>
      </w:r>
      <w:r w:rsidR="00683E87">
        <w:t>(</w:t>
      </w:r>
      <w:r w:rsidR="005D010C">
        <w:t>34,72</w:t>
      </w:r>
      <w:r w:rsidR="00683E87">
        <w:t xml:space="preserve"> % od ukupne stečajne mase) </w:t>
      </w:r>
      <w:r w:rsidR="00746287">
        <w:t>nakon stupanj</w:t>
      </w:r>
      <w:r w:rsidR="005D010C">
        <w:t>a</w:t>
      </w:r>
      <w:r w:rsidR="00746287">
        <w:t xml:space="preserve"> na snagu predmetne Uredbe.</w:t>
      </w:r>
    </w:p>
    <w:p w:rsidRDefault="00746287" w:rsidP="00F47863" w:rsidR="00746287">
      <w:pPr>
        <w:jc w:val="both"/>
      </w:pPr>
    </w:p>
    <w:p w:rsidRDefault="00746287" w:rsidP="00F47863" w:rsidR="00F47863">
      <w:pPr>
        <w:pStyle w:val="t-9-8"/>
        <w:spacing w:afterAutospacing="false" w:after="0" w:beforeAutospacing="false" w:before="0"/>
        <w:ind w:firstLine="720"/>
        <w:jc w:val="both"/>
        <w:rPr>
          <w:color w:val="000000"/>
        </w:rPr>
      </w:pPr>
      <w:r>
        <w:t xml:space="preserve">Člankom 16. Uredbe o kriterijima i načinu obračuna i plaćanja nagrade stečajnim upraviteljima (NN 105/15) </w:t>
      </w:r>
      <w:r w:rsidR="00F47863">
        <w:t xml:space="preserve">u stavku 1. </w:t>
      </w:r>
      <w:r>
        <w:t xml:space="preserve">određeno je </w:t>
      </w:r>
      <w:r w:rsidR="00F47863">
        <w:rPr>
          <w:color w:val="000000"/>
        </w:rPr>
        <w:t>da danom stupanja na snagu ove Uredbe prestaje važiti Uredba o kriterijima i načinu obračuna i plaćanja nagrada stečajnim upraviteljima (NN 189/03), stavkom 2. je određeno da za rad stečajnom upravitelju koji je obavljen do stupanja na snagu ove Uredbe obračunat će se nagrada po pravilima Uredbe o kriterijima i načinu obračuna i plaćanja nagrada stečajnim upraviteljima (NN 189/03) pri čemu je sud dužan utvrditi postotak nagrade koja stečajnom upravitelju pripada prema pravilima te Uredbe, a stavkom 3. je određeno da za poslove obavljene nakon stupanja na snagu ove Uredbe, nagrada će se odrediti po njenim pravilima, vodeći računa o postotku namirenja iz stavka 2. ovoga članka.</w:t>
      </w:r>
    </w:p>
    <w:p w:rsidRDefault="00746287" w:rsidP="00F47863" w:rsidR="00746287">
      <w:pPr>
        <w:jc w:val="both"/>
      </w:pPr>
    </w:p>
    <w:p w:rsidRDefault="00F47863" w:rsidP="00225659" w:rsidR="00C473BF">
      <w:pPr>
        <w:ind w:firstLine="720"/>
        <w:jc w:val="both"/>
      </w:pPr>
      <w:r>
        <w:t>Slijedom navedenoga budući je č</w:t>
      </w:r>
      <w:r w:rsidR="00C473BF">
        <w:t>lankom 4. Uredbe o kriterijima i načinu obračuna i plaćanja nagrad</w:t>
      </w:r>
      <w:r w:rsidR="009B7532">
        <w:t>a</w:t>
      </w:r>
      <w:r w:rsidR="00C473BF">
        <w:t xml:space="preserve"> stečajnim upraviteljima (NN 189/03) određen način obračuna konačne nagrade stečajnom upravitelju temeljem kojega za vrijednost unovčene stečajne mase u iznosu od </w:t>
      </w:r>
      <w:r w:rsidR="00D62D4C">
        <w:t>1</w:t>
      </w:r>
      <w:r w:rsidR="00C473BF">
        <w:t xml:space="preserve">00.000,00 kn do </w:t>
      </w:r>
      <w:r w:rsidR="00D62D4C">
        <w:t>5</w:t>
      </w:r>
      <w:r w:rsidR="00C473BF">
        <w:t xml:space="preserve">00.000,00 kn nagrada stečajnom upravitelju iznosi </w:t>
      </w:r>
      <w:r w:rsidR="00D62D4C">
        <w:t>7</w:t>
      </w:r>
      <w:r w:rsidR="00C473BF">
        <w:t>-</w:t>
      </w:r>
      <w:r w:rsidR="00D62D4C">
        <w:t>10</w:t>
      </w:r>
      <w:r w:rsidR="00C473BF">
        <w:t xml:space="preserve">% vrijednosti unovčene stečajne mase. </w:t>
      </w:r>
      <w:r w:rsidR="00683E87">
        <w:t>Uzimajući u obzir obujam poslova i rad</w:t>
      </w:r>
      <w:r w:rsidR="00C473BF">
        <w:t xml:space="preserve"> </w:t>
      </w:r>
      <w:r w:rsidR="00683E87">
        <w:t xml:space="preserve">stečajnog upravitelja </w:t>
      </w:r>
      <w:r w:rsidR="00C473BF">
        <w:t xml:space="preserve">određena mu je nagrada u neto iznosu od </w:t>
      </w:r>
      <w:r w:rsidR="00B02A35">
        <w:t>31.595,30</w:t>
      </w:r>
      <w:r w:rsidR="00C473BF">
        <w:t xml:space="preserve"> kn, pri čemu je sukladno čl. 4. Uredbe korišten postotak od </w:t>
      </w:r>
      <w:r w:rsidR="00391EDE">
        <w:t>10</w:t>
      </w:r>
      <w:r w:rsidR="00683E87">
        <w:t xml:space="preserve"> </w:t>
      </w:r>
      <w:r w:rsidR="00C473BF">
        <w:t>% na iznos unovčene stečajne mase</w:t>
      </w:r>
      <w:r w:rsidR="00683E87">
        <w:t xml:space="preserve">, a budući je </w:t>
      </w:r>
      <w:r w:rsidR="00B02A35">
        <w:t>65,28</w:t>
      </w:r>
      <w:r w:rsidR="00304C1D">
        <w:t xml:space="preserve"> % stečajne mase unovčen do stupanja na snagu Uredbe o kriterijima i načinu obračuna i plaćanja nagrade stečajnim upraviteljima (NN 105/15) stečajnom upravitelju pripada </w:t>
      </w:r>
      <w:r w:rsidR="00244ACC">
        <w:t>65,28</w:t>
      </w:r>
      <w:r w:rsidR="00304C1D">
        <w:t xml:space="preserve"> % nagrade prema pravilima </w:t>
      </w:r>
      <w:r w:rsidR="009B7532">
        <w:t xml:space="preserve">Uredbe o kriterijima i načinu obračuna i plaćanja nagrada stečajnim upraviteljima (NN 189/03), odnosno </w:t>
      </w:r>
      <w:r w:rsidR="008276F2">
        <w:t xml:space="preserve">neto </w:t>
      </w:r>
      <w:r w:rsidR="009B7532">
        <w:t xml:space="preserve">iznos od </w:t>
      </w:r>
      <w:r w:rsidR="00CA5690">
        <w:t>20.625,00</w:t>
      </w:r>
      <w:r w:rsidR="009B7532">
        <w:t xml:space="preserve"> kn</w:t>
      </w:r>
      <w:r w:rsidR="00C473BF">
        <w:t>.</w:t>
      </w:r>
    </w:p>
    <w:p w:rsidRDefault="00C473BF" w:rsidP="00C473BF" w:rsidR="00C473BF"/>
    <w:p w:rsidRDefault="000E658B" w:rsidP="00225659" w:rsidR="000E658B">
      <w:pPr>
        <w:ind w:firstLine="720"/>
        <w:jc w:val="both"/>
      </w:pPr>
    </w:p>
    <w:p w:rsidRDefault="000E658B" w:rsidP="00225659" w:rsidR="00CF3F29">
      <w:pPr>
        <w:ind w:firstLine="720"/>
        <w:jc w:val="both"/>
      </w:pPr>
      <w:r>
        <w:lastRenderedPageBreak/>
        <w:t>Temeljem odredbe čl. 94. Stečajnog zakona (NN 71/15) i odredbe čl. 7., 15. i 16. Uredbe o kriterijima i načinu obračuna i plaćanja nagrade stečajnim upraviteljima (NN 105/15)</w:t>
      </w:r>
      <w:r w:rsidR="008D497C">
        <w:t xml:space="preserve"> određena </w:t>
      </w:r>
      <w:r w:rsidR="00FF4591">
        <w:t xml:space="preserve">je </w:t>
      </w:r>
      <w:r w:rsidR="007126F9">
        <w:t xml:space="preserve">bruto </w:t>
      </w:r>
      <w:r w:rsidR="008D497C">
        <w:t>nagrada za poslove obavljene nakon stupanja na snagu Uredbe o kriterijima i načinu obračuna i plaćanja nagrade stečajnim upraviteljima (NN 105/15)</w:t>
      </w:r>
      <w:r w:rsidR="00C44CC3">
        <w:t xml:space="preserve"> prema vrijednosti unovčene stečajne mase </w:t>
      </w:r>
      <w:r w:rsidR="00DA088C">
        <w:t xml:space="preserve">nakon stupanja na snagu predmetne uredbe </w:t>
      </w:r>
      <w:r w:rsidR="00C44CC3">
        <w:t>u iznosu</w:t>
      </w:r>
      <w:r w:rsidR="00DA088C">
        <w:t xml:space="preserve"> od </w:t>
      </w:r>
      <w:r w:rsidR="00333B04">
        <w:t>109.702,93</w:t>
      </w:r>
      <w:r w:rsidR="00DA088C">
        <w:t xml:space="preserve"> kn u odnosu na ukupno unovčenu stečajnu masu u iznosu od </w:t>
      </w:r>
      <w:r w:rsidR="00333B04">
        <w:t>315.952,93</w:t>
      </w:r>
      <w:r w:rsidR="007126F9">
        <w:t xml:space="preserve"> kn, </w:t>
      </w:r>
      <w:r w:rsidR="00C44CC3">
        <w:t>kako slijedi: za iznos od 100.000,00 kn 16% što iznosi 16.000,00 kn</w:t>
      </w:r>
      <w:r w:rsidR="007126F9">
        <w:t xml:space="preserve">, za </w:t>
      </w:r>
      <w:r w:rsidR="00CF3F29">
        <w:t xml:space="preserve">daljnji </w:t>
      </w:r>
      <w:r w:rsidR="007126F9">
        <w:t xml:space="preserve">iznos od </w:t>
      </w:r>
      <w:r w:rsidR="00B036A7">
        <w:t>200.000,00</w:t>
      </w:r>
      <w:r w:rsidR="007126F9">
        <w:t xml:space="preserve"> kn 12% što iznosi </w:t>
      </w:r>
      <w:r w:rsidR="00B036A7">
        <w:t>24.000,00</w:t>
      </w:r>
      <w:r w:rsidR="003A78EE">
        <w:t xml:space="preserve"> kn, </w:t>
      </w:r>
      <w:r w:rsidR="00B036A7">
        <w:t>za daljnji iznos od 15.95</w:t>
      </w:r>
      <w:r w:rsidR="00E61A28">
        <w:t>2</w:t>
      </w:r>
      <w:r w:rsidR="00B036A7">
        <w:t>,93 kn 10 % što iznosi 1.595,29 kn</w:t>
      </w:r>
      <w:r w:rsidR="003C5F88">
        <w:t xml:space="preserve">, </w:t>
      </w:r>
      <w:r w:rsidR="007126F9">
        <w:t xml:space="preserve">što ukupno bruto iznosi </w:t>
      </w:r>
      <w:r w:rsidR="003C5F88">
        <w:t>41.595,29</w:t>
      </w:r>
      <w:r w:rsidR="007126F9">
        <w:t xml:space="preserve"> kn</w:t>
      </w:r>
      <w:r w:rsidR="00CF3F29">
        <w:t>.</w:t>
      </w:r>
      <w:r w:rsidR="00FF4591">
        <w:t xml:space="preserve"> </w:t>
      </w:r>
      <w:r w:rsidR="00CF3F29">
        <w:t xml:space="preserve">Budući je </w:t>
      </w:r>
      <w:r w:rsidR="003C5F88">
        <w:t>34,72</w:t>
      </w:r>
      <w:r w:rsidR="00CF3F29">
        <w:t xml:space="preserve"> % stečajne mase unovčen nakon stupanja na snagu Uredbe o kriterijima i načinu obračuna i plaćanja nagrade stečajnim upraviteljima (NN 105/15) stečajnom upravitelju pripada </w:t>
      </w:r>
      <w:r w:rsidR="003C5F88">
        <w:t>34,72</w:t>
      </w:r>
      <w:r w:rsidR="00CF3F29">
        <w:t xml:space="preserve"> % nagrade prema pravilima </w:t>
      </w:r>
      <w:r w:rsidR="00FF4591">
        <w:t xml:space="preserve">ove </w:t>
      </w:r>
      <w:r w:rsidR="00CF3F29">
        <w:t xml:space="preserve">Uredbe, odnosno </w:t>
      </w:r>
      <w:r w:rsidR="00FF4591">
        <w:t xml:space="preserve">bruto </w:t>
      </w:r>
      <w:r w:rsidR="00CF3F29">
        <w:t xml:space="preserve">iznos od </w:t>
      </w:r>
      <w:r w:rsidR="0042726F">
        <w:t>14.441,88</w:t>
      </w:r>
      <w:r w:rsidR="00CF3F29">
        <w:t xml:space="preserve"> kn</w:t>
      </w:r>
      <w:r w:rsidR="00FF4591">
        <w:t xml:space="preserve">, te </w:t>
      </w:r>
      <w:r w:rsidR="00E61A28">
        <w:t xml:space="preserve">je </w:t>
      </w:r>
      <w:r w:rsidR="00FF4591">
        <w:t xml:space="preserve">slijedom navedenoga odlučeno kao u t. </w:t>
      </w:r>
      <w:r w:rsidR="0042726F">
        <w:t>2</w:t>
      </w:r>
      <w:r w:rsidR="00FF4591">
        <w:t>. izreke ovoga rješenja.</w:t>
      </w:r>
    </w:p>
    <w:p w:rsidRDefault="00C473BF" w:rsidP="00C473BF" w:rsidR="00C473BF"/>
    <w:p w:rsidRDefault="005D2830" w:rsidP="005D2830" w:rsidR="00C473BF">
      <w:pPr>
        <w:jc w:val="center"/>
      </w:pPr>
      <w:r>
        <w:t xml:space="preserve">U Osijeku </w:t>
      </w:r>
      <w:r w:rsidR="0042726F">
        <w:t>11</w:t>
      </w:r>
      <w:r w:rsidR="00CD090E">
        <w:t xml:space="preserve">. </w:t>
      </w:r>
      <w:r w:rsidR="001524CC">
        <w:t>siječnj</w:t>
      </w:r>
      <w:r w:rsidR="00CD090E">
        <w:t>a 201</w:t>
      </w:r>
      <w:r w:rsidR="001524CC">
        <w:t>7</w:t>
      </w:r>
      <w:r w:rsidR="00CD090E">
        <w:t>.</w:t>
      </w:r>
    </w:p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42726F" w:rsidR="00CB17CD">
      <w:pPr>
        <w:pStyle w:val="Odlomakpopisa"/>
        <w:numPr>
          <w:ilvl w:val="0"/>
          <w:numId w:val="4"/>
        </w:numPr>
      </w:pPr>
      <w:r>
        <w:t>stečajn</w:t>
      </w:r>
      <w:r w:rsidR="0042726F">
        <w:t>a</w:t>
      </w:r>
      <w:r>
        <w:t xml:space="preserve"> upravitelj</w:t>
      </w:r>
      <w:r w:rsidR="0042726F">
        <w:t>ica Tihana Majić</w:t>
      </w:r>
    </w:p>
    <w:p w:rsidRDefault="00331F97" w:rsidP="0042726F" w:rsidR="0042726F">
      <w:pPr>
        <w:pStyle w:val="Odlomakpopisa"/>
        <w:numPr>
          <w:ilvl w:val="0"/>
          <w:numId w:val="4"/>
        </w:numPr>
      </w:pPr>
      <w:r>
        <w:t xml:space="preserve">članovi odbora vjerovnika </w:t>
      </w:r>
    </w:p>
    <w:p w:rsidRDefault="00331F97" w:rsidP="00331F97" w:rsidR="00331F97">
      <w:pPr>
        <w:pStyle w:val="Odlomakpopisa"/>
        <w:numPr>
          <w:ilvl w:val="0"/>
          <w:numId w:val="6"/>
        </w:numPr>
        <w:jc w:val="both"/>
      </w:pPr>
      <w:r>
        <w:t xml:space="preserve">ŽDO GUO Osijek </w:t>
      </w:r>
    </w:p>
    <w:p w:rsidRDefault="00331F97" w:rsidP="00331F97" w:rsidR="00331F97">
      <w:pPr>
        <w:pStyle w:val="Odlomakpopisa"/>
        <w:numPr>
          <w:ilvl w:val="0"/>
          <w:numId w:val="6"/>
        </w:numPr>
        <w:jc w:val="both"/>
      </w:pPr>
      <w:r>
        <w:t xml:space="preserve">Privredna banka Zagreb d.d. </w:t>
      </w:r>
    </w:p>
    <w:p w:rsidRDefault="00331F97" w:rsidP="00331F97" w:rsidR="00331F97">
      <w:pPr>
        <w:pStyle w:val="Odlomakpopisa"/>
        <w:numPr>
          <w:ilvl w:val="0"/>
          <w:numId w:val="6"/>
        </w:numPr>
        <w:jc w:val="both"/>
      </w:pPr>
      <w:r>
        <w:t>Ljiljana Ivanović, Valpovo, Lj. Gaja 44</w:t>
      </w:r>
    </w:p>
    <w:p w:rsidRDefault="006B4028" w:rsidP="00434B2B" w:rsidR="00C473BF">
      <w:pPr>
        <w:pStyle w:val="Odlomakpopisa"/>
        <w:numPr>
          <w:ilvl w:val="0"/>
          <w:numId w:val="4"/>
        </w:numPr>
      </w:pPr>
      <w:r>
        <w:t>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F252F">
      <w:rPr>
        <w:noProof/>
      </w:rPr>
      <w:t>3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606D48" w:rsidRPr="00606D48">
      <w:t>14 St-329/14-78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1E07C6"/>
    <w:multiLevelType w:val="hybridMultilevel"/>
    <w:tmpl w:val="1D5E04B4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">
    <w:nsid w:val="4AC47677"/>
    <w:multiLevelType w:val="hybridMultilevel"/>
    <w:tmpl w:val="8A961D3C"/>
    <w:lvl w:tplc="E86E6F7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B4F4E75"/>
    <w:multiLevelType w:val="hybridMultilevel"/>
    <w:tmpl w:val="4DB8F2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3025C9"/>
    <w:multiLevelType w:val="hybridMultilevel"/>
    <w:tmpl w:val="11B490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624DD8"/>
    <w:multiLevelType w:val="hybridMultilevel"/>
    <w:tmpl w:val="1B747C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D43A5"/>
    <w:rsid w:val="000E658B"/>
    <w:rsid w:val="00123A47"/>
    <w:rsid w:val="0012520F"/>
    <w:rsid w:val="001524CC"/>
    <w:rsid w:val="001575D1"/>
    <w:rsid w:val="001B4827"/>
    <w:rsid w:val="00211C23"/>
    <w:rsid w:val="00221C2F"/>
    <w:rsid w:val="00225659"/>
    <w:rsid w:val="00244ACC"/>
    <w:rsid w:val="00256A4B"/>
    <w:rsid w:val="00266F96"/>
    <w:rsid w:val="002E2F82"/>
    <w:rsid w:val="00304C1D"/>
    <w:rsid w:val="00331F97"/>
    <w:rsid w:val="00333984"/>
    <w:rsid w:val="00333B04"/>
    <w:rsid w:val="00376146"/>
    <w:rsid w:val="00382BC7"/>
    <w:rsid w:val="00391EDE"/>
    <w:rsid w:val="003A78EE"/>
    <w:rsid w:val="003C5F88"/>
    <w:rsid w:val="003F1FD5"/>
    <w:rsid w:val="0042726F"/>
    <w:rsid w:val="00430C33"/>
    <w:rsid w:val="00434B2B"/>
    <w:rsid w:val="00452702"/>
    <w:rsid w:val="0049079F"/>
    <w:rsid w:val="00597BA4"/>
    <w:rsid w:val="005C0B75"/>
    <w:rsid w:val="005D010C"/>
    <w:rsid w:val="005D2830"/>
    <w:rsid w:val="00606D48"/>
    <w:rsid w:val="00641307"/>
    <w:rsid w:val="00643FCF"/>
    <w:rsid w:val="00683E87"/>
    <w:rsid w:val="006B4028"/>
    <w:rsid w:val="007126F9"/>
    <w:rsid w:val="0072755F"/>
    <w:rsid w:val="00746287"/>
    <w:rsid w:val="00754860"/>
    <w:rsid w:val="008276F2"/>
    <w:rsid w:val="00853C68"/>
    <w:rsid w:val="00856363"/>
    <w:rsid w:val="00884C61"/>
    <w:rsid w:val="008B3151"/>
    <w:rsid w:val="008C38FA"/>
    <w:rsid w:val="008D497C"/>
    <w:rsid w:val="008F0DF4"/>
    <w:rsid w:val="0096593E"/>
    <w:rsid w:val="009B7532"/>
    <w:rsid w:val="009D3A79"/>
    <w:rsid w:val="009F252F"/>
    <w:rsid w:val="00A134AB"/>
    <w:rsid w:val="00A5102B"/>
    <w:rsid w:val="00AA01BA"/>
    <w:rsid w:val="00B02A35"/>
    <w:rsid w:val="00B036A7"/>
    <w:rsid w:val="00B04034"/>
    <w:rsid w:val="00B84963"/>
    <w:rsid w:val="00C30255"/>
    <w:rsid w:val="00C44CC3"/>
    <w:rsid w:val="00C473BF"/>
    <w:rsid w:val="00CA5690"/>
    <w:rsid w:val="00CB17CD"/>
    <w:rsid w:val="00CD090E"/>
    <w:rsid w:val="00CF3F29"/>
    <w:rsid w:val="00CF6D20"/>
    <w:rsid w:val="00D62D4C"/>
    <w:rsid w:val="00D74639"/>
    <w:rsid w:val="00DA088C"/>
    <w:rsid w:val="00E61A28"/>
    <w:rsid w:val="00F26E9C"/>
    <w:rsid w:val="00F47641"/>
    <w:rsid w:val="00F47863"/>
    <w:rsid w:val="00F774C4"/>
    <w:rsid w:val="00F94CAA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272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5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5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5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5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272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5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5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5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5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2014.</izvorni_sadrzaj>
    <derivirana_varijabla naziv="DomainObject.Predmet.DatumOsnivanja_1">13.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St-329/2014</izvorni_sadrzaj>
    <derivirana_varijabla naziv="DomainObject.Predmet.OznakaBroj_1">St-329/2014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B1 d.o.o. za proizvodnju i usluge</izvorni_sadrzaj>
    <derivirana_varijabla naziv="DomainObject.Predmet.ProtustrankaFormated_1">  TISKARA B1 d.o.o. za proizvodnju i usluge</derivirana_varijabla>
  </DomainObject.Predmet.ProtustrankaFormated>
  <DomainObject.Predmet.ProtustrankaFormatedOIB>
    <izvorni_sadrzaj>  TISKARA B1 d.o.o. za proizvodnju i usluge, OIB 44377565561</izvorni_sadrzaj>
    <derivirana_varijabla naziv="DomainObject.Predmet.ProtustrankaFormatedOIB_1">  TISKARA B1 d.o.o. za proizvodnju i usluge, OIB 44377565561</derivirana_varijabla>
  </DomainObject.Predmet.ProtustrankaFormatedOIB>
  <DomainObject.Predmet.ProtustrankaFormatedWithAdress>
    <izvorni_sadrzaj> TISKARA B1 d.o.o. za proizvodnju i usluge, Dravska 10, 31550 Valpovo</izvorni_sadrzaj>
    <derivirana_varijabla naziv="DomainObject.Predmet.ProtustrankaFormatedWithAdress_1"> TISKARA B1 d.o.o. za proizvodnju i usluge, Dravska 10, 31550 Valpovo</derivirana_varijabla>
  </DomainObject.Predmet.ProtustrankaFormatedWithAdress>
  <DomainObject.Predmet.ProtustrankaFormatedWithAdressOIB>
    <izvorni_sadrzaj> TISKARA B1 d.o.o. za proizvodnju i usluge, OIB 44377565561, Dravska 10, 31550 Valpovo</izvorni_sadrzaj>
    <derivirana_varijabla naziv="DomainObject.Predmet.ProtustrankaFormatedWithAdressOIB_1"> TISKARA B1 d.o.o. za proizvodnju i usluge, OIB 44377565561, Dravska 10, 31550 Valpovo</derivirana_varijabla>
  </DomainObject.Predmet.ProtustrankaFormatedWithAdressOIB>
  <DomainObject.Predmet.ProtustrankaWithAdress>
    <izvorni_sadrzaj>TISKARA B1 d.o.o. za proizvodnju i usluge Dravska 10, 31550 Valpovo</izvorni_sadrzaj>
    <derivirana_varijabla naziv="DomainObject.Predmet.ProtustrankaWithAdress_1">TISKARA B1 d.o.o. za proizvodnju i usluge Dravska 10, 31550 Valpovo</derivirana_varijabla>
  </DomainObject.Predmet.ProtustrankaWithAdress>
  <DomainObject.Predmet.ProtustrankaWithAdressOIB>
    <izvorni_sadrzaj>TISKARA B1 d.o.o. za proizvodnju i usluge, OIB 44377565561, Dravska 10, 31550 Valpovo</izvorni_sadrzaj>
    <derivirana_varijabla naziv="DomainObject.Predmet.ProtustrankaWithAdressOIB_1">TISKARA B1 d.o.o. za proizvodnju i usluge, OIB 44377565561, Dravska 10, 31550 Valpovo</derivirana_varijabla>
  </DomainObject.Predmet.ProtustrankaWithAdressOIB>
  <DomainObject.Predmet.ProtustrankaNazivFormated>
    <izvorni_sadrzaj>TISKARA B1 d.o.o. za proizvodnju i usluge</izvorni_sadrzaj>
    <derivirana_varijabla naziv="DomainObject.Predmet.ProtustrankaNazivFormated_1">TISKARA B1 d.o.o. za proizvodnju i usluge</derivirana_varijabla>
  </DomainObject.Predmet.ProtustrankaNazivFormated>
  <DomainObject.Predmet.ProtustrankaNazivFormatedOIB>
    <izvorni_sadrzaj>TISKARA B1 d.o.o. za proizvodnju i usluge, OIB 44377565561</izvorni_sadrzaj>
    <derivirana_varijabla naziv="DomainObject.Predmet.ProtustrankaNazivFormatedOIB_1">TISKARA B1 d.o.o. za proizvodnju i usluge, OIB 44377565561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LJILANA IVANOVIĆ, djelatnica</izvorni_sadrzaj>
    <derivirana_varijabla naziv="DomainObject.Predmet.StrankaFormated_1">  LJILANA IVANOVIĆ, djelatnica</derivirana_varijabla>
  </DomainObject.Predmet.StrankaFormated>
  <DomainObject.Predmet.StrankaFormatedOIB>
    <izvorni_sadrzaj>  LJILANA IVANOVIĆ, djelatnica, OIB </izvorni_sadrzaj>
    <derivirana_varijabla naziv="DomainObject.Predmet.StrankaFormatedOIB_1">  LJILANA IVANOVIĆ, djelatnica, OIB </derivirana_varijabla>
  </DomainObject.Predmet.StrankaFormatedOIB>
  <DomainObject.Predmet.StrankaFormatedWithAdress>
    <izvorni_sadrzaj> LJILANA IVANOVIĆ, djelatnica, LJ.Gaja 44, 31550 Valpovo</izvorni_sadrzaj>
    <derivirana_varijabla naziv="DomainObject.Predmet.StrankaFormatedWithAdress_1"> LJILANA IVANOVIĆ, djelatnica, LJ.Gaja 44, 31550 Valpovo</derivirana_varijabla>
  </DomainObject.Predmet.StrankaFormatedWithAdress>
  <DomainObject.Predmet.StrankaFormatedWithAdressOIB>
    <izvorni_sadrzaj> LJILANA IVANOVIĆ, djelatnica, OIB , LJ.Gaja 44, 31550 Valpovo</izvorni_sadrzaj>
    <derivirana_varijabla naziv="DomainObject.Predmet.StrankaFormatedWithAdressOIB_1"> LJILANA IVANOVIĆ, djelatnica, OIB , LJ.Gaja 44, 31550 Valpovo</derivirana_varijabla>
  </DomainObject.Predmet.StrankaFormatedWithAdressOIB>
  <DomainObject.Predmet.StrankaWithAdress>
    <izvorni_sadrzaj>LJILANA IVANOVIĆ, djelatnica LJ.Gaja 44,31550 Valpovo</izvorni_sadrzaj>
    <derivirana_varijabla naziv="DomainObject.Predmet.StrankaWithAdress_1">LJILANA IVANOVIĆ, djelatnica LJ.Gaja 44,31550 Valpovo</derivirana_varijabla>
  </DomainObject.Predmet.StrankaWithAdress>
  <DomainObject.Predmet.StrankaWithAdressOIB>
    <izvorni_sadrzaj>LJILANA IVANOVIĆ, djelatnica, OIB , LJ.Gaja 44,31550 Valpovo</izvorni_sadrzaj>
    <derivirana_varijabla naziv="DomainObject.Predmet.StrankaWithAdressOIB_1">LJILANA IVANOVIĆ, djelatnica, OIB , LJ.Gaja 44,31550 Valpovo</derivirana_varijabla>
  </DomainObject.Predmet.StrankaWithAdressOIB>
  <DomainObject.Predmet.StrankaNazivFormated>
    <izvorni_sadrzaj>LJILANA IVANOVIĆ, djelatnica</izvorni_sadrzaj>
    <derivirana_varijabla naziv="DomainObject.Predmet.StrankaNazivFormated_1">LJILANA IVANOVIĆ, djelatnica</derivirana_varijabla>
  </DomainObject.Predmet.StrankaNazivFormated>
  <DomainObject.Predmet.StrankaNazivFormatedOIB>
    <izvorni_sadrzaj>LJILANA IVANOVIĆ, djelatnica, OIB </izvorni_sadrzaj>
    <derivirana_varijabla naziv="DomainObject.Predmet.StrankaNazivFormatedOIB_1">LJILANA IVANOVIĆ, djelatnica, OIB 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LJILANA IVANOVIĆ, djelatnica</item>
    </izvorni_sadrzaj>
    <derivirana_varijabla naziv="DomainObject.Predmet.StrankaListFormated_1">
      <item>LJILANA IVANOVIĆ, djelatnica</item>
    </derivirana_varijabla>
  </DomainObject.Predmet.StrankaListFormated>
  <DomainObject.Predmet.StrankaListFormatedOIB>
    <izvorni_sadrzaj>
      <item>LJILANA IVANOVIĆ, djelatnica, OIB </item>
    </izvorni_sadrzaj>
    <derivirana_varijabla naziv="DomainObject.Predmet.StrankaListFormatedOIB_1">
      <item>LJILANA IVANOVIĆ, djelatnica, OIB </item>
    </derivirana_varijabla>
  </DomainObject.Predmet.StrankaListFormatedOIB>
  <DomainObject.Predmet.StrankaListFormatedWithAdress>
    <izvorni_sadrzaj>
      <item>LJILANA IVANOVIĆ, djelatnica, LJ.Gaja 44, 31550 Valpovo</item>
    </izvorni_sadrzaj>
    <derivirana_varijabla naziv="DomainObject.Predmet.StrankaListFormatedWithAdress_1">
      <item>LJILANA IVANOVIĆ, djelatnica, LJ.Gaja 44, 31550 Valpovo</item>
    </derivirana_varijabla>
  </DomainObject.Predmet.StrankaListFormatedWithAdress>
  <DomainObject.Predmet.StrankaListFormatedWithAdressOIB>
    <izvorni_sadrzaj>
      <item>LJILANA IVANOVIĆ, djelatnica, OIB , LJ.Gaja 44, 31550 Valpovo</item>
    </izvorni_sadrzaj>
    <derivirana_varijabla naziv="DomainObject.Predmet.StrankaListFormatedWithAdressOIB_1">
      <item>LJILANA IVANOVIĆ, djelatnica, OIB , LJ.Gaja 44, 31550 Valpovo</item>
    </derivirana_varijabla>
  </DomainObject.Predmet.StrankaListFormatedWithAdressOIB>
  <DomainObject.Predmet.StrankaListNazivFormated>
    <izvorni_sadrzaj>
      <item>LJILANA IVANOVIĆ, djelatnica</item>
    </izvorni_sadrzaj>
    <derivirana_varijabla naziv="DomainObject.Predmet.StrankaListNazivFormated_1">
      <item>LJILANA IVANOVIĆ, djelatnica</item>
    </derivirana_varijabla>
  </DomainObject.Predmet.StrankaListNazivFormated>
  <DomainObject.Predmet.StrankaListNazivFormatedOIB>
    <izvorni_sadrzaj>
      <item>LJILANA IVANOVIĆ, djelatnica, OIB </item>
    </izvorni_sadrzaj>
    <derivirana_varijabla naziv="DomainObject.Predmet.StrankaListNazivFormatedOIB_1">
      <item>LJILANA IVANOVIĆ, djelatnica, OIB </item>
    </derivirana_varijabla>
  </DomainObject.Predmet.StrankaListNazivFormatedOIB>
  <DomainObject.Predmet.ProtuStrankaListFormated>
    <izvorni_sadrzaj>
      <item>TISKARA B1 d.o.o. za proizvodnju i usluge</item>
    </izvorni_sadrzaj>
    <derivirana_varijabla naziv="DomainObject.Predmet.ProtuStrankaListFormated_1">
      <item>TISKARA B1 d.o.o. za proizvodnju i usluge</item>
    </derivirana_varijabla>
  </DomainObject.Predmet.ProtuStrankaListFormated>
  <DomainObject.Predmet.ProtuStrankaListFormatedOIB>
    <izvorni_sadrzaj>
      <item>TISKARA B1 d.o.o. za proizvodnju i usluge, OIB 44377565561</item>
    </izvorni_sadrzaj>
    <derivirana_varijabla naziv="DomainObject.Predmet.ProtuStrankaListFormatedOIB_1">
      <item>TISKARA B1 d.o.o. za proizvodnju i usluge, OIB 44377565561</item>
    </derivirana_varijabla>
  </DomainObject.Predmet.ProtuStrankaListFormatedOIB>
  <DomainObject.Predmet.ProtuStrankaListFormatedWithAdress>
    <izvorni_sadrzaj>
      <item>TISKARA B1 d.o.o. za proizvodnju i usluge, Dravska 10, 31550 Valpovo</item>
    </izvorni_sadrzaj>
    <derivirana_varijabla naziv="DomainObject.Predmet.ProtuStrankaListFormatedWithAdress_1">
      <item>TISKARA B1 d.o.o. za proizvodnju i usluge, Dravska 10, 31550 Valpovo</item>
    </derivirana_varijabla>
  </DomainObject.Predmet.ProtuStrankaListFormatedWithAdress>
  <DomainObject.Predmet.ProtuStrankaListFormatedWithAdressOIB>
    <izvorni_sadrzaj>
      <item>TISKARA B1 d.o.o. za proizvodnju i usluge, OIB 44377565561, Dravska 10, 31550 Valpovo</item>
    </izvorni_sadrzaj>
    <derivirana_varijabla naziv="DomainObject.Predmet.ProtuStrankaListFormatedWithAdressOIB_1">
      <item>TISKARA B1 d.o.o. za proizvodnju i usluge, OIB 44377565561, Dravska 10, 31550 Valpovo</item>
    </derivirana_varijabla>
  </DomainObject.Predmet.ProtuStrankaListFormatedWithAdressOIB>
  <DomainObject.Predmet.ProtuStrankaListNazivFormated>
    <izvorni_sadrzaj>
      <item>TISKARA B1 d.o.o. za proizvodnju i usluge</item>
    </izvorni_sadrzaj>
    <derivirana_varijabla naziv="DomainObject.Predmet.ProtuStrankaListNazivFormated_1">
      <item>TISKARA B1 d.o.o. za proizvodnju i usluge</item>
    </derivirana_varijabla>
  </DomainObject.Predmet.ProtuStrankaListNazivFormated>
  <DomainObject.Predmet.ProtuStrankaListNazivFormatedOIB>
    <izvorni_sadrzaj>
      <item>TISKARA B1 d.o.o. za proizvodnju i usluge, OIB 44377565561</item>
    </izvorni_sadrzaj>
    <derivirana_varijabla naziv="DomainObject.Predmet.ProtuStrankaListNazivFormatedOIB_1">
      <item>TISKARA B1 d.o.o. za proizvodnju i usluge, OIB 44377565561</item>
    </derivirana_varijabla>
  </DomainObject.Predmet.ProtuStrankaListNazivFormatedOIB>
  <DomainObject.Predmet.OstaliListFormated>
    <izvorni_sadrzaj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izvorni_sadrzaj>
    <derivirana_varijabla naziv="DomainObject.Predmet.OstaliListFormated_1"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derivirana_varijabla>
  </DomainObject.Predmet.OstaliListFormated>
  <DomainObject.Predmet.OstaliListFormatedOIB>
    <izvorni_sadrzaj>
      <item>Tihana Majić, OIB 43035003321</item>
      <item>Oglasna ploča - TISKARA B1 d.o.o. u stečaju, Valpovo, OIB 44377565561</item>
      <item>Hrvatska agencija za malo gosp.i investicije</item>
      <item>ZK odjel Općinski sud Valpovo</item>
      <item>OD Leko i partneri, OIB 85821130368</item>
      <item>Porezna uprava Osijek, OIB 85821130368</item>
      <item>ŽDO GUO OSIJEK</item>
    </izvorni_sadrzaj>
    <derivirana_varijabla naziv="DomainObject.Predmet.OstaliListFormatedOIB_1">
      <item>Tihana Majić, OIB 43035003321</item>
      <item>Oglasna ploča - TISKARA B1 d.o.o. u stečaju, Valpovo, OIB 44377565561</item>
      <item>Hrvatska agencija za malo gosp.i investicije</item>
      <item>ZK odjel Općinski sud Valpovo</item>
      <item>OD Leko i partneri, OIB 85821130368</item>
      <item>Porezna uprava Osijek, OIB 85821130368</item>
      <item>ŽDO GUO OSIJEK</item>
    </derivirana_varijabla>
  </DomainObject.Predmet.OstaliListFormatedOIB>
  <DomainObject.Predmet.OstaliListFormatedWithAdress>
    <izvorni_sadrzaj>
      <item>Tihana Majić, Naselje M. Krleže 4, 31000 Osijek</item>
      <item>Oglasna ploča - TISKARA B1 d.o.o. u stečaju, Valpovo</item>
      <item>Hrvatska agencija za malo gosp.i investicije, Prilaz G. Deželića 7, 10000 Zagreb</item>
      <item>ZK odjel Općinski sud Valpovo, bb, 31550 Valpovo</item>
      <item>OD Leko i partneri, Domagojeva 18, 10000 Zagreb</item>
      <item>Porezna uprava Osijek, Županijska, 31000 Osijek</item>
      <item>ŽDO GUO OSIJEK, bb, 31000 Osijek</item>
    </izvorni_sadrzaj>
    <derivirana_varijabla naziv="DomainObject.Predmet.OstaliListFormatedWithAdress_1">
      <item>Tihana Majić, Naselje M. Krleže 4, 31000 Osijek</item>
      <item>Oglasna ploča - TISKARA B1 d.o.o. u stečaju, Valpovo</item>
      <item>Hrvatska agencija za malo gosp.i investicije, Prilaz G. Deželića 7, 10000 Zagreb</item>
      <item>ZK odjel Općinski sud Valpovo, bb, 31550 Valpovo</item>
      <item>OD Leko i partneri, Domagojeva 18, 10000 Zagreb</item>
      <item>Porezna uprava Osijek, Županijska, 31000 Osijek</item>
      <item>ŽDO GUO OSIJEK, bb, 31000 Osijek</item>
    </derivirana_varijabla>
  </DomainObject.Predmet.OstaliListFormatedWithAdress>
  <DomainObject.Predmet.OstaliListFormatedWithAdressOIB>
    <izvorni_sadrzaj>
      <item>Tihana Majić, OIB 43035003321, Naselje M. Krleže 4, 31000 Osijek</item>
      <item>Oglasna ploča - TISKARA B1 d.o.o. u stečaju, Valpovo, OIB 44377565561</item>
      <item>Hrvatska agencija za malo gosp.i investicije, Prilaz G. Deželića 7, 10000 Zagreb</item>
      <item>ZK odjel Općinski sud Valpovo, bb, 31550 Valpovo</item>
      <item>OD Leko i partneri, OIB 85821130368, Domagojeva 18, 10000 Zagreb</item>
      <item>Porezna uprava Osijek, OIB 85821130368, Županijska, 31000 Osijek</item>
      <item>ŽDO GUO OSIJEK, bb, 31000 Osijek</item>
    </izvorni_sadrzaj>
    <derivirana_varijabla naziv="DomainObject.Predmet.OstaliListFormatedWithAdressOIB_1">
      <item>Tihana Majić, OIB 43035003321, Naselje M. Krleže 4, 31000 Osijek</item>
      <item>Oglasna ploča - TISKARA B1 d.o.o. u stečaju, Valpovo, OIB 44377565561</item>
      <item>Hrvatska agencija za malo gosp.i investicije, Prilaz G. Deželića 7, 10000 Zagreb</item>
      <item>ZK odjel Općinski sud Valpovo, bb, 31550 Valpovo</item>
      <item>OD Leko i partneri, OIB 85821130368, Domagojeva 18, 10000 Zagreb</item>
      <item>Porezna uprava Osijek, OIB 85821130368, Županijska, 31000 Osijek</item>
      <item>ŽDO GUO OSIJEK, bb, 31000 Osijek</item>
    </derivirana_varijabla>
  </DomainObject.Predmet.OstaliListFormatedWithAdressOIB>
  <DomainObject.Predmet.OstaliListNazivFormated>
    <izvorni_sadrzaj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izvorni_sadrzaj>
    <derivirana_varijabla naziv="DomainObject.Predmet.OstaliListNazivFormated_1"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derivirana_varijabla>
  </DomainObject.Predmet.OstaliListNazivFormated>
  <DomainObject.Predmet.OstaliListNazivFormatedOIB>
    <izvorni_sadrzaj>
      <item>Tihana Majić, OIB 43035003321</item>
      <item>Oglasna ploča - TISKARA B1 d.o.o. u stečaju, Valpovo, OIB 44377565561</item>
      <item>Hrvatska agencija za malo gosp.i investicije</item>
      <item>ZK odjel Općinski sud Valpovo</item>
      <item>OD Leko i partneri, OIB 85821130368</item>
      <item>Porezna uprava Osijek, OIB 85821130368</item>
      <item>ŽDO GUO OSIJEK</item>
    </izvorni_sadrzaj>
    <derivirana_varijabla naziv="DomainObject.Predmet.OstaliListNazivFormatedOIB_1">
      <item>Tihana Majić, OIB 43035003321</item>
      <item>Oglasna ploča - TISKARA B1 d.o.o. u stečaju, Valpovo, OIB 44377565561</item>
      <item>Hrvatska agencija za malo gosp.i investicije</item>
      <item>ZK odjel Općinski sud Valpovo</item>
      <item>OD Leko i partneri, OIB 85821130368</item>
      <item>Porezna uprava Osijek, OIB 85821130368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LJILANA IVANOVIĆ, djelatnica</izvorni_sadrzaj>
    <derivirana_varijabla naziv="DomainObject.Predmet.StrankaIDrugi_1">LJILANA IVANOVIĆ, djelatnica</derivirana_varijabla>
  </DomainObject.Predmet.StrankaIDrugi>
  <DomainObject.Predmet.ProtustrankaIDrugi>
    <izvorni_sadrzaj>TISKARA B1 d.o.o. za proizvodnju i usluge</izvorni_sadrzaj>
    <derivirana_varijabla naziv="DomainObject.Predmet.ProtustrankaIDrugi_1">TISKARA B1 d.o.o. za proizvodnju i usluge</derivirana_varijabla>
  </DomainObject.Predmet.ProtustrankaIDrugi>
  <DomainObject.Predmet.StrankaIDrugiAdressOIB>
    <izvorni_sadrzaj>LJILANA IVANOVIĆ, djelatnica, OIB , LJ.Gaja 44, 31550 Valpovo</izvorni_sadrzaj>
    <derivirana_varijabla naziv="DomainObject.Predmet.StrankaIDrugiAdressOIB_1">LJILANA IVANOVIĆ, djelatnica, OIB , LJ.Gaja 44, 31550 Valpovo</derivirana_varijabla>
  </DomainObject.Predmet.StrankaIDrugiAdressOIB>
  <DomainObject.Predmet.ProtustrankaIDrugiAdressOIB>
    <izvorni_sadrzaj>TISKARA B1 d.o.o. za proizvodnju i usluge, OIB 44377565561, Dravska 10, 31550 Valpovo</izvorni_sadrzaj>
    <derivirana_varijabla naziv="DomainObject.Predmet.ProtustrankaIDrugiAdressOIB_1">TISKARA B1 d.o.o. za proizvodnju i usluge, OIB 44377565561,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LJILANA IVANOVIĆ, djelatnica</item>
      <item>TISKARA B1 d.o.o. za proizvodnju i usluge</item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izvorni_sadrzaj>
    <derivirana_varijabla naziv="DomainObject.Predmet.SudioniciListNaziv_1">
      <item>LJILANA IVANOVIĆ, djelatnica</item>
      <item>TISKARA B1 d.o.o. za proizvodnju i usluge</item>
      <item>Tihana Majić</item>
      <item>Oglasna ploča - TISKARA B1 d.o.o. u stečaju, Valpovo</item>
      <item>Hrvatska agencija za malo gosp.i investicije</item>
      <item>ZK odjel Općinski sud Valpovo</item>
      <item>OD Leko i partneri</item>
      <item>Porezna uprava Osijek</item>
      <item>ŽDO GUO OSIJEK</item>
    </derivirana_varijabla>
  </DomainObject.Predmet.SudioniciListNaziv>
  <DomainObject.Predmet.SudioniciListAdressOIB>
    <izvorni_sadrzaj>
      <item>LJILANA IVANOVIĆ, djelatnica, OIB , LJ.Gaja 44,31550 Valpovo</item>
      <item>TISKARA B1 d.o.o. za proizvodnju i usluge, OIB 44377565561, Dravska 10,31550 Valpovo</item>
      <item>Tihana Majić, OIB 43035003321, Naselje M. Krleže 4,31000 Osijek</item>
      <item>Oglasna ploča - TISKARA B1 d.o.o. u stečaju, Valpovo, OIB 44377565561</item>
      <item>Hrvatska agencija za malo gosp.i investicije, Prilaz G. Deželića 7,10000 Zagreb</item>
      <item>ZK odjel Općinski sud Valpovo, bb,31550 Valpovo</item>
      <item>OD Leko i partneri, OIB 85821130368, Domagojeva 18,10000 Zagreb</item>
      <item>Porezna uprava Osijek, OIB 85821130368, Županijska,31000 Osijek</item>
      <item>ŽDO GUO OSIJEK, bb,31000 Osijek</item>
    </izvorni_sadrzaj>
    <derivirana_varijabla naziv="DomainObject.Predmet.SudioniciListAdressOIB_1">
      <item>LJILANA IVANOVIĆ, djelatnica, OIB , LJ.Gaja 44,31550 Valpovo</item>
      <item>TISKARA B1 d.o.o. za proizvodnju i usluge, OIB 44377565561, Dravska 10,31550 Valpovo</item>
      <item>Tihana Majić, OIB 43035003321, Naselje M. Krleže 4,31000 Osijek</item>
      <item>Oglasna ploča - TISKARA B1 d.o.o. u stečaju, Valpovo, OIB 44377565561</item>
      <item>Hrvatska agencija za malo gosp.i investicije, Prilaz G. Deželića 7,10000 Zagreb</item>
      <item>ZK odjel Općinski sud Valpovo, bb,31550 Valpovo</item>
      <item>OD Leko i partneri, OIB 85821130368, Domagojeva 18,10000 Zagreb</item>
      <item>Porezna uprava Osijek, OIB 85821130368, Županijska,31000 Osijek</item>
      <item>ŽDO GUO OSIJEK,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44377565561</item>
      <item>, OIB 43035003321</item>
      <item>, OIB 44377565561</item>
      <item>, OIB null</item>
      <item>, OIB null</item>
      <item>, OIB 85821130368</item>
      <item>, OIB 85821130368</item>
      <item>, OIB null</item>
    </izvorni_sadrzaj>
    <derivirana_varijabla naziv="DomainObject.Predmet.SudioniciListNazivOIB_1">
      <item>, OIB </item>
      <item>, OIB 44377565561</item>
      <item>, OIB 43035003321</item>
      <item>, OIB 44377565561</item>
      <item>, OIB null</item>
      <item>, OIB null</item>
      <item>, OIB 85821130368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D8218-9767-49C8-8903-D9B45AF57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835</properties:Words>
  <properties:Characters>4501</properties:Characters>
  <properties:Lines>120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5405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2017-01-09T10:40:00Z</dcterms:created>
  <dc:creator>tkovacevic</dc:creator>
  <cp:lastModifiedBy>Elizabeta Đeke</cp:lastModifiedBy>
  <cp:lastPrinted>2017-01-11T07:14:00Z</cp:lastPrinted>
  <dcterms:modified xmlns:xsi="http://www.w3.org/2001/XMLSchema-instance" xsi:type="dcterms:W3CDTF">2017-01-11T09:10:00Z</dcterms:modified>
  <cp:revision>6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