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e89a9" w14:paraId="51e89a9" w:rsidRDefault="00C43CCF" w:rsidP="00C43CCF" w:rsidR="00C43CCF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8 St-</w:t>
      </w:r>
      <w:r>
        <w:rPr>
          <w:szCs w:val="24"/>
        </w:rPr>
        <w:t>553</w:t>
      </w:r>
      <w:r>
        <w:rPr>
          <w:szCs w:val="24"/>
        </w:rPr>
        <w:t>/2015-6</w:t>
      </w:r>
    </w:p>
    <w:p w:rsidRDefault="00C43CCF" w:rsidP="00C43CCF" w:rsidR="00C43CCF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C43CCF" w:rsidP="00C43CCF" w:rsidR="00C43CCF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C43CCF" w:rsidP="00C43CCF" w:rsidR="00C43CCF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C43CCF" w:rsidP="00C43CCF" w:rsidR="00C43CCF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C43CCF" w:rsidP="00C43CCF" w:rsidR="00C43CCF">
      <w:pPr>
        <w:rPr>
          <w:szCs w:val="24"/>
        </w:rPr>
      </w:pPr>
    </w:p>
    <w:p w:rsidRDefault="00C43CCF" w:rsidP="00C43CCF" w:rsidR="00C43CCF">
      <w:pPr>
        <w:rPr>
          <w:szCs w:val="24"/>
        </w:rPr>
      </w:pPr>
    </w:p>
    <w:p w:rsidRDefault="00C43CCF" w:rsidP="00C43CCF" w:rsidR="00C43CCF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C43CCF" w:rsidP="00C43CCF" w:rsidR="00C43CCF">
      <w:pPr>
        <w:rPr>
          <w:szCs w:val="24"/>
        </w:rPr>
      </w:pPr>
    </w:p>
    <w:p w:rsidRDefault="00C43CCF" w:rsidP="00C43CCF" w:rsidR="00C43CCF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C43CCF" w:rsidP="00C43CCF" w:rsidR="00C43CCF">
      <w:pPr>
        <w:rPr>
          <w:szCs w:val="24"/>
        </w:rPr>
      </w:pPr>
    </w:p>
    <w:p w:rsidRDefault="00C43CCF" w:rsidP="00C43CCF" w:rsidR="00C43CCF">
      <w:pPr>
        <w:jc w:val="both"/>
      </w:pPr>
      <w:r>
        <w:rPr>
          <w:szCs w:val="24"/>
        </w:rPr>
        <w:tab/>
      </w:r>
      <w:r>
        <w:t xml:space="preserve">Trgovački sud u Varaždinu po višoj sudskoj savjetnici Ivani Starčević toga suda, u predmetu u povodu zahtjeva Financijske agencije Regionalni centar Zagreb, Podružnica Varaždin, Augusta Cesarca 2, Varaždin, za pokretanje skraćenog stečajnog postupka protiv dužnika </w:t>
      </w:r>
      <w:r>
        <w:t>PROVECTUS društvo s ograničenom odgovornošću za trgovinu i usluge, Varaždin, Ulica Ratimira Hercega 1, OIB: 23217455867, MBS:070108474</w:t>
      </w:r>
      <w:r>
        <w:t>, dana 30. prosinca 2015. godine</w:t>
      </w:r>
    </w:p>
    <w:p w:rsidRDefault="00C43CCF" w:rsidP="00C43CCF" w:rsidR="00C43CCF">
      <w:pPr>
        <w:jc w:val="both"/>
      </w:pPr>
    </w:p>
    <w:p w:rsidRDefault="00C43CCF" w:rsidP="00C43CCF" w:rsidR="00C43CCF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C43CCF" w:rsidP="00C43CCF" w:rsidR="00C43CCF">
      <w:pPr>
        <w:rPr>
          <w:szCs w:val="24"/>
        </w:rPr>
      </w:pPr>
    </w:p>
    <w:p w:rsidRDefault="00C43CCF" w:rsidP="00C43CCF" w:rsidR="00C43CCF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>PROVECTUS društvo s ograničenom odgovornošću za trgovinu i usluge, Varaždin, Ulica Ratimira Hercega 1, OIB: 23217455867, MBS:070108474</w:t>
      </w:r>
      <w:r>
        <w:rPr>
          <w:szCs w:val="24"/>
        </w:rPr>
        <w:t xml:space="preserve">, s danom 30. prosinca 2015. u </w:t>
      </w:r>
      <w:r>
        <w:rPr>
          <w:szCs w:val="24"/>
        </w:rPr>
        <w:t>11</w:t>
      </w:r>
      <w:r>
        <w:rPr>
          <w:szCs w:val="24"/>
        </w:rPr>
        <w:t>,</w:t>
      </w:r>
      <w:r>
        <w:rPr>
          <w:szCs w:val="24"/>
        </w:rPr>
        <w:t>0</w:t>
      </w:r>
      <w:r>
        <w:rPr>
          <w:szCs w:val="24"/>
        </w:rPr>
        <w:t>0 sati.</w:t>
      </w:r>
    </w:p>
    <w:p w:rsidRDefault="00C43CCF" w:rsidP="00C43CCF" w:rsidR="00C43CCF">
      <w:pPr>
        <w:jc w:val="both"/>
        <w:rPr>
          <w:szCs w:val="24"/>
        </w:rPr>
      </w:pPr>
    </w:p>
    <w:p w:rsidRDefault="00C43CCF" w:rsidP="00C43CCF" w:rsidR="00C43CCF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PROVECTUS društvo s ograničenom odgovornošću za trgovinu i usluge, Varaždin, Ulica Ratimira Hercega 1, OIB: 23217455867, MBS:070108474.</w:t>
      </w:r>
    </w:p>
    <w:p w:rsidRDefault="00C43CCF" w:rsidP="00C43CCF" w:rsidR="00C43CCF">
      <w:pPr>
        <w:jc w:val="both"/>
      </w:pPr>
    </w:p>
    <w:p w:rsidRDefault="00C43CCF" w:rsidP="00C43CCF" w:rsidR="00C43CCF">
      <w:pPr>
        <w:jc w:val="both"/>
      </w:pPr>
      <w:r>
        <w:tab/>
        <w:t xml:space="preserve">III Za stečajnog upravitelja imenuje se </w:t>
      </w:r>
      <w:r>
        <w:t>Sven Pirker, OIB: 17175634417, Trg kralja Tomislava 2, Varaždin.</w:t>
      </w:r>
    </w:p>
    <w:p w:rsidRDefault="00C43CCF" w:rsidP="00C43CCF" w:rsidR="00C43CCF">
      <w:pPr>
        <w:jc w:val="both"/>
        <w:rPr>
          <w:color w:val="FF0000"/>
        </w:rPr>
      </w:pPr>
    </w:p>
    <w:p w:rsidRDefault="00C43CCF" w:rsidP="00C43CCF" w:rsidR="00C43CCF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C43CCF" w:rsidP="00C43CCF" w:rsidR="00C43CCF">
      <w:pPr>
        <w:jc w:val="both"/>
        <w:rPr>
          <w:szCs w:val="24"/>
        </w:rPr>
      </w:pPr>
    </w:p>
    <w:p w:rsidRDefault="00C43CCF" w:rsidP="00C43CCF" w:rsidR="00C43CCF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>PROVECTUS društvo s ograničenom odgovornošću za trgovinu i usluge, Varaždin, Ulica Ratimira Hercega 1, OIB: 23217455867, MBS:070108474</w:t>
      </w:r>
      <w:r>
        <w:rPr>
          <w:szCs w:val="24"/>
        </w:rPr>
        <w:t>, bit će brisan iz sudskog registra.</w:t>
      </w:r>
    </w:p>
    <w:p w:rsidRDefault="00C43CCF" w:rsidP="00C43CCF" w:rsidR="00C43CCF">
      <w:pPr>
        <w:rPr>
          <w:szCs w:val="24"/>
        </w:rPr>
      </w:pPr>
    </w:p>
    <w:p w:rsidRDefault="00C43CCF" w:rsidP="00C43CCF" w:rsidR="00C43CCF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C43CCF" w:rsidP="00C43CCF" w:rsidR="00C43CCF">
      <w:pPr>
        <w:rPr>
          <w:szCs w:val="24"/>
        </w:rPr>
      </w:pPr>
    </w:p>
    <w:p w:rsidRDefault="00C43CCF" w:rsidP="00C43CCF" w:rsidR="00C43CCF">
      <w:pPr>
        <w:jc w:val="both"/>
        <w:rPr>
          <w:szCs w:val="24"/>
        </w:rPr>
      </w:pPr>
      <w:r>
        <w:rPr>
          <w:szCs w:val="24"/>
        </w:rPr>
        <w:tab/>
        <w:t xml:space="preserve">Predlagatelj je dana 30. listopada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</w:t>
      </w:r>
      <w:r>
        <w:rPr>
          <w:szCs w:val="24"/>
        </w:rPr>
        <w:lastRenderedPageBreak/>
        <w:t>pozvao vjerovnike da najkasnije u roku od četrdeset pet dana od objave oglasa predlože otvaranje stečajnoga postupka.</w:t>
      </w:r>
    </w:p>
    <w:p w:rsidRDefault="00C43CCF" w:rsidP="00C43CCF" w:rsidR="00C43CCF">
      <w:pPr>
        <w:rPr>
          <w:szCs w:val="24"/>
        </w:rPr>
      </w:pPr>
    </w:p>
    <w:p w:rsidRDefault="00C43CCF" w:rsidP="00C43CCF" w:rsidR="00C43CCF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C43CCF" w:rsidP="00C43CCF" w:rsidR="00C43CCF">
      <w:pPr>
        <w:rPr>
          <w:szCs w:val="24"/>
        </w:rPr>
      </w:pPr>
    </w:p>
    <w:p w:rsidRDefault="00C43CCF" w:rsidP="00C43CCF" w:rsidR="00C43CCF">
      <w:pPr>
        <w:rPr>
          <w:szCs w:val="24"/>
        </w:rPr>
      </w:pPr>
    </w:p>
    <w:p w:rsidRDefault="00C43CCF" w:rsidP="00C43CCF" w:rsidR="00C43CCF">
      <w:pPr>
        <w:jc w:val="center"/>
        <w:rPr>
          <w:szCs w:val="24"/>
        </w:rPr>
      </w:pPr>
      <w:r>
        <w:rPr>
          <w:szCs w:val="24"/>
        </w:rPr>
        <w:t>U Varaždinu, 30. prosinca 2015.</w:t>
      </w:r>
    </w:p>
    <w:p w:rsidRDefault="00C43CCF" w:rsidP="00C43CCF" w:rsidR="00C43CCF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C43CCF" w:rsidP="00C43CCF" w:rsidR="00C43CCF">
      <w:pPr>
        <w:rPr>
          <w:szCs w:val="24"/>
        </w:rPr>
      </w:pPr>
      <w:r>
        <w:rPr>
          <w:szCs w:val="24"/>
        </w:rPr>
        <w:t xml:space="preserve">     </w:t>
      </w:r>
    </w:p>
    <w:p w:rsidRDefault="00C43CCF" w:rsidP="00C43CCF" w:rsidR="00C43CCF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Viša sudska savjetnica</w:t>
      </w:r>
    </w:p>
    <w:p w:rsidRDefault="00C43CCF" w:rsidP="00C43CCF" w:rsidR="00C43CCF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Ivana Starčević, v.r.</w:t>
      </w:r>
    </w:p>
    <w:p w:rsidRDefault="00C43CCF" w:rsidP="00C43CCF" w:rsidR="00C43CCF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C43CCF" w:rsidP="00C43CCF" w:rsidR="00C43CCF">
      <w:pPr>
        <w:rPr>
          <w:szCs w:val="24"/>
        </w:rPr>
      </w:pPr>
    </w:p>
    <w:p w:rsidRDefault="00C43CCF" w:rsidP="00C43CCF" w:rsidR="00C43CCF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C43CCF" w:rsidP="00C43CCF" w:rsidR="00C43CCF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C43CCF" w:rsidP="00C43CCF" w:rsidR="00C43CCF">
      <w:pPr>
        <w:jc w:val="both"/>
        <w:rPr>
          <w:szCs w:val="24"/>
        </w:rPr>
      </w:pPr>
      <w:r>
        <w:rPr>
          <w:szCs w:val="24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C43CCF" w:rsidP="00C43CCF" w:rsidR="00C43CCF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C43CCF" w:rsidP="00C43CCF" w:rsidR="00C43CCF">
      <w:pPr>
        <w:rPr>
          <w:szCs w:val="24"/>
        </w:rPr>
      </w:pPr>
    </w:p>
    <w:p w:rsidRDefault="00C43CCF" w:rsidP="00C43CCF" w:rsidR="00C43CCF">
      <w:pPr>
        <w:rPr>
          <w:szCs w:val="24"/>
        </w:rPr>
      </w:pPr>
    </w:p>
    <w:p w:rsidRDefault="00C43CCF" w:rsidP="00C43CCF" w:rsidR="00C43CCF">
      <w:pPr>
        <w:rPr>
          <w:szCs w:val="24"/>
        </w:rPr>
      </w:pPr>
      <w:r>
        <w:rPr>
          <w:szCs w:val="24"/>
        </w:rPr>
        <w:t>DNA:</w:t>
      </w:r>
    </w:p>
    <w:p w:rsidRDefault="00C43CCF" w:rsidP="00C43CCF" w:rsidR="00C43CCF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C43CCF" w:rsidP="00C43CCF" w:rsidR="00C43CCF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C43CCF" w:rsidP="00C43CCF" w:rsidR="00C43CCF" w:rsidRPr="00C43CCF">
      <w:pPr>
        <w:numPr>
          <w:ilvl w:val="0"/>
          <w:numId w:val="47"/>
        </w:numPr>
        <w:rPr>
          <w:szCs w:val="24"/>
        </w:rPr>
      </w:pPr>
      <w:r w:rsidRPr="00C43CCF">
        <w:rPr>
          <w:szCs w:val="24"/>
        </w:rPr>
        <w:t xml:space="preserve">Dužnik </w:t>
      </w:r>
      <w:r>
        <w:t>PROVECTUS društvo s ograničenom odgovornošću za trgovinu i usluge, Varaždin, Ulica Ratimira Hercega 1, OIB: 23217455867, MBS:070108474</w:t>
      </w:r>
    </w:p>
    <w:p w:rsidRDefault="00C43CCF" w:rsidP="00C43CCF" w:rsidR="00C43CCF" w:rsidRPr="00C43CCF">
      <w:pPr>
        <w:numPr>
          <w:ilvl w:val="0"/>
          <w:numId w:val="47"/>
        </w:numPr>
        <w:rPr>
          <w:szCs w:val="24"/>
        </w:rPr>
      </w:pPr>
      <w:r>
        <w:t xml:space="preserve">Direktor dužnika </w:t>
      </w:r>
      <w:r>
        <w:t xml:space="preserve">Tomislav </w:t>
      </w:r>
      <w:proofErr w:type="spellStart"/>
      <w:r>
        <w:t>Šavora</w:t>
      </w:r>
      <w:proofErr w:type="spellEnd"/>
      <w:r>
        <w:t>, OIB: 07893417761</w:t>
      </w:r>
    </w:p>
    <w:p w:rsidRDefault="00C43CCF" w:rsidP="00C43CCF" w:rsidR="00C43CCF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C43CCF" w:rsidP="00C43CCF" w:rsidR="00C43CCF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>
        <w:rPr>
          <w:szCs w:val="24"/>
        </w:rPr>
        <w:t xml:space="preserve">Varaždin, </w:t>
      </w:r>
      <w:proofErr w:type="spellStart"/>
      <w:r>
        <w:rPr>
          <w:szCs w:val="24"/>
        </w:rPr>
        <w:t>Graberje</w:t>
      </w:r>
      <w:proofErr w:type="spellEnd"/>
      <w:r>
        <w:rPr>
          <w:szCs w:val="24"/>
        </w:rPr>
        <w:t xml:space="preserve"> 1</w:t>
      </w:r>
    </w:p>
    <w:p w:rsidRDefault="00C43CCF" w:rsidP="00C43CCF" w:rsidR="00C43CCF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>Sven Pirker, Trg kralja Tomislava 2, Varaždin</w:t>
      </w:r>
    </w:p>
    <w:p w:rsidRDefault="00C43CCF" w:rsidP="00C43CCF" w:rsidR="00C43CCF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C43CCF" w:rsidP="00C43CCF" w:rsidR="00C43CCF">
      <w:pPr>
        <w:rPr>
          <w:szCs w:val="24"/>
        </w:rPr>
      </w:pPr>
    </w:p>
    <w:p w:rsidRDefault="00C43CCF" w:rsidP="00C43CCF" w:rsidR="00C43CCF">
      <w:pPr>
        <w:rPr>
          <w:szCs w:val="24"/>
        </w:rPr>
      </w:pPr>
    </w:p>
    <w:p w:rsidRDefault="00C43CCF" w:rsidP="00C43CCF" w:rsidR="00C43CCF">
      <w:pPr>
        <w:rPr>
          <w:szCs w:val="24"/>
        </w:rPr>
      </w:pPr>
    </w:p>
    <w:p w:rsidRDefault="00C43CCF" w:rsidP="00C43CCF" w:rsidR="00C43CCF">
      <w:pPr>
        <w:rPr>
          <w:szCs w:val="24"/>
        </w:rPr>
      </w:pPr>
    </w:p>
    <w:p w:rsidRDefault="00C43CCF" w:rsidP="00C43CCF" w:rsidR="00C43CCF">
      <w:pPr>
        <w:rPr>
          <w:szCs w:val="24"/>
        </w:rPr>
      </w:pPr>
    </w:p>
    <w:p w:rsidRDefault="00DA0242" w:rsidP="00C43CCF" w:rsidR="00DA0242" w:rsidRPr="00C43CCF"/>
    <w:sectPr w:rsidSect="00EB0D4C" w:rsidR="00DA0242" w:rsidRPr="00C43CCF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3CCF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C43CCF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C43CCF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988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St-553/2015-5</izvorni_sadrzaj>
    <derivirana_varijabla naziv="DomainObject.Oznaka_1">St-553/2015-5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St-553/2015</izvorni_sadrzaj>
    <derivirana_varijabla naziv="DomainObject.Predmet.OznakaBroj_1">St-553/2015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PROVECTUS društvo s ograničenom odgovornošću za trgovinu i usluge</izvorni_sadrzaj>
    <derivirana_varijabla naziv="DomainObject.Predmet.ProtustrankaFormated_1">  PROVECTUS društvo s ograničenom odgovornošću za trgovinu i usluge</derivirana_varijabla>
  </DomainObject.Predmet.ProtustrankaFormated>
  <DomainObject.Predmet.ProtustrankaFormatedOIB>
    <izvorni_sadrzaj>  PROVECTUS društvo s ograničenom odgovornošću za trgovinu i usluge, OIB 23217455867</izvorni_sadrzaj>
    <derivirana_varijabla naziv="DomainObject.Predmet.ProtustrankaFormatedOIB_1">  PROVECTUS društvo s ograničenom odgovornošću za trgovinu i usluge, OIB 23217455867</derivirana_varijabla>
  </DomainObject.Predmet.ProtustrankaFormatedOIB>
  <DomainObject.Predmet.ProtustrankaFormatedWithAdress>
    <izvorni_sadrzaj> PROVECTUS društvo s ograničenom odgovornošću za trgovinu i usluge, Ulica Ratimira Hercega 1, 42000 Varaždin</izvorni_sadrzaj>
    <derivirana_varijabla naziv="DomainObject.Predmet.ProtustrankaFormatedWithAdress_1"> PROVECTUS društvo s ograničenom odgovornošću za trgovinu i usluge, Ulica Ratimira Hercega 1, 42000 Varaždin</derivirana_varijabla>
  </DomainObject.Predmet.ProtustrankaFormatedWithAdress>
  <DomainObject.Predmet.ProtustrankaFormatedWithAdressOIB>
    <izvorni_sadrzaj> PROVECTUS društvo s ograničenom odgovornošću za trgovinu i usluge, OIB 23217455867, Ulica Ratimira Hercega 1, 42000 Varaždin</izvorni_sadrzaj>
    <derivirana_varijabla naziv="DomainObject.Predmet.ProtustrankaFormatedWithAdressOIB_1"> PROVECTUS društvo s ograničenom odgovornošću za trgovinu i usluge, OIB 23217455867, Ulica Ratimira Hercega 1, 42000 Varaždin</derivirana_varijabla>
  </DomainObject.Predmet.ProtustrankaFormatedWithAdressOIB>
  <DomainObject.Predmet.ProtustrankaWithAdress>
    <izvorni_sadrzaj>PROVECTUS društvo s ograničenom odgovornošću za trgovinu i usluge Ulica Ratimira Hercega 1, 42000 Varaždin</izvorni_sadrzaj>
    <derivirana_varijabla naziv="DomainObject.Predmet.ProtustrankaWithAdress_1">PROVECTUS društvo s ograničenom odgovornošću za trgovinu i usluge Ulica Ratimira Hercega 1, 42000 Varaždin</derivirana_varijabla>
  </DomainObject.Predmet.ProtustrankaWithAdress>
  <DomainObject.Predmet.ProtustrankaWithAdressOIB>
    <izvorni_sadrzaj>PROVECTUS društvo s ograničenom odgovornošću za trgovinu i usluge, OIB 23217455867, Ulica Ratimira Hercega 1, 42000 Varaždin</izvorni_sadrzaj>
    <derivirana_varijabla naziv="DomainObject.Predmet.ProtustrankaWithAdressOIB_1">PROVECTUS društvo s ograničenom odgovornošću za trgovinu i usluge, OIB 23217455867, Ulica Ratimira Hercega 1, 42000 Varaždin</derivirana_varijabla>
  </DomainObject.Predmet.ProtustrankaWithAdressOIB>
  <DomainObject.Predmet.ProtustrankaNazivFormated>
    <izvorni_sadrzaj>PROVECTUS društvo s ograničenom odgovornošću za trgovinu i usluge</izvorni_sadrzaj>
    <derivirana_varijabla naziv="DomainObject.Predmet.ProtustrankaNazivFormated_1">PROVECTUS društvo s ograničenom odgovornošću za trgovinu i usluge</derivirana_varijabla>
  </DomainObject.Predmet.ProtustrankaNazivFormated>
  <DomainObject.Predmet.ProtustrankaNazivFormatedOIB>
    <izvorni_sadrzaj>PROVECTUS društvo s ograničenom odgovornošću za trgovinu i usluge, OIB 23217455867</izvorni_sadrzaj>
    <derivirana_varijabla naziv="DomainObject.Predmet.ProtustrankaNazivFormatedOIB_1">PROVECTUS društvo s ograničenom odgovornošću za trgovinu i usluge, OIB 23217455867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30324.07</izvorni_sadrzaj>
    <derivirana_varijabla naziv="DomainObject.Predmet.TrenutnaVrijednost_1">30324.07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PROVECTUS društvo s ograničenom odgovornošću za trgovinu i usluge</item>
    </izvorni_sadrzaj>
    <derivirana_varijabla naziv="DomainObject.Predmet.ProtuStrankaListFormated_1">
      <item>PROVECTUS društvo s ograničenom odgovornošću za trgovinu i usluge</item>
    </derivirana_varijabla>
  </DomainObject.Predmet.ProtuStrankaListFormated>
  <DomainObject.Predmet.ProtuStrankaListFormatedOIB>
    <izvorni_sadrzaj>
      <item>PROVECTUS društvo s ograničenom odgovornošću za trgovinu i usluge, OIB 23217455867</item>
    </izvorni_sadrzaj>
    <derivirana_varijabla naziv="DomainObject.Predmet.ProtuStrankaListFormatedOIB_1">
      <item>PROVECTUS društvo s ograničenom odgovornošću za trgovinu i usluge, OIB 23217455867</item>
    </derivirana_varijabla>
  </DomainObject.Predmet.ProtuStrankaListFormatedOIB>
  <DomainObject.Predmet.ProtuStrankaListFormatedWithAdress>
    <izvorni_sadrzaj>
      <item>PROVECTUS društvo s ograničenom odgovornošću za trgovinu i usluge, Ulica Ratimira Hercega 1, 42000 Varaždin</item>
    </izvorni_sadrzaj>
    <derivirana_varijabla naziv="DomainObject.Predmet.ProtuStrankaListFormatedWithAdress_1">
      <item>PROVECTUS društvo s ograničenom odgovornošću za trgovinu i usluge, Ulica Ratimira Hercega 1, 42000 Varaždin</item>
    </derivirana_varijabla>
  </DomainObject.Predmet.ProtuStrankaListFormatedWithAdress>
  <DomainObject.Predmet.ProtuStrankaListFormatedWithAdressOIB>
    <izvorni_sadrzaj>
      <item>PROVECTUS društvo s ograničenom odgovornošću za trgovinu i usluge, OIB 23217455867, Ulica Ratimira Hercega 1, 42000 Varaždin</item>
    </izvorni_sadrzaj>
    <derivirana_varijabla naziv="DomainObject.Predmet.ProtuStrankaListFormatedWithAdressOIB_1">
      <item>PROVECTUS društvo s ograničenom odgovornošću za trgovinu i usluge, OIB 23217455867, Ulica Ratimira Hercega 1, 42000 Varaždin</item>
    </derivirana_varijabla>
  </DomainObject.Predmet.ProtuStrankaListFormatedWithAdressOIB>
  <DomainObject.Predmet.ProtuStrankaListNazivFormated>
    <izvorni_sadrzaj>
      <item>PROVECTUS društvo s ograničenom odgovornošću za trgovinu i usluge</item>
    </izvorni_sadrzaj>
    <derivirana_varijabla naziv="DomainObject.Predmet.ProtuStrankaListNazivFormated_1">
      <item>PROVECTUS društvo s ograničenom odgovornošću za trgovinu i usluge</item>
    </derivirana_varijabla>
  </DomainObject.Predmet.ProtuStrankaListNazivFormated>
  <DomainObject.Predmet.ProtuStrankaListNazivFormatedOIB>
    <izvorni_sadrzaj>
      <item>PROVECTUS društvo s ograničenom odgovornošću za trgovinu i usluge, OIB 23217455867</item>
    </izvorni_sadrzaj>
    <derivirana_varijabla naziv="DomainObject.Predmet.ProtuStrankaListNazivFormatedOIB_1">
      <item>PROVECTUS društvo s ograničenom odgovornošću za trgovinu i usluge, OIB 23217455867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>St-553/2015-5</izvorni_sadrzaj>
    <derivirana_varijabla naziv="DomainObject.PoslovniBrojDokumenta_1">St-553/2015-5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PROVECTUS društvo s ograničenom odgovornošću za trgovinu i usluge</izvorni_sadrzaj>
    <derivirana_varijabla naziv="DomainObject.Predmet.ProtustrankaIDrugi_1">PROVECTUS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PROVECTUS društvo s ograničenom odgovornošću za trgovinu i usluge, OIB 23217455867, Ulica Ratimira Hercega 1, 42000 Varaždin</izvorni_sadrzaj>
    <derivirana_varijabla naziv="DomainObject.Predmet.ProtustrankaIDrugiAdressOIB_1">PROVECTUS društvo s ograničenom odgovornošću za trgovinu i usluge, OIB 23217455867, Ulica Ratimira Hercega 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PROVECTUS društvo s ograničenom odgovornošću za trgovinu i usluge</item>
      <item>Sudski registar</item>
    </izvorni_sadrzaj>
    <derivirana_varijabla naziv="DomainObject.Predmet.SudioniciListNaziv_1">
      <item>Financijska agencija</item>
      <item>PROVECTUS društvo s ograničenom odgovornošću za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PROVECTUS društvo s ograničenom odgovornošću za trgovinu i usluge, OIB 23217455867, Ulica Ratimira Hercega 1,42000 Varaždin</item>
      <item>Sudski registar</item>
    </izvorni_sadrzaj>
    <derivirana_varijabla naziv="DomainObject.Predmet.SudioniciListAdressOIB_1">
      <item>Financijska agencija, OIB 85821130368, A. Cesarca 2,42000 Varaždin</item>
      <item>PROVECTUS društvo s ograničenom odgovornošću za trgovinu i usluge, OIB 23217455867, Ulica Ratimira Hercega 1,42000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2864F6-BEFE-4535-870E-FF6B7B177B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547</properties:Words>
  <properties:Characters>3061</properties:Characters>
  <properties:Lines>89</properties:Lines>
  <properties:Paragraphs>31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2015-12-30T09:53:00Z</cp:lastPrinted>
  <dcterms:modified xmlns:xsi="http://www.w3.org/2001/XMLSchema-instance" xsi:type="dcterms:W3CDTF">2015-12-30T09:54:00Z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St-553/2015-5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