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fe70" w14:paraId="e4afe70" w:rsidRDefault="000838C8" w:rsidR="000838C8">
      <w:pPr>
        <w15:collapsed w:val="false"/>
      </w:pPr>
      <w:bookmarkStart w:name="_GoBack" w:id="0"/>
      <w:bookmarkEnd w:id="0"/>
    </w:p>
    <w:p w:rsidRDefault="008669EA" w:rsidR="008669EA"/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</w:t>
      </w:r>
      <w:r w:rsidR="00046C26">
        <w:t>0</w:t>
      </w:r>
      <w:proofErr w:type="spellEnd"/>
      <w:r w:rsidR="00A20FE4">
        <w:t>. St</w:t>
      </w:r>
      <w:r w:rsidR="00E90DBD">
        <w:t>-</w:t>
      </w:r>
      <w:proofErr w:type="spellStart"/>
      <w:r w:rsidR="008C5101">
        <w:t>8159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, da</w:t>
      </w:r>
      <w:r w:rsidR="008669EA">
        <w:t xml:space="preserve">lje: </w:t>
      </w:r>
      <w:proofErr w:type="spellStart"/>
      <w:r w:rsidR="008669EA">
        <w:t>SZ</w:t>
      </w:r>
      <w:proofErr w:type="spellEnd"/>
      <w:r w:rsidR="008669EA">
        <w:t xml:space="preserve">), dana </w:t>
      </w:r>
      <w:proofErr w:type="spellStart"/>
      <w:r w:rsidR="008669EA">
        <w:t>10</w:t>
      </w:r>
      <w:proofErr w:type="spellEnd"/>
      <w:r w:rsidR="008669EA">
        <w:t xml:space="preserve">. veljače </w:t>
      </w:r>
      <w:proofErr w:type="spellStart"/>
      <w:r w:rsidR="008669EA">
        <w:t>2016</w:t>
      </w:r>
      <w:proofErr w:type="spellEnd"/>
      <w:r w:rsidR="008669EA">
        <w:t>.</w:t>
      </w:r>
      <w:r>
        <w:t>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>I           Za dužnika</w:t>
      </w:r>
      <w:r w:rsidR="009B33AA">
        <w:t xml:space="preserve"> </w:t>
      </w:r>
      <w:proofErr w:type="spellStart"/>
      <w:r w:rsidR="00E009EB">
        <w:t>BONAVENTURA</w:t>
      </w:r>
      <w:proofErr w:type="spellEnd"/>
      <w:r w:rsidR="00E009EB">
        <w:t xml:space="preserve">-MARE d.o.o., Zagreb, </w:t>
      </w:r>
      <w:proofErr w:type="spellStart"/>
      <w:r w:rsidR="00E009EB">
        <w:t>Đuke</w:t>
      </w:r>
      <w:proofErr w:type="spellEnd"/>
      <w:r w:rsidR="00E009EB">
        <w:t xml:space="preserve"> Begovića </w:t>
      </w:r>
      <w:proofErr w:type="spellStart"/>
      <w:r w:rsidR="00E009EB">
        <w:t>10</w:t>
      </w:r>
      <w:proofErr w:type="spellEnd"/>
      <w:r w:rsidR="00E009EB">
        <w:t xml:space="preserve">, </w:t>
      </w:r>
      <w:proofErr w:type="spellStart"/>
      <w:r w:rsidR="00E009EB">
        <w:t>OIB</w:t>
      </w:r>
      <w:proofErr w:type="spellEnd"/>
      <w:r w:rsidR="00E009EB">
        <w:t>:</w:t>
      </w:r>
      <w:proofErr w:type="spellStart"/>
      <w:r w:rsidR="00E009EB">
        <w:t>7885411145</w:t>
      </w:r>
      <w:proofErr w:type="spellEnd"/>
      <w:r w:rsidR="00E009EB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proofErr w:type="spellStart"/>
      <w:r w:rsidR="00E009EB">
        <w:t>16.451</w:t>
      </w:r>
      <w:proofErr w:type="spellEnd"/>
      <w:r w:rsidR="00E009EB">
        <w:t>,</w:t>
      </w:r>
      <w:proofErr w:type="spellStart"/>
      <w:r w:rsidR="00E009EB">
        <w:t>58</w:t>
      </w:r>
      <w:proofErr w:type="spellEnd"/>
      <w:r w:rsidR="002B3560">
        <w:t xml:space="preserve"> </w:t>
      </w:r>
      <w:r>
        <w:t>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E03B5A" w:rsidP="00116C98" w:rsidR="00116C98">
      <w:pPr>
        <w:jc w:val="center"/>
      </w:pPr>
      <w:r>
        <w:t xml:space="preserve">Zagreb, </w:t>
      </w:r>
      <w:proofErr w:type="spellStart"/>
      <w:r>
        <w:t>10</w:t>
      </w:r>
      <w:proofErr w:type="spellEnd"/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46C26"/>
    <w:rsid w:val="0006550B"/>
    <w:rsid w:val="000838C8"/>
    <w:rsid w:val="000D72A8"/>
    <w:rsid w:val="000E31B0"/>
    <w:rsid w:val="00116C98"/>
    <w:rsid w:val="00143A21"/>
    <w:rsid w:val="001C0399"/>
    <w:rsid w:val="002542BB"/>
    <w:rsid w:val="00256032"/>
    <w:rsid w:val="002A5065"/>
    <w:rsid w:val="002B3560"/>
    <w:rsid w:val="002C45E0"/>
    <w:rsid w:val="00362F82"/>
    <w:rsid w:val="00367247"/>
    <w:rsid w:val="003E66CC"/>
    <w:rsid w:val="00426576"/>
    <w:rsid w:val="00564843"/>
    <w:rsid w:val="006600C8"/>
    <w:rsid w:val="007173B3"/>
    <w:rsid w:val="00750C48"/>
    <w:rsid w:val="00786371"/>
    <w:rsid w:val="00790A36"/>
    <w:rsid w:val="008669EA"/>
    <w:rsid w:val="00874080"/>
    <w:rsid w:val="008C5101"/>
    <w:rsid w:val="00907D31"/>
    <w:rsid w:val="00953C76"/>
    <w:rsid w:val="009A1F33"/>
    <w:rsid w:val="009B33AA"/>
    <w:rsid w:val="009D1770"/>
    <w:rsid w:val="009E28FB"/>
    <w:rsid w:val="00A20FE4"/>
    <w:rsid w:val="00A95D50"/>
    <w:rsid w:val="00AA4B9B"/>
    <w:rsid w:val="00C40DE3"/>
    <w:rsid w:val="00C74386"/>
    <w:rsid w:val="00DF4D27"/>
    <w:rsid w:val="00E009EB"/>
    <w:rsid w:val="00E03B5A"/>
    <w:rsid w:val="00E90DBD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0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8159</izvorni_sadrzaj>
    <derivirana_varijabla naziv="DomainObject.Predmet.Broj_1">8159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St-8159/2015</izvorni_sadrzaj>
    <derivirana_varijabla naziv="DomainObject.Predmet.OznakaBroj_1">St-8159/2015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BONAVENTURA-MARE d.o.o. zastupanog po punomoćniku Tomislav Maruna</izvorni_sadrzaj>
    <derivirana_varijabla naziv="DomainObject.Predmet.ProtustrankaFormated_1">  BONAVENTURA-MARE d.o.o. zastupanog po punomoćniku Tomislav Maruna</derivirana_varijabla>
  </DomainObject.Predmet.ProtustrankaFormated>
  <DomainObject.Predmet.ProtustrankaFormatedOIB>
    <izvorni_sadrzaj>  BONAVENTURA-MARE d.o.o., OIB 67885411145 zastupanog po punomoćniku Tomislav Maruna</izvorni_sadrzaj>
    <derivirana_varijabla naziv="DomainObject.Predmet.ProtustrankaFormatedOIB_1">  BONAVENTURA-MARE d.o.o., OIB 67885411145 zastupanog po punomoćniku Tomislav Maruna</derivirana_varijabla>
  </DomainObject.Predmet.ProtustrankaFormatedOIB>
  <DomainObject.Predmet.ProtustrankaFormatedWithAdress>
    <izvorni_sadrzaj> BONAVENTURA-MARE d.o.o., Đuke Begovića 10, 10000 Zagreb zastupanog po punomoćniku Tomislav Maruna</izvorni_sadrzaj>
    <derivirana_varijabla naziv="DomainObject.Predmet.ProtustrankaFormatedWithAdress_1"> BONAVENTURA-MARE d.o.o., Đuke Begovića 10, 10000 Zagreb zastupanog po punomoćniku Tomislav Maruna</derivirana_varijabla>
  </DomainObject.Predmet.ProtustrankaFormatedWithAdress>
  <DomainObject.Predmet.ProtustrankaFormatedWithAdressOIB>
    <izvorni_sadrzaj> BONAVENTURA-MARE d.o.o., OIB 67885411145, Đuke Begovića 10, 10000 Zagreb zastupanog po punomoćniku Tomislav Maruna</izvorni_sadrzaj>
    <derivirana_varijabla naziv="DomainObject.Predmet.ProtustrankaFormatedWithAdressOIB_1"> BONAVENTURA-MARE d.o.o., OIB 67885411145, Đuke Begovića 10, 10000 Zagreb zastupanog po punomoćniku Tomislav Maruna</derivirana_varijabla>
  </DomainObject.Predmet.ProtustrankaFormatedWithAdressOIB>
  <DomainObject.Predmet.ProtustrankaWithAdress>
    <izvorni_sadrzaj>BONAVENTURA-MARE d.o.o. Đuke Begovića 10, 10000 Zagreb</izvorni_sadrzaj>
    <derivirana_varijabla naziv="DomainObject.Predmet.ProtustrankaWithAdress_1">BONAVENTURA-MARE d.o.o. Đuke Begovića 10, 10000 Zagreb</derivirana_varijabla>
  </DomainObject.Predmet.ProtustrankaWithAdress>
  <DomainObject.Predmet.ProtustrankaWithAdressOIB>
    <izvorni_sadrzaj>BONAVENTURA-MARE d.o.o., OIB 67885411145, Đuke Begovića 10, 10000 Zagreb</izvorni_sadrzaj>
    <derivirana_varijabla naziv="DomainObject.Predmet.ProtustrankaWithAdressOIB_1">BONAVENTURA-MARE d.o.o., OIB 67885411145, Đuke Begovića 10, 10000 Zagreb</derivirana_varijabla>
  </DomainObject.Predmet.ProtustrankaWithAdressOIB>
  <DomainObject.Predmet.ProtustrankaNazivFormated>
    <izvorni_sadrzaj>BONAVENTURA-MARE d.o.o.</izvorni_sadrzaj>
    <derivirana_varijabla naziv="DomainObject.Predmet.ProtustrankaNazivFormated_1">BONAVENTURA-MARE d.o.o.</derivirana_varijabla>
  </DomainObject.Predmet.ProtustrankaNazivFormated>
  <DomainObject.Predmet.ProtustrankaNazivFormatedOIB>
    <izvorni_sadrzaj>BONAVENTURA-MARE d.o.o., OIB 67885411145</izvorni_sadrzaj>
    <derivirana_varijabla naziv="DomainObject.Predmet.ProtustrankaNazivFormatedOIB_1">BONAVENTURA-MARE d.o.o., OIB 67885411145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BONAVENTURA-MARE d.o.o. zastupanog po punomoćniku Tomislav Maruna</item>
    </izvorni_sadrzaj>
    <derivirana_varijabla naziv="DomainObject.Predmet.ProtuStrankaListFormated_1">
      <item>BONAVENTURA-MARE d.o.o. zastupanog po punomoćniku Tomislav Maruna</item>
    </derivirana_varijabla>
  </DomainObject.Predmet.ProtuStrankaListFormated>
  <DomainObject.Predmet.ProtuStrankaListFormatedOIB>
    <izvorni_sadrzaj>
      <item>BONAVENTURA-MARE d.o.o., OIB 67885411145 zastupanog po punomoćniku Tomislav Maruna</item>
    </izvorni_sadrzaj>
    <derivirana_varijabla naziv="DomainObject.Predmet.ProtuStrankaListFormatedOIB_1">
      <item>BONAVENTURA-MARE d.o.o., OIB 67885411145 zastupanog po punomoćniku Tomislav Maruna</item>
    </derivirana_varijabla>
  </DomainObject.Predmet.ProtuStrankaListFormatedOIB>
  <DomainObject.Predmet.ProtuStrankaListFormatedWithAdress>
    <izvorni_sadrzaj>
      <item>BONAVENTURA-MARE d.o.o., Đuke Begovića 10, 10000 Zagreb zastupanog po punomoćniku Tomislav Maruna</item>
    </izvorni_sadrzaj>
    <derivirana_varijabla naziv="DomainObject.Predmet.ProtuStrankaListFormatedWithAdress_1">
      <item>BONAVENTURA-MARE d.o.o., Đuke Begovića 10, 10000 Zagreb zastupanog po punomoćniku Tomislav Maruna</item>
    </derivirana_varijabla>
  </DomainObject.Predmet.ProtuStrankaListFormatedWithAdress>
  <DomainObject.Predmet.ProtuStrankaListFormatedWithAdressOIB>
    <izvorni_sadrzaj>
      <item>BONAVENTURA-MARE d.o.o., OIB 67885411145, Đuke Begovića 10, 10000 Zagreb zastupanog po punomoćniku Tomislav Maruna</item>
    </izvorni_sadrzaj>
    <derivirana_varijabla naziv="DomainObject.Predmet.ProtuStrankaListFormatedWithAdressOIB_1">
      <item>BONAVENTURA-MARE d.o.o., OIB 67885411145, Đuke Begovića 10, 10000 Zagreb zastupanog po punomoćniku Tomislav Maruna</item>
    </derivirana_varijabla>
  </DomainObject.Predmet.ProtuStrankaListFormatedWithAdressOIB>
  <DomainObject.Predmet.ProtuStrankaListNazivFormated>
    <izvorni_sadrzaj>
      <item>BONAVENTURA-MARE d.o.o.</item>
    </izvorni_sadrzaj>
    <derivirana_varijabla naziv="DomainObject.Predmet.ProtuStrankaListNazivFormated_1">
      <item>BONAVENTURA-MARE d.o.o.</item>
    </derivirana_varijabla>
  </DomainObject.Predmet.ProtuStrankaListNazivFormated>
  <DomainObject.Predmet.ProtuStrankaListNazivFormatedOIB>
    <izvorni_sadrzaj>
      <item>BONAVENTURA-MARE d.o.o., OIB 67885411145</item>
    </izvorni_sadrzaj>
    <derivirana_varijabla naziv="DomainObject.Predmet.ProtuStrankaListNazivFormatedOIB_1">
      <item>BONAVENTURA-MARE d.o.o., OIB 67885411145</item>
    </derivirana_varijabla>
  </DomainObject.Predmet.ProtuStrankaListNazivFormatedOIB>
  <DomainObject.Predmet.OstaliListFormated>
    <izvorni_sadrzaj>
      <item>Tomislav Maruna punomoćnik sudionika u postupku BONAVENTURA-MARE d.o.o.</item>
    </izvorni_sadrzaj>
    <derivirana_varijabla naziv="DomainObject.Predmet.OstaliListFormated_1">
      <item>Tomislav Maruna punomoćnik sudionika u postupku BONAVENTURA-MARE d.o.o.</item>
    </derivirana_varijabla>
  </DomainObject.Predmet.OstaliListFormated>
  <DomainObject.Predmet.OstaliListFormatedOIB>
    <izvorni_sadrzaj>
      <item>Tomislav Maruna, OIB 14977207076 punomoćnik sudionika u postupku BONAVENTURA-MARE d.o.o.</item>
    </izvorni_sadrzaj>
    <derivirana_varijabla naziv="DomainObject.Predmet.OstaliListFormatedOIB_1">
      <item>Tomislav Maruna, OIB 14977207076 punomoćnik sudionika u postupku BONAVENTURA-MARE d.o.o.</item>
    </derivirana_varijabla>
  </DomainObject.Predmet.OstaliListFormatedOIB>
  <DomainObject.Predmet.OstaliListFormatedWithAdress>
    <izvorni_sadrzaj>
      <item>Tomislav Maruna, Đuke Begovića 10, 10000 Zagreb punomoćnik sudionika u postupku BONAVENTURA-MARE d.o.o.</item>
    </izvorni_sadrzaj>
    <derivirana_varijabla naziv="DomainObject.Predmet.OstaliListFormatedWithAdress_1">
      <item>Tomislav Maruna, Đuke Begovića 10, 10000 Zagreb punomoćnik sudionika u postupku BONAVENTURA-MARE d.o.o.</item>
    </derivirana_varijabla>
  </DomainObject.Predmet.OstaliListFormatedWithAdress>
  <DomainObject.Predmet.OstaliListFormatedWithAdressOIB>
    <izvorni_sadrzaj>
      <item>Tomislav Maruna, OIB 14977207076, Đuke Begovića 10, 10000 Zagreb punomoćnik sudionika u postupku BONAVENTURA-MARE d.o.o.</item>
    </izvorni_sadrzaj>
    <derivirana_varijabla naziv="DomainObject.Predmet.OstaliListFormatedWithAdressOIB_1">
      <item>Tomislav Maruna, OIB 14977207076, Đuke Begovića 10, 10000 Zagreb punomoćnik sudionika u postupku BONAVENTURA-MARE d.o.o.</item>
    </derivirana_varijabla>
  </DomainObject.Predmet.OstaliListFormatedWithAdressOIB>
  <DomainObject.Predmet.OstaliListNazivFormated>
    <izvorni_sadrzaj>
      <item>Tomislav Maruna</item>
    </izvorni_sadrzaj>
    <derivirana_varijabla naziv="DomainObject.Predmet.OstaliListNazivFormated_1">
      <item>Tomislav Maruna</item>
    </derivirana_varijabla>
  </DomainObject.Predmet.OstaliListNazivFormated>
  <DomainObject.Predmet.OstaliListNazivFormatedOIB>
    <izvorni_sadrzaj>
      <item>Tomislav Maruna, OIB 14977207076</item>
    </izvorni_sadrzaj>
    <derivirana_varijabla naziv="DomainObject.Predmet.OstaliListNazivFormatedOIB_1">
      <item>Tomislav Maruna, OIB 14977207076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BONAVENTURA-MARE d.o.o.</izvorni_sadrzaj>
    <derivirana_varijabla naziv="DomainObject.Predmet.ProtustrankaIDrugi_1">BONAVENTURA-MARE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BONAVENTURA-MARE d.o.o., OIB 67885411145, Đuke Begovića 10, 10000 Zagreb</izvorni_sadrzaj>
    <derivirana_varijabla naziv="DomainObject.Predmet.ProtustrankaIDrugiAdressOIB_1">BONAVENTURA-MARE d.o.o., OIB 67885411145, Đuke Begovića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BONAVENTURA-MARE d.o.o.</item>
      <item>Tomislav Maruna</item>
    </izvorni_sadrzaj>
    <derivirana_varijabla naziv="DomainObject.Predmet.SudioniciListNaziv_1">
      <item>FINA Regionalni centar Zagreb</item>
      <item>BONAVENTURA-MARE d.o.o.</item>
      <item>Tomislav Maruna</item>
    </derivirana_varijabla>
  </DomainObject.Predmet.SudioniciListNaziv>
  <DomainObject.Predmet.SudioniciListAdressOIB>
    <izvorni_sadrzaj>
      <item>FINA Regionalni centar Zagreb, OIB 85821130368, Trg svibanjskih žrtava 1995. 1,10000 Zagreb</item>
      <item>BONAVENTURA-MARE d.o.o., OIB 67885411145, Đuke Begovića 10,10000 Zagreb</item>
      <item>Tomislav Maruna, OIB 14977207076, Đuke Begovića 10,10000 Zagreb</item>
    </izvorni_sadrzaj>
    <derivirana_varijabla naziv="DomainObject.Predmet.SudioniciListAdressOIB_1">
      <item>FINA Regionalni centar Zagreb, OIB 85821130368, Trg svibanjskih žrtava 1995. 1,10000 Zagreb</item>
      <item>BONAVENTURA-MARE d.o.o., OIB 67885411145, Đuke Begovića 10,10000 Zagreb</item>
      <item>Tomislav Maruna, OIB 14977207076, Đuke Begovića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67885411145</item>
      <item>, OIB 14977207076</item>
    </izvorni_sadrzaj>
    <derivirana_varijabla naziv="DomainObject.Predmet.SudioniciListNazivOIB_1">
      <item>, OIB 85821130368</item>
      <item>, OIB 67885411145</item>
      <item>, OIB 14977207076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237</properties:Words>
  <properties:Characters>1307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2016-02-10T09:22:00Z</dcterms:created>
  <dc:creator>Korisnik</dc:creator>
  <cp:lastModifiedBy>Maja Kovač</cp:lastModifiedBy>
  <cp:lastPrinted>2016-02-10T09:03:00Z</cp:lastPrinted>
  <dcterms:modified xmlns:xsi="http://www.w3.org/2001/XMLSchema-instance" xsi:type="dcterms:W3CDTF">2016-02-10T09:23:00Z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