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f2c6" w14:paraId="b31f2c6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7429E0">
        <w:rPr>
          <w:lang w:val="hr-HR"/>
        </w:rPr>
        <w:t>St-399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7429E0">
        <w:t xml:space="preserve"> "NAGNUĆA" UDRUGA ZA KULTURU I UMJETNOST, OIB: 98062527495</w:t>
      </w:r>
      <w:r w:rsidR="009B4119">
        <w:t>, s</w:t>
      </w:r>
      <w:r w:rsidR="00D447E7">
        <w:t>a s</w:t>
      </w:r>
      <w:r w:rsidR="00A47F26">
        <w:t>jedišt</w:t>
      </w:r>
      <w:r w:rsidR="007429E0">
        <w:t>em u Trg bana J. Jelačića 12, 48000 Koprivnica,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7429E0">
        <w:t xml:space="preserve"> "NAGNUĆA" UDRUGA ZA KULTURU I UMJETNOST, OIB: 98062527495, sa sjedištem u Trg bana J. Jelačića 12, 48000 Koprivnica, iznosi 40.843,67 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A47F26">
        <w:t>predsjednik</w:t>
      </w:r>
      <w:r w:rsidR="002E00D7">
        <w:t xml:space="preserve"> dužnika </w:t>
      </w:r>
      <w:r w:rsidR="007429E0">
        <w:t>Mladen Levak</w:t>
      </w:r>
      <w:r w:rsidR="00D447E7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429E0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447E7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7429E0">
        <w:t>"NAGNUĆA" UDRUGA ZA KULTURU I UMJETNOST, OIB: 98062527495, sa sjedištem u Trg bana J. Jelačića 12, 48000 Koprivnica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</w:t>
      </w:r>
      <w:r w:rsidR="007429E0">
        <w:t xml:space="preserve"> od 40.843,67</w:t>
      </w:r>
      <w:r w:rsidR="00D447E7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429E0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573DF0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10F" w:rsidP="007F64E0" w:rsidR="005A110F">
      <w:r>
        <w:separator/>
      </w:r>
    </w:p>
  </w:endnote>
  <w:endnote w:id="0" w:type="continuationSeparator">
    <w:p w:rsidRDefault="005A110F" w:rsidP="007F64E0" w:rsidR="005A1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10F" w:rsidP="007F64E0" w:rsidR="005A110F">
      <w:r>
        <w:separator/>
      </w:r>
    </w:p>
  </w:footnote>
  <w:footnote w:id="0" w:type="continuationSeparator">
    <w:p w:rsidRDefault="005A110F" w:rsidP="007F64E0" w:rsidR="005A1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1807" w:rsidRPr="00F41807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E568B9">
      <w:rPr>
        <w:lang w:val="hr-HR"/>
      </w:rPr>
      <w:t>St-399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3EDE"/>
    <w:rsid w:val="00557179"/>
    <w:rsid w:val="005654C5"/>
    <w:rsid w:val="00571A98"/>
    <w:rsid w:val="00573DF0"/>
    <w:rsid w:val="00576154"/>
    <w:rsid w:val="00577D16"/>
    <w:rsid w:val="00581504"/>
    <w:rsid w:val="0058378D"/>
    <w:rsid w:val="00584D21"/>
    <w:rsid w:val="00590E9F"/>
    <w:rsid w:val="005945CA"/>
    <w:rsid w:val="005A110F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477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A61"/>
    <w:rsid w:val="0068053D"/>
    <w:rsid w:val="00687E38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29E0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857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47F26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10C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7E7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8B9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1BCD"/>
    <w:rsid w:val="00F34EC9"/>
    <w:rsid w:val="00F37373"/>
    <w:rsid w:val="00F37D1D"/>
    <w:rsid w:val="00F41807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"NAGNUĆA" UDRUGA ZA KULTURU I UMJETNOST</izvorni_sadrzaj>
    <derivirana_varijabla naziv="DomainObject.Predmet.ProtustrankaFormated_1">  "NAGNUĆA" UDRUGA ZA KULTURU I UMJETNOST</derivirana_varijabla>
  </DomainObject.Predmet.ProtustrankaFormated>
  <DomainObject.Predmet.ProtustrankaFormatedOIB>
    <izvorni_sadrzaj>  "NAGNUĆA" UDRUGA ZA KULTURU I UMJETNOST, OIB 98062527495</izvorni_sadrzaj>
    <derivirana_varijabla naziv="DomainObject.Predmet.ProtustrankaFormatedOIB_1">  "NAGNUĆA" UDRUGA ZA KULTURU I UMJETNOST, OIB 98062527495</derivirana_varijabla>
  </DomainObject.Predmet.ProtustrankaFormatedOIB>
  <DomainObject.Predmet.ProtustrankaFormatedWithAdress>
    <izvorni_sadrzaj> "NAGNUĆA" UDRUGA ZA KULTURU I UMJETNOST, Trg bana J. Jelačića 12, 48000 Koprivnica</izvorni_sadrzaj>
    <derivirana_varijabla naziv="DomainObject.Predmet.ProtustrankaFormatedWithAdress_1"> "NAGNUĆA" UDRUGA ZA KULTURU I UMJETNOST, Trg bana J. Jelačića 12, 48000 Koprivnica</derivirana_varijabla>
  </DomainObject.Predmet.ProtustrankaFormatedWithAdress>
  <DomainObject.Predmet.ProtustrankaFormatedWithAdressOIB>
    <izvorni_sadrzaj> "NAGNUĆA" UDRUGA ZA KULTURU I UMJETNOST, OIB 98062527495, Trg bana J. Jelačića 12, 48000 Koprivnica</izvorni_sadrzaj>
    <derivirana_varijabla naziv="DomainObject.Predmet.ProtustrankaFormatedWithAdressOIB_1"> "NAGNUĆA" UDRUGA ZA KULTURU I UMJETNOST, OIB 98062527495, Trg bana J. Jelačića 12, 48000 Koprivnica</derivirana_varijabla>
  </DomainObject.Predmet.ProtustrankaFormatedWithAdressOIB>
  <DomainObject.Predmet.ProtustrankaWithAdress>
    <izvorni_sadrzaj>"NAGNUĆA" UDRUGA ZA KULTURU I UMJETNOST Trg bana J. Jelačića 12, 48000 Koprivnica</izvorni_sadrzaj>
    <derivirana_varijabla naziv="DomainObject.Predmet.ProtustrankaWithAdress_1">"NAGNUĆA" UDRUGA ZA KULTURU I UMJETNOST Trg bana J. Jelačića 12, 48000 Koprivnica</derivirana_varijabla>
  </DomainObject.Predmet.ProtustrankaWithAdress>
  <DomainObject.Predmet.ProtustrankaWithAdressOIB>
    <izvorni_sadrzaj>"NAGNUĆA" UDRUGA ZA KULTURU I UMJETNOST, OIB 98062527495, Trg bana J. Jelačića 12, 48000 Koprivnica</izvorni_sadrzaj>
    <derivirana_varijabla naziv="DomainObject.Predmet.ProtustrankaWithAdressOIB_1">"NAGNUĆA" UDRUGA ZA KULTURU I UMJETNOST, OIB 98062527495, Trg bana J. Jelačića 12, 48000 Koprivnica</derivirana_varijabla>
  </DomainObject.Predmet.ProtustrankaWithAdressOIB>
  <DomainObject.Predmet.ProtustrankaNazivFormated>
    <izvorni_sadrzaj>"NAGNUĆA" UDRUGA ZA KULTURU I UMJETNOST</izvorni_sadrzaj>
    <derivirana_varijabla naziv="DomainObject.Predmet.ProtustrankaNazivFormated_1">"NAGNUĆA" UDRUGA ZA KULTURU I UMJETNOST</derivirana_varijabla>
  </DomainObject.Predmet.ProtustrankaNazivFormated>
  <DomainObject.Predmet.ProtustrankaNazivFormatedOIB>
    <izvorni_sadrzaj>"NAGNUĆA" UDRUGA ZA KULTURU I UMJETNOST, OIB 98062527495</izvorni_sadrzaj>
    <derivirana_varijabla naziv="DomainObject.Predmet.ProtustrankaNazivFormatedOIB_1">"NAGNUĆA" UDRUGA ZA KULTURU I UMJETNOST, OIB 98062527495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40843.67</izvorni_sadrzaj>
    <derivirana_varijabla naziv="DomainObject.Predmet.TrenutnaVrijednost_1">40843.67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"NAGNUĆA" UDRUGA ZA KULTURU I UMJETNOST</item>
    </izvorni_sadrzaj>
    <derivirana_varijabla naziv="DomainObject.Predmet.ProtuStrankaListFormated_1">
      <item>"NAGNUĆA" UDRUGA ZA KULTURU I UMJETNOST</item>
    </derivirana_varijabla>
  </DomainObject.Predmet.ProtuStrankaListFormated>
  <DomainObject.Predmet.ProtuStrankaListFormatedOIB>
    <izvorni_sadrzaj>
      <item>"NAGNUĆA" UDRUGA ZA KULTURU I UMJETNOST, OIB 98062527495</item>
    </izvorni_sadrzaj>
    <derivirana_varijabla naziv="DomainObject.Predmet.ProtuStrankaListFormatedOIB_1">
      <item>"NAGNUĆA" UDRUGA ZA KULTURU I UMJETNOST, OIB 98062527495</item>
    </derivirana_varijabla>
  </DomainObject.Predmet.ProtuStrankaListFormatedOIB>
  <DomainObject.Predmet.ProtuStrankaListFormatedWithAdress>
    <izvorni_sadrzaj>
      <item>"NAGNUĆA" UDRUGA ZA KULTURU I UMJETNOST, Trg bana J. Jelačića 12, 48000 Koprivnica</item>
    </izvorni_sadrzaj>
    <derivirana_varijabla naziv="DomainObject.Predmet.ProtuStrankaListFormatedWithAdress_1">
      <item>"NAGNUĆA" UDRUGA ZA KULTURU I UMJETNOST, Trg bana J. Jelačića 12, 48000 Koprivnica</item>
    </derivirana_varijabla>
  </DomainObject.Predmet.ProtuStrankaListFormatedWithAdress>
  <DomainObject.Predmet.ProtuStrankaListFormatedWithAdressOIB>
    <izvorni_sadrzaj>
      <item>"NAGNUĆA" UDRUGA ZA KULTURU I UMJETNOST, OIB 98062527495, Trg bana J. Jelačića 12, 48000 Koprivnica</item>
    </izvorni_sadrzaj>
    <derivirana_varijabla naziv="DomainObject.Predmet.ProtuStrankaListFormatedWithAdressOIB_1">
      <item>"NAGNUĆA" UDRUGA ZA KULTURU I UMJETNOST, OIB 98062527495, Trg bana J. Jelačića 12, 48000 Koprivnica</item>
    </derivirana_varijabla>
  </DomainObject.Predmet.ProtuStrankaListFormatedWithAdressOIB>
  <DomainObject.Predmet.ProtuStrankaListNazivFormated>
    <izvorni_sadrzaj>
      <item>"NAGNUĆA" UDRUGA ZA KULTURU I UMJETNOST</item>
    </izvorni_sadrzaj>
    <derivirana_varijabla naziv="DomainObject.Predmet.ProtuStrankaListNazivFormated_1">
      <item>"NAGNUĆA" UDRUGA ZA KULTURU I UMJETNOST</item>
    </derivirana_varijabla>
  </DomainObject.Predmet.ProtuStrankaListNazivFormated>
  <DomainObject.Predmet.ProtuStrankaListNazivFormatedOIB>
    <izvorni_sadrzaj>
      <item>"NAGNUĆA" UDRUGA ZA KULTURU I UMJETNOST, OIB 98062527495</item>
    </izvorni_sadrzaj>
    <derivirana_varijabla naziv="DomainObject.Predmet.ProtuStrankaListNazivFormatedOIB_1">
      <item>"NAGNUĆA" UDRUGA ZA KULTURU I UMJETNOST, OIB 98062527495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"NAGNUĆA" UDRUGA ZA KULTURU I UMJETNOST</izvorni_sadrzaj>
    <derivirana_varijabla naziv="DomainObject.Predmet.ProtustrankaIDrugi_1">"NAGNUĆA" UDRUGA ZA KULTURU I UMJETNOST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"NAGNUĆA" UDRUGA ZA KULTURU I UMJETNOST, OIB 98062527495, Trg bana J. Jelačića 12, 48000 Koprivnica</izvorni_sadrzaj>
    <derivirana_varijabla naziv="DomainObject.Predmet.ProtustrankaIDrugiAdressOIB_1">"NAGNUĆA" UDRUGA ZA KULTURU I UMJETNOST, OIB 98062527495, Trg bana J. Jelačića 12,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"NAGNUĆA" UDRUGA ZA KULTURU I UMJETNOST</item>
      <item>E-oglasna ploča ovog suda</item>
    </izvorni_sadrzaj>
    <derivirana_varijabla naziv="DomainObject.Predmet.SudioniciListNaziv_1">
      <item>Financijska agencija</item>
      <item>"NAGNUĆA" UDRUGA ZA KULTURU I UMJETNOST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"NAGNUĆA" UDRUGA ZA KULTURU I UMJETNOST, OIB 98062527495, Trg bana J. Jelačića 12,48000 Koprivnica</item>
      <item>E-oglasna ploča ovog suda</item>
    </izvorni_sadrzaj>
    <derivirana_varijabla naziv="DomainObject.Predmet.SudioniciListAdressOIB_1">
      <item>Financijska agencija, OIB 85821130368, A. Cesarca 2,42000 Varaždin</item>
      <item>"NAGNUĆA" UDRUGA ZA KULTURU I UMJETNOST, OIB 98062527495, Trg bana J. Jelačića 12,48000 Koprivnica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98062527495</item>
    </izvorni_sadrzaj>
    <derivirana_varijabla naziv="DomainObject.Predmet.SudioniciListNazivOIB_1">
      <item>, OIB null</item>
      <item>, OIB 85821130368</item>
      <item>, OIB 98062527495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E1879-A60B-48D8-A412-280AFFE3B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478</properties:Words>
  <properties:Characters>2571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2015-11-09T07:43:00Z</dcterms:created>
  <dc:creator>user</dc:creator>
  <cp:lastModifiedBy>Maja Marčec</cp:lastModifiedBy>
  <cp:lastPrinted>2015-11-09T07:58:00Z</cp:lastPrinted>
  <dcterms:modified xmlns:xsi="http://www.w3.org/2001/XMLSchema-instance" xsi:type="dcterms:W3CDTF">2015-11-09T08:17:00Z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