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6feb" w14:paraId="4906feb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954E63" w:rsidP="00954E63" w:rsidR="00954E63">
      <w:pPr>
        <w:jc w:val="right"/>
        <w:rPr>
          <w:sz w:val="24"/>
          <w:szCs w:val="24"/>
        </w:rPr>
      </w:pPr>
      <w:r w:rsidRPr="00954E63">
        <w:rPr>
          <w:sz w:val="24"/>
          <w:szCs w:val="24"/>
        </w:rPr>
        <w:t xml:space="preserve">   </w:t>
      </w:r>
      <w:r w:rsidR="001B745C" w:rsidRPr="001B745C">
        <w:rPr>
          <w:sz w:val="24"/>
          <w:szCs w:val="24"/>
        </w:rPr>
        <w:t>87. St-1747/2018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1B745C" w:rsidRPr="001B745C">
        <w:rPr>
          <w:sz w:val="24"/>
          <w:szCs w:val="24"/>
        </w:rPr>
        <w:t xml:space="preserve">EURO-SERVISI-USLUGE </w:t>
      </w:r>
      <w:proofErr w:type="spellStart"/>
      <w:r w:rsidR="001B745C" w:rsidRPr="001B745C">
        <w:rPr>
          <w:sz w:val="24"/>
          <w:szCs w:val="24"/>
        </w:rPr>
        <w:t>j.d.o.o</w:t>
      </w:r>
      <w:proofErr w:type="spellEnd"/>
      <w:r w:rsidR="001B745C" w:rsidRPr="001B745C">
        <w:rPr>
          <w:sz w:val="24"/>
          <w:szCs w:val="24"/>
        </w:rPr>
        <w:t xml:space="preserve">., </w:t>
      </w:r>
      <w:proofErr w:type="spellStart"/>
      <w:r w:rsidR="001B745C" w:rsidRPr="001B745C">
        <w:rPr>
          <w:sz w:val="24"/>
          <w:szCs w:val="24"/>
        </w:rPr>
        <w:t>OIB</w:t>
      </w:r>
      <w:proofErr w:type="spellEnd"/>
      <w:r w:rsidR="001B745C" w:rsidRPr="001B745C">
        <w:rPr>
          <w:sz w:val="24"/>
          <w:szCs w:val="24"/>
        </w:rPr>
        <w:t xml:space="preserve"> 30030701244, Rakitje, Obrtnička 14</w:t>
      </w:r>
      <w:r w:rsidR="00775FD2" w:rsidRPr="003120D9">
        <w:rPr>
          <w:sz w:val="24"/>
          <w:szCs w:val="24"/>
        </w:rPr>
        <w:t xml:space="preserve">, </w:t>
      </w:r>
      <w:r w:rsidR="00954E63">
        <w:rPr>
          <w:sz w:val="24"/>
          <w:szCs w:val="24"/>
        </w:rPr>
        <w:t>14.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4B0011">
        <w:rPr>
          <w:sz w:val="24"/>
          <w:szCs w:val="24"/>
        </w:rPr>
        <w:t xml:space="preserve"> </w:t>
      </w:r>
      <w:r w:rsidR="001B745C" w:rsidRPr="001B745C">
        <w:rPr>
          <w:sz w:val="24"/>
          <w:szCs w:val="24"/>
        </w:rPr>
        <w:t xml:space="preserve">EURO-SERVISI-USLUGE </w:t>
      </w:r>
      <w:proofErr w:type="spellStart"/>
      <w:r w:rsidR="001B745C" w:rsidRPr="001B745C">
        <w:rPr>
          <w:sz w:val="24"/>
          <w:szCs w:val="24"/>
        </w:rPr>
        <w:t>j.d.o.o</w:t>
      </w:r>
      <w:proofErr w:type="spellEnd"/>
      <w:r w:rsidR="001B745C" w:rsidRPr="001B745C">
        <w:rPr>
          <w:sz w:val="24"/>
          <w:szCs w:val="24"/>
        </w:rPr>
        <w:t xml:space="preserve">., </w:t>
      </w:r>
      <w:proofErr w:type="spellStart"/>
      <w:r w:rsidR="001B745C" w:rsidRPr="001B745C">
        <w:rPr>
          <w:sz w:val="24"/>
          <w:szCs w:val="24"/>
        </w:rPr>
        <w:t>OIB</w:t>
      </w:r>
      <w:proofErr w:type="spellEnd"/>
      <w:r w:rsidR="001B745C" w:rsidRPr="001B745C">
        <w:rPr>
          <w:sz w:val="24"/>
          <w:szCs w:val="24"/>
        </w:rPr>
        <w:t xml:space="preserve"> 30030701244, Rakitje, Obrtnička 14</w:t>
      </w:r>
      <w:r w:rsidRPr="004B0011">
        <w:rPr>
          <w:sz w:val="24"/>
          <w:szCs w:val="24"/>
          <w:lang w:val="pt-BR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1B745C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travnja 2019. u 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54E63" w:rsidRPr="00954E63">
        <w:rPr>
          <w:sz w:val="24"/>
          <w:szCs w:val="24"/>
        </w:rPr>
        <w:t xml:space="preserve">14.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B745C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B0011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54E63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90ACC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5B9F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B75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B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EURO-SERVISI-USLUGE j.d.o.o. za usluge zastupanog po punomoćniku Ranko Gardijan</izvorni_sadrzaj>
    <derivirana_varijabla naziv="DomainObject.Predmet.ProtustrankaFormated_1">  EURO-SERVISI-USLUGE j.d.o.o. za usluge zastupanog po punomoćniku Ranko Gardijan</derivirana_varijabla>
  </DomainObject.Predmet.ProtustrankaFormated>
  <DomainObject.Predmet.ProtustrankaFormatedOIB>
    <izvorni_sadrzaj>  EURO-SERVISI-USLUGE j.d.o.o. za usluge, OIB 30030701244 zastupanog po punomoćniku Ranko Gardijan</izvorni_sadrzaj>
    <derivirana_varijabla naziv="DomainObject.Predmet.ProtustrankaFormatedOIB_1">  EURO-SERVISI-USLUGE j.d.o.o. za usluge, OIB 30030701244 zastupanog po punomoćniku Ranko Gardijan</derivirana_varijabla>
  </DomainObject.Predmet.ProtustrankaFormatedOIB>
  <DomainObject.Predmet.ProtustrankaFormatedWithAdress>
    <izvorni_sadrzaj> EURO-SERVISI-USLUGE j.d.o.o. za usluge, Obrtnička 14, 10437 Rakitje zastupanog po punomoćniku Ranko Gardijan</izvorni_sadrzaj>
    <derivirana_varijabla naziv="DomainObject.Predmet.ProtustrankaFormatedWithAdress_1"> EURO-SERVISI-USLUGE j.d.o.o. za usluge, Obrtnička 14, 10437 Rakitje zastupanog po punomoćniku Ranko Gardijan</derivirana_varijabla>
  </DomainObject.Predmet.ProtustrankaFormatedWithAdress>
  <DomainObject.Predmet.ProtustrankaFormatedWithAdressOIB>
    <izvorni_sadrzaj> EURO-SERVISI-USLUGE j.d.o.o. za usluge, OIB 30030701244, Obrtnička 14, 10437 Rakitje zastupanog po punomoćniku Ranko Gardijan</izvorni_sadrzaj>
    <derivirana_varijabla naziv="DomainObject.Predmet.ProtustrankaFormatedWithAdressOIB_1"> EURO-SERVISI-USLUGE j.d.o.o. za usluge, OIB 30030701244, Obrtnička 14, 10437 Rakitje zastupanog po punomoćniku Ranko Gardijan</derivirana_varijabla>
  </DomainObject.Predmet.ProtustrankaFormatedWithAdressOIB>
  <DomainObject.Predmet.ProtustrankaWithAdress>
    <izvorni_sadrzaj>EURO-SERVISI-USLUGE j.d.o.o. za usluge Obrtnička 14, 10437 Rakitje</izvorni_sadrzaj>
    <derivirana_varijabla naziv="DomainObject.Predmet.ProtustrankaWithAdress_1">EURO-SERVISI-USLUGE j.d.o.o. za usluge Obrtnička 14, 10437 Rakitje</derivirana_varijabla>
  </DomainObject.Predmet.ProtustrankaWithAdress>
  <DomainObject.Predmet.ProtustrankaWithAdressOIB>
    <izvorni_sadrzaj>EURO-SERVISI-USLUGE j.d.o.o. za usluge, OIB 30030701244, Obrtnička 14, 10437 Rakitje</izvorni_sadrzaj>
    <derivirana_varijabla naziv="DomainObject.Predmet.ProtustrankaWithAdressOIB_1">EURO-SERVISI-USLUGE j.d.o.o. za usluge, OIB 30030701244, Obrtnička 14, 10437 Rakitje</derivirana_varijabla>
  </DomainObject.Predmet.ProtustrankaWithAdressOIB>
  <DomainObject.Predmet.ProtustrankaNazivFormated>
    <izvorni_sadrzaj>EURO-SERVISI-USLUGE j.d.o.o. za usluge</izvorni_sadrzaj>
    <derivirana_varijabla naziv="DomainObject.Predmet.ProtustrankaNazivFormated_1">EURO-SERVISI-USLUGE j.d.o.o. za usluge</derivirana_varijabla>
  </DomainObject.Predmet.ProtustrankaNazivFormated>
  <DomainObject.Predmet.ProtustrankaNazivFormatedOIB>
    <izvorni_sadrzaj>EURO-SERVISI-USLUGE j.d.o.o. za usluge, OIB 30030701244</izvorni_sadrzaj>
    <derivirana_varijabla naziv="DomainObject.Predmet.ProtustrankaNazivFormatedOIB_1">EURO-SERVISI-USLUGE j.d.o.o. za usluge, OIB 30030701244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EURO-SERVISI-USLUGE j.d.o.o. za usluge zastupanog po punomoćniku Ranko Gardijan</item>
    </izvorni_sadrzaj>
    <derivirana_varijabla naziv="DomainObject.Predmet.ProtuStrankaListFormated_1">
      <item>EURO-SERVISI-USLUGE j.d.o.o. za usluge zastupanog po punomoćniku Ranko Gardijan</item>
    </derivirana_varijabla>
  </DomainObject.Predmet.ProtuStrankaListFormated>
  <DomainObject.Predmet.ProtuStrankaListFormatedOIB>
    <izvorni_sadrzaj>
      <item>EURO-SERVISI-USLUGE j.d.o.o. za usluge, OIB 30030701244 zastupanog po punomoćniku Ranko Gardijan</item>
    </izvorni_sadrzaj>
    <derivirana_varijabla naziv="DomainObject.Predmet.ProtuStrankaListFormatedOIB_1">
      <item>EURO-SERVISI-USLUGE j.d.o.o. za usluge, OIB 30030701244 zastupanog po punomoćniku Ranko Gardijan</item>
    </derivirana_varijabla>
  </DomainObject.Predmet.ProtuStrankaListFormatedOIB>
  <DomainObject.Predmet.ProtuStrankaListFormatedWithAdress>
    <izvorni_sadrzaj>
      <item>EURO-SERVISI-USLUGE j.d.o.o. za usluge, Obrtnička 14, 10437 Rakitje zastupanog po punomoćniku Ranko Gardijan</item>
    </izvorni_sadrzaj>
    <derivirana_varijabla naziv="DomainObject.Predmet.ProtuStrankaListFormatedWithAdress_1">
      <item>EURO-SERVISI-USLUGE j.d.o.o. za usluge, Obrtnička 14, 10437 Rakitje zastupanog po punomoćniku Ranko Gardijan</item>
    </derivirana_varijabla>
  </DomainObject.Predmet.ProtuStrankaListFormatedWithAdress>
  <DomainObject.Predmet.ProtuStrankaListFormatedWithAdressOIB>
    <izvorni_sadrzaj>
      <item>EURO-SERVISI-USLUGE j.d.o.o. za usluge, OIB 30030701244, Obrtnička 14, 10437 Rakitje zastupanog po punomoćniku Ranko Gardijan</item>
    </izvorni_sadrzaj>
    <derivirana_varijabla naziv="DomainObject.Predmet.ProtuStrankaListFormatedWithAdressOIB_1">
      <item>EURO-SERVISI-USLUGE j.d.o.o. za usluge, OIB 30030701244, Obrtnička 14, 10437 Rakitje zastupanog po punomoćniku Ranko Gardijan</item>
    </derivirana_varijabla>
  </DomainObject.Predmet.ProtuStrankaListFormatedWithAdressOIB>
  <DomainObject.Predmet.ProtuStrankaListNazivFormated>
    <izvorni_sadrzaj>
      <item>EURO-SERVISI-USLUGE j.d.o.o. za usluge</item>
    </izvorni_sadrzaj>
    <derivirana_varijabla naziv="DomainObject.Predmet.ProtuStrankaListNazivFormated_1">
      <item>EURO-SERVISI-USLUGE j.d.o.o. za usluge</item>
    </derivirana_varijabla>
  </DomainObject.Predmet.ProtuStrankaListNazivFormated>
  <DomainObject.Predmet.ProtuStrankaListNazivFormatedOIB>
    <izvorni_sadrzaj>
      <item>EURO-SERVISI-USLUGE j.d.o.o. za usluge, OIB 30030701244</item>
    </izvorni_sadrzaj>
    <derivirana_varijabla naziv="DomainObject.Predmet.ProtuStrankaListNazivFormatedOIB_1">
      <item>EURO-SERVISI-USLUGE j.d.o.o. za usluge, OIB 30030701244</item>
    </derivirana_varijabla>
  </DomainObject.Predmet.ProtuStrankaListNazivFormatedOIB>
  <DomainObject.Predmet.OstaliListFormated>
    <izvorni_sadrzaj>
      <item>Ranko Gardijan punomoćnik sudionika u postupku EURO-SERVISI-USLUGE j.d.o.o. za usluge</item>
    </izvorni_sadrzaj>
    <derivirana_varijabla naziv="DomainObject.Predmet.OstaliListFormated_1">
      <item>Ranko Gardijan punomoćnik sudionika u postupku EURO-SERVISI-USLUGE j.d.o.o. za usluge</item>
    </derivirana_varijabla>
  </DomainObject.Predmet.OstaliListFormated>
  <DomainObject.Predmet.OstaliListFormatedOIB>
    <izvorni_sadrzaj>
      <item>Ranko Gardijan, OIB 04565088424 punomoćnik sudionika u postupku EURO-SERVISI-USLUGE j.d.o.o. za usluge</item>
    </izvorni_sadrzaj>
    <derivirana_varijabla naziv="DomainObject.Predmet.OstaliListFormatedOIB_1">
      <item>Ranko Gardijan, OIB 04565088424 punomoćnik sudionika u postupku EURO-SERVISI-USLUGE j.d.o.o. za usluge</item>
    </derivirana_varijabla>
  </DomainObject.Predmet.OstaliListFormatedOIB>
  <DomainObject.Predmet.OstaliListFormatedWithAdress>
    <izvorni_sadrzaj>
      <item>Ranko Gardijan, Milovana Muževića 158, 51260 Dramalj punomoćnik sudionika u postupku EURO-SERVISI-USLUGE j.d.o.o. za usluge</item>
    </izvorni_sadrzaj>
    <derivirana_varijabla naziv="DomainObject.Predmet.OstaliListFormatedWithAdress_1">
      <item>Ranko Gardijan, Milovana Muževića 158, 51260 Dramalj punomoćnik sudionika u postupku EURO-SERVISI-USLUGE j.d.o.o. za usluge</item>
    </derivirana_varijabla>
  </DomainObject.Predmet.OstaliListFormatedWithAdress>
  <DomainObject.Predmet.OstaliListFormatedWithAdressOIB>
    <izvorni_sadrzaj>
      <item>Ranko Gardijan, OIB 04565088424, Milovana Muževića 158, 51260 Dramalj punomoćnik sudionika u postupku EURO-SERVISI-USLUGE j.d.o.o. za usluge</item>
    </izvorni_sadrzaj>
    <derivirana_varijabla naziv="DomainObject.Predmet.OstaliListFormatedWithAdressOIB_1">
      <item>Ranko Gardijan, OIB 04565088424, Milovana Muževića 158, 51260 Dramalj punomoćnik sudionika u postupku EURO-SERVISI-USLUGE j.d.o.o. za usluge</item>
    </derivirana_varijabla>
  </DomainObject.Predmet.OstaliListFormatedWithAdressOIB>
  <DomainObject.Predmet.OstaliListNazivFormated>
    <izvorni_sadrzaj>
      <item>Ranko Gardijan</item>
    </izvorni_sadrzaj>
    <derivirana_varijabla naziv="DomainObject.Predmet.OstaliListNazivFormated_1">
      <item>Ranko Gardijan</item>
    </derivirana_varijabla>
  </DomainObject.Predmet.OstaliListNazivFormated>
  <DomainObject.Predmet.OstaliListNazivFormatedOIB>
    <izvorni_sadrzaj>
      <item>Ranko Gardijan, OIB 04565088424</item>
    </izvorni_sadrzaj>
    <derivirana_varijabla naziv="DomainObject.Predmet.OstaliListNazivFormatedOIB_1">
      <item>Ranko Gardijan, OIB 04565088424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EURO-SERVISI-USLUGE j.d.o.o. za usluge</izvorni_sadrzaj>
    <derivirana_varijabla naziv="DomainObject.Predmet.ProtustrankaIDrugi_1">EURO-SERVISI-USLUGE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EURO-SERVISI-USLUGE j.d.o.o. za usluge, OIB 30030701244, Obrtnička 14, 10437 Rakitje</izvorni_sadrzaj>
    <derivirana_varijabla naziv="DomainObject.Predmet.ProtustrankaIDrugiAdressOIB_1">EURO-SERVISI-USLUGE j.d.o.o. za usluge, OIB 30030701244, Obrtnička 14,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EURO-SERVISI-USLUGE j.d.o.o. za usluge</item>
      <item>Ranko Gardijan</item>
    </izvorni_sadrzaj>
    <derivirana_varijabla naziv="DomainObject.Predmet.SudioniciListNaziv_1">
      <item>FINA Regionalni centar Zagreb</item>
      <item>EURO-SERVISI-USLUGE j.d.o.o. za usluge</item>
      <item>Ranko Gardijan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izvorni_sadrzaj>
    <derivirana_varijabla naziv="DomainObject.Predmet.SudioniciListAdressOIB_1"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30030701244</item>
      <item>, OIB 04565088424</item>
    </izvorni_sadrzaj>
    <derivirana_varijabla naziv="DomainObject.Predmet.SudioniciListNazivOIB_1">
      <item>, OIB 85821130368</item>
      <item>, OIB 30030701244</item>
      <item>, OIB 04565088424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St-1747/2018-8</izvorni_sadrzaj>
    <derivirana_varijabla naziv="DomainObject.PredzadnjaOdlukaIzPredmeta.Oznaka_1">St-1747/2018-8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929</properties:Characters>
  <properties:Lines>40</properties:Lines>
  <properties:Paragraphs>23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2019-03-14T09:53:00Z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