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1229" w14:paraId="1631229" w:rsidRDefault="005B6CB1" w:rsidP="005B6CB1" w:rsidR="005B6CB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CB1" w:rsidP="005B6CB1" w:rsidR="005B6CB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B6CB1" w:rsidP="005B6CB1" w:rsidR="005B6C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B6CB1" w:rsidP="005B6CB1" w:rsidR="005B6C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B6CB1" w:rsidP="005B6CB1" w:rsidR="005B6CB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B6CB1" w:rsidP="005B6CB1" w:rsidR="005B6CB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B6CB1" w:rsidP="005B6CB1" w:rsidR="005B6CB1" w:rsidRPr="005D578C">
      <w:pPr>
        <w:jc w:val="center"/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5B6CB1">
        <w:rPr>
          <w:rFonts w:cs="Times New Roman" w:eastAsia="Times New Roman"/>
          <w:szCs w:val="24"/>
        </w:rPr>
        <w:t>GOSPODARSKA KOMORA "ISTRA-VENETO", Pazin, Dinka Trinajstića 2, OIB 77676938881, reg. br. 18002800</w:t>
      </w:r>
      <w:r>
        <w:rPr>
          <w:rFonts w:cs="Times New Roman" w:eastAsia="Times New Roman"/>
          <w:szCs w:val="24"/>
        </w:rPr>
        <w:t>, 23. studenog 2016.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5B6CB1">
        <w:rPr>
          <w:rFonts w:cs="Times New Roman" w:eastAsia="Times New Roman"/>
          <w:szCs w:val="24"/>
        </w:rPr>
        <w:t>GOSPODARSKA KOMORA "ISTRA-VENETO", Pazin, Dinka Trinajstića 2, OIB 77676938881, reg. br. 18002800</w:t>
      </w:r>
      <w:r>
        <w:rPr>
          <w:rFonts w:cs="Times New Roman" w:eastAsia="Times New Roman"/>
          <w:szCs w:val="24"/>
        </w:rPr>
        <w:t>.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 w:rsidRPr="005B6CB1">
        <w:rPr>
          <w:rFonts w:cs="Times New Roman" w:eastAsia="Times New Roman"/>
          <w:szCs w:val="24"/>
        </w:rPr>
        <w:t>GOSPODARSKA KOMORA "ISTRA-VENETO", Pazin, Dinka Trinajstića 2, OIB 77676938881, reg. br. 18002800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1027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5B6CB1" w:rsidP="005B6CB1" w:rsidR="005B6CB1">
      <w:pPr>
        <w:ind w:firstLine="709"/>
        <w:rPr>
          <w:rFonts w:cs="Times New Roman" w:eastAsia="Times New Roman"/>
          <w:szCs w:val="24"/>
        </w:rPr>
      </w:pPr>
    </w:p>
    <w:p w:rsidRDefault="005B6CB1" w:rsidP="005B6CB1" w:rsidR="005B6C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5B6CB1">
        <w:rPr>
          <w:rFonts w:cs="Times New Roman" w:eastAsia="Times New Roman"/>
          <w:szCs w:val="24"/>
        </w:rPr>
        <w:t>GOSPODARSKA KOMORA "ISTRA-VENETO", Pazin, Dinka Trinajstića 2, OIB 77676938881, reg. br. 18002800</w:t>
      </w:r>
      <w:r>
        <w:rPr>
          <w:rFonts w:cs="Times New Roman" w:eastAsia="Times New Roman"/>
          <w:szCs w:val="24"/>
        </w:rPr>
        <w:t>.</w:t>
      </w:r>
    </w:p>
    <w:p w:rsidRDefault="005B6CB1" w:rsidP="005B6CB1" w:rsidR="005B6CB1">
      <w:pPr>
        <w:ind w:firstLine="709"/>
        <w:rPr>
          <w:rFonts w:cs="Times New Roman" w:eastAsia="Times New Roman"/>
          <w:szCs w:val="24"/>
        </w:rPr>
      </w:pPr>
    </w:p>
    <w:p w:rsidRDefault="005B6CB1" w:rsidP="005B6CB1" w:rsidR="005B6C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</w:t>
      </w:r>
      <w:r w:rsidRPr="005B6CB1">
        <w:rPr>
          <w:rFonts w:cs="Times New Roman" w:eastAsia="Times New Roman"/>
          <w:szCs w:val="24"/>
        </w:rPr>
        <w:t>GOSPODARSKA KOMORA "ISTRA-VENETO", Pazin, Dinka Trinajstića 2, OIB 77676938881, reg. br. 18002800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B6CB1" w:rsidP="005B6CB1" w:rsidR="005B6CB1">
      <w:pPr>
        <w:ind w:firstLine="708"/>
        <w:rPr>
          <w:rFonts w:cs="Times New Roman" w:eastAsia="Times New Roman"/>
          <w:szCs w:val="24"/>
        </w:rPr>
      </w:pPr>
    </w:p>
    <w:p w:rsidRDefault="005B6CB1" w:rsidP="005B6CB1" w:rsidR="005B6C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5B6CB1">
        <w:rPr>
          <w:rFonts w:cs="Times New Roman" w:eastAsia="Times New Roman"/>
          <w:szCs w:val="24"/>
        </w:rPr>
        <w:t>GOSPODARSKA KOMORA "ISTRA-VENETO", Pazin</w:t>
      </w:r>
      <w:r>
        <w:rPr>
          <w:rFonts w:cs="Times New Roman" w:eastAsia="Times New Roman"/>
          <w:szCs w:val="24"/>
        </w:rPr>
        <w:t>.</w:t>
      </w:r>
    </w:p>
    <w:p w:rsidRDefault="005B6CB1" w:rsidP="005B6CB1" w:rsidR="005B6CB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rujna 2016. </w:t>
      </w:r>
      <w:r>
        <w:lastRenderedPageBreak/>
        <w:t xml:space="preserve">imao neizvršene osnove za plaćanje u neprekinutom razdoblju od 120 dana u ukupnom iznosu 38.652,41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27. rujna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St-1027/2016-3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B6CB1" w:rsidP="005B6CB1" w:rsidR="005B6C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B6CB1" w:rsidP="005B6CB1" w:rsidR="005B6CB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5B6CB1" w:rsidP="005B6CB1" w:rsidR="005B6C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B6CB1" w:rsidP="005B6CB1" w:rsidR="005B6C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B6CB1" w:rsidP="005B6CB1" w:rsidR="005B6C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B6CB1" w:rsidP="005B6CB1" w:rsidR="005B6CB1" w:rsidRPr="005D578C">
      <w:pPr>
        <w:jc w:val="left"/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B6CB1" w:rsidP="005B6CB1" w:rsidR="005B6CB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5B6CB1" w:rsidP="005B6CB1" w:rsidR="005B6C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B6CB1" w:rsidP="005B6CB1" w:rsidR="005B6CB1">
      <w:pPr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rPr>
          <w:rFonts w:cs="Times New Roman" w:eastAsia="Times New Roman"/>
          <w:szCs w:val="24"/>
        </w:rPr>
      </w:pPr>
    </w:p>
    <w:p w:rsidRDefault="005B6CB1" w:rsidP="005B6CB1" w:rsidR="005B6C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B6CB1" w:rsidP="005B6CB1" w:rsidR="005B6C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5B6CB1" w:rsidP="005B6CB1" w:rsidR="005B6CB1" w:rsidRPr="00012A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2. dužnik </w:t>
      </w:r>
      <w:r w:rsidRPr="005B6CB1">
        <w:rPr>
          <w:rFonts w:cs="Times New Roman" w:eastAsia="Times New Roman"/>
          <w:szCs w:val="24"/>
        </w:rPr>
        <w:t>GOSPODARSKA KOMORA "ISTRA-VENETO", Pazin, Dinka Trinajstića 2</w:t>
      </w:r>
      <w:r>
        <w:rPr>
          <w:rFonts w:cs="Times New Roman" w:eastAsia="Times New Roman"/>
          <w:szCs w:val="24"/>
        </w:rPr>
        <w:t>,</w:t>
      </w:r>
    </w:p>
    <w:p w:rsidRDefault="005B6CB1" w:rsidP="005B6CB1" w:rsidR="005B6CB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B6CB1" w:rsidP="005B6CB1" w:rsidR="005B6C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5B6CB1" w:rsidP="005B6CB1" w:rsidR="005B6C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5B6CB1" w:rsidP="005B6CB1" w:rsidR="005B6CB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B6CB1" w:rsidP="005B6CB1" w:rsidR="005B6C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5B6CB1" w:rsidP="005B6CB1" w:rsidR="005B6C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80E93" w:rsidP="005B6CB1" w:rsidR="00387208" w:rsidRPr="005B6CB1"/>
    <w:sectPr w:rsidSect="00A73BBF" w:rsidR="00387208" w:rsidRPr="005B6C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CB1" w:rsidP="005B6CB1" w:rsidR="005B6CB1">
      <w:r>
        <w:separator/>
      </w:r>
    </w:p>
  </w:endnote>
  <w:endnote w:id="0" w:type="continuationSeparator">
    <w:p w:rsidRDefault="005B6CB1" w:rsidP="005B6CB1" w:rsidR="005B6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CB1" w:rsidP="005B6CB1" w:rsidR="005B6CB1">
      <w:r>
        <w:separator/>
      </w:r>
    </w:p>
  </w:footnote>
  <w:footnote w:id="0" w:type="continuationSeparator">
    <w:p w:rsidRDefault="005B6CB1" w:rsidP="005B6CB1" w:rsidR="005B6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CB1" w:rsidP="00A73BBF" w:rsidR="00A73BBF">
    <w:pPr>
      <w:pStyle w:val="Zaglavlje"/>
      <w:tabs>
        <w:tab w:pos="4460" w:val="left"/>
      </w:tabs>
    </w:pPr>
    <w:r>
      <w:tab/>
      <w:t>2</w:t>
    </w:r>
    <w:r>
      <w:tab/>
      <w:t>8 St-1027/2016-4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CB1" w:rsidR="00A73BBF">
    <w:pPr>
      <w:pStyle w:val="Zaglavlje"/>
    </w:pPr>
    <w:r>
      <w:tab/>
    </w:r>
    <w:r>
      <w:tab/>
      <w:t>8 St-1027/2016-4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32E"/>
    <w:rsid w:val="005B6CB1"/>
    <w:rsid w:val="0075528E"/>
    <w:rsid w:val="0079403F"/>
    <w:rsid w:val="00DA432E"/>
    <w:rsid w:val="00E80E93"/>
    <w:rsid w:val="00EC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C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6C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6CB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C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6C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6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6C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6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36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36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36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C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6C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6CB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C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6C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6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6C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6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36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36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36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GOSPODARSKA KOMORA " ISTRA - VENETO " PAZIN</izvorni_sadrzaj>
    <derivirana_varijabla naziv="DomainObject.Predmet.ProtustrankaFormated_1">  GOSPODARSKA KOMORA " ISTRA - VENETO " PAZIN</derivirana_varijabla>
  </DomainObject.Predmet.ProtustrankaFormated>
  <DomainObject.Predmet.ProtustrankaFormatedOIB>
    <izvorni_sadrzaj>  GOSPODARSKA KOMORA " ISTRA - VENETO " PAZIN, OIB 77676938881</izvorni_sadrzaj>
    <derivirana_varijabla naziv="DomainObject.Predmet.ProtustrankaFormatedOIB_1">  GOSPODARSKA KOMORA " ISTRA - VENETO " PAZIN, OIB 77676938881</derivirana_varijabla>
  </DomainObject.Predmet.ProtustrankaFormatedOIB>
  <DomainObject.Predmet.ProtustrankaFormatedWithAdress>
    <izvorni_sadrzaj> GOSPODARSKA KOMORA " ISTRA - VENETO " PAZIN, Dinka Trinajstića 2, 52000 Pazin</izvorni_sadrzaj>
    <derivirana_varijabla naziv="DomainObject.Predmet.ProtustrankaFormatedWithAdress_1"> GOSPODARSKA KOMORA " ISTRA - VENETO " PAZIN, Dinka Trinajstića 2, 52000 Pazin</derivirana_varijabla>
  </DomainObject.Predmet.ProtustrankaFormatedWithAdress>
  <DomainObject.Predmet.ProtustrankaFormatedWithAdressOIB>
    <izvorni_sadrzaj> GOSPODARSKA KOMORA " ISTRA - VENETO " PAZIN, OIB 77676938881, Dinka Trinajstića 2, 52000 Pazin</izvorni_sadrzaj>
    <derivirana_varijabla naziv="DomainObject.Predmet.ProtustrankaFormatedWithAdressOIB_1"> GOSPODARSKA KOMORA " ISTRA - VENETO " PAZIN, OIB 77676938881, Dinka Trinajstića 2, 52000 Pazin</derivirana_varijabla>
  </DomainObject.Predmet.ProtustrankaFormatedWithAdressOIB>
  <DomainObject.Predmet.ProtustrankaWithAdress>
    <izvorni_sadrzaj>GOSPODARSKA KOMORA " ISTRA - VENETO " PAZIN Dinka Trinajstića 2, 52000 Pazin</izvorni_sadrzaj>
    <derivirana_varijabla naziv="DomainObject.Predmet.ProtustrankaWithAdress_1">GOSPODARSKA KOMORA " ISTRA - VENETO " PAZIN Dinka Trinajstića 2, 52000 Pazin</derivirana_varijabla>
  </DomainObject.Predmet.ProtustrankaWithAdress>
  <DomainObject.Predmet.ProtustrankaWithAdressOIB>
    <izvorni_sadrzaj>GOSPODARSKA KOMORA " ISTRA - VENETO " PAZIN, OIB 77676938881, Dinka Trinajstića 2, 52000 Pazin</izvorni_sadrzaj>
    <derivirana_varijabla naziv="DomainObject.Predmet.ProtustrankaWithAdressOIB_1">GOSPODARSKA KOMORA " ISTRA - VENETO " PAZIN, OIB 77676938881, Dinka Trinajstića 2, 52000 Pazin</derivirana_varijabla>
  </DomainObject.Predmet.ProtustrankaWithAdressOIB>
  <DomainObject.Predmet.ProtustrankaNazivFormated>
    <izvorni_sadrzaj>GOSPODARSKA KOMORA " ISTRA - VENETO " PAZIN</izvorni_sadrzaj>
    <derivirana_varijabla naziv="DomainObject.Predmet.ProtustrankaNazivFormated_1">GOSPODARSKA KOMORA " ISTRA - VENETO " PAZIN</derivirana_varijabla>
  </DomainObject.Predmet.ProtustrankaNazivFormated>
  <DomainObject.Predmet.ProtustrankaNazivFormatedOIB>
    <izvorni_sadrzaj>GOSPODARSKA KOMORA " ISTRA - VENETO " PAZIN, OIB 77676938881</izvorni_sadrzaj>
    <derivirana_varijabla naziv="DomainObject.Predmet.ProtustrankaNazivFormatedOIB_1">GOSPODARSKA KOMORA " ISTRA - VENETO " PAZIN, OIB 77676938881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38652.41</izvorni_sadrzaj>
    <derivirana_varijabla naziv="DomainObject.Predmet.TrenutnaVrijednost_1">38652.41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GOSPODARSKA KOMORA " ISTRA - VENETO " PAZIN</item>
    </izvorni_sadrzaj>
    <derivirana_varijabla naziv="DomainObject.Predmet.ProtuStrankaListFormated_1">
      <item>GOSPODARSKA KOMORA " ISTRA - VENETO " PAZIN</item>
    </derivirana_varijabla>
  </DomainObject.Predmet.ProtuStrankaListFormated>
  <DomainObject.Predmet.ProtuStrankaListFormatedOIB>
    <izvorni_sadrzaj>
      <item>GOSPODARSKA KOMORA " ISTRA - VENETO " PAZIN, OIB 77676938881</item>
    </izvorni_sadrzaj>
    <derivirana_varijabla naziv="DomainObject.Predmet.ProtuStrankaListFormatedOIB_1">
      <item>GOSPODARSKA KOMORA " ISTRA - VENETO " PAZIN, OIB 77676938881</item>
    </derivirana_varijabla>
  </DomainObject.Predmet.ProtuStrankaListFormatedOIB>
  <DomainObject.Predmet.ProtuStrankaListFormatedWithAdress>
    <izvorni_sadrzaj>
      <item>GOSPODARSKA KOMORA " ISTRA - VENETO " PAZIN, Dinka Trinajstića 2, 52000 Pazin</item>
    </izvorni_sadrzaj>
    <derivirana_varijabla naziv="DomainObject.Predmet.ProtuStrankaListFormatedWithAdress_1">
      <item>GOSPODARSKA KOMORA " ISTRA - VENETO " PAZIN, Dinka Trinajstića 2, 52000 Pazin</item>
    </derivirana_varijabla>
  </DomainObject.Predmet.ProtuStrankaListFormatedWithAdress>
  <DomainObject.Predmet.ProtuStrankaListFormatedWithAdressOIB>
    <izvorni_sadrzaj>
      <item>GOSPODARSKA KOMORA " ISTRA - VENETO " PAZIN, OIB 77676938881, Dinka Trinajstića 2, 52000 Pazin</item>
    </izvorni_sadrzaj>
    <derivirana_varijabla naziv="DomainObject.Predmet.ProtuStrankaListFormatedWithAdressOIB_1">
      <item>GOSPODARSKA KOMORA " ISTRA - VENETO " PAZIN, OIB 77676938881, Dinka Trinajstića 2, 52000 Pazin</item>
    </derivirana_varijabla>
  </DomainObject.Predmet.ProtuStrankaListFormatedWithAdressOIB>
  <DomainObject.Predmet.ProtuStrankaListNazivFormated>
    <izvorni_sadrzaj>
      <item>GOSPODARSKA KOMORA " ISTRA - VENETO " PAZIN</item>
    </izvorni_sadrzaj>
    <derivirana_varijabla naziv="DomainObject.Predmet.ProtuStrankaListNazivFormated_1">
      <item>GOSPODARSKA KOMORA " ISTRA - VENETO " PAZIN</item>
    </derivirana_varijabla>
  </DomainObject.Predmet.ProtuStrankaListNazivFormated>
  <DomainObject.Predmet.ProtuStrankaListNazivFormatedOIB>
    <izvorni_sadrzaj>
      <item>GOSPODARSKA KOMORA " ISTRA - VENETO " PAZIN, OIB 77676938881</item>
    </izvorni_sadrzaj>
    <derivirana_varijabla naziv="DomainObject.Predmet.ProtuStrankaListNazivFormatedOIB_1">
      <item>GOSPODARSKA KOMORA " ISTRA - VENETO " PAZIN, OIB 77676938881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GOSPODARSKA KOMORA " ISTRA - VENETO " PAZIN</izvorni_sadrzaj>
    <derivirana_varijabla naziv="DomainObject.Predmet.ProtustrankaIDrugi_1">GOSPODARSKA KOMORA " ISTRA - VENETO "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GOSPODARSKA KOMORA " ISTRA - VENETO " PAZIN, OIB 77676938881, Dinka Trinajstića 2, 52000 Pazin</izvorni_sadrzaj>
    <derivirana_varijabla naziv="DomainObject.Predmet.ProtustrankaIDrugiAdressOIB_1">GOSPODARSKA KOMORA " ISTRA - VENETO " PAZIN, OIB 77676938881, Dinka Trinajstića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GOSPODARSKA KOMORA " ISTRA - VENETO " PAZIN</item>
    </izvorni_sadrzaj>
    <derivirana_varijabla naziv="DomainObject.Predmet.SudioniciListNaziv_1">
      <item>FINANCIJSKA AGENCIJA, RC RIJEKA, PODRUŽNICA PULA, PULA</item>
      <item>GOSPODARSKA KOMORA " ISTRA - VENETO "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GOSPODARSKA KOMORA " ISTRA - VENETO " PAZIN, OIB 77676938881, Dinka Trinajstića 2,52000 Pazin</item>
    </izvorni_sadrzaj>
    <derivirana_varijabla naziv="DomainObject.Predmet.SudioniciListAdressOIB_1">
      <item>FINANCIJSKA AGENCIJA, RC RIJEKA, PODRUŽNICA PULA, PULA, OIB 85821130368, Giardini 5,52100 Pula</item>
      <item>GOSPODARSKA KOMORA " ISTRA - VENETO " PAZIN, OIB 77676938881, Dinka Trinajstića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77676938881</item>
    </izvorni_sadrzaj>
    <derivirana_varijabla naziv="DomainObject.Predmet.SudioniciListNazivOIB_1">
      <item>, OIB 85821130368</item>
      <item>, OIB 77676938881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813</properties:Words>
  <properties:Characters>4439</properties:Characters>
  <properties:Lines>96</properties:Lines>
  <properties:Paragraphs>33</properties:Paragraphs>
  <properties:TotalTime>10</properties:TotalTime>
  <properties:ScaleCrop>false</properties:ScaleCrop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2016-11-22T09:31:00Z</dcterms:created>
  <dc:creator>Mihaela Kaligari</dc:creator>
  <dc:description/>
  <cp:keywords/>
  <cp:lastModifiedBy>Hani Udovičić</cp:lastModifiedBy>
  <cp:lastPrinted>2016-11-24T07:10:00Z</cp:lastPrinted>
  <dcterms:modified xmlns:xsi="http://www.w3.org/2001/XMLSchema-instance" xsi:type="dcterms:W3CDTF">2016-11-24T07:11:00Z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